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e3e3" w14:paraId="eece3e3" w:rsidRDefault="00DB15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1537" w:rsidP="00DB1537" w:rsidR="00AE649C">
      <w:pPr>
        <w:pStyle w:val="Bezproreda"/>
      </w:pPr>
      <w:r>
        <w:t xml:space="preserve">      Republika Hrvatska</w:t>
      </w:r>
    </w:p>
    <w:p w:rsidRDefault="00DB1537" w:rsidP="00DB1537" w:rsidR="00DB1537">
      <w:pPr>
        <w:pStyle w:val="Bezproreda"/>
      </w:pPr>
      <w:r>
        <w:t>Trgovački sud u Bjelovaru</w:t>
      </w:r>
    </w:p>
    <w:p w:rsidRDefault="00DB1537" w:rsidP="00DB1537" w:rsidR="00DB1537" w:rsidRPr="00DB1537">
      <w:pPr>
        <w:pStyle w:val="Bezproreda"/>
        <w:spacing w:after="0"/>
        <w:rPr>
          <w:sz w:val="18"/>
          <w:szCs w:val="18"/>
        </w:rPr>
      </w:pPr>
      <w:r w:rsidRPr="00DB1537">
        <w:rPr>
          <w:sz w:val="18"/>
          <w:szCs w:val="18"/>
        </w:rPr>
        <w:t xml:space="preserve">Bjelovar, Šetalište dr. I. </w:t>
      </w:r>
      <w:proofErr w:type="spellStart"/>
      <w:r w:rsidRPr="00DB1537">
        <w:rPr>
          <w:sz w:val="18"/>
          <w:szCs w:val="18"/>
        </w:rPr>
        <w:t>Lebovića</w:t>
      </w:r>
      <w:proofErr w:type="spellEnd"/>
      <w:r w:rsidRPr="00DB1537">
        <w:rPr>
          <w:sz w:val="18"/>
          <w:szCs w:val="18"/>
        </w:rPr>
        <w:t xml:space="preserve"> 42</w:t>
      </w:r>
      <w:r w:rsidRPr="00DB153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DB1537" w:rsidP="00DB1537" w:rsidR="00DB153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St-677/2018-2</w:t>
      </w:r>
    </w:p>
    <w:p w:rsidRDefault="00DB1537" w:rsidP="00DB1537" w:rsidR="00DB1537">
      <w:pPr>
        <w:rPr>
          <w:lang w:val="hr-HR"/>
        </w:rPr>
      </w:pPr>
    </w:p>
    <w:p w:rsidRDefault="00DB1537" w:rsidP="00DB1537" w:rsidR="00DB1537">
      <w:pPr>
        <w:rPr>
          <w:lang w:val="hr-HR"/>
        </w:rPr>
      </w:pPr>
    </w:p>
    <w:p w:rsidRDefault="00DB1537" w:rsidP="00DB1537" w:rsidR="00DB153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B1537" w:rsidP="00DB1537" w:rsidR="00DB1537">
      <w:pPr>
        <w:jc w:val="center"/>
        <w:rPr>
          <w:lang w:val="hr-HR"/>
        </w:rPr>
      </w:pPr>
    </w:p>
    <w:p w:rsidRDefault="00DB1537" w:rsidP="00DB1537" w:rsidR="00DB1537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SONGSMITH društvo s ograničenom odgovornošću za proizvodnju, trgovinu i usluge, Bjelovar, A. Hebranga 9, MBS: 010094168, OIB: 76660797446, koji se vodi kod ovoga suda pod poslovnim brojem St-677/2018, temeljem odredbe čl.430., 431. i 434. Stečajnog zakona (Narodne novine br. 71/15 i 104/17), objavljuje:</w:t>
      </w:r>
    </w:p>
    <w:p w:rsidRDefault="00DB1537" w:rsidP="00DB1537" w:rsidR="00DB1537">
      <w:pPr>
        <w:jc w:val="both"/>
        <w:rPr>
          <w:lang w:val="hr-HR"/>
        </w:rPr>
      </w:pPr>
    </w:p>
    <w:p w:rsidRDefault="00DB1537" w:rsidP="00DB1537" w:rsidR="00DB1537">
      <w:pPr>
        <w:jc w:val="both"/>
        <w:rPr>
          <w:lang w:val="hr-HR"/>
        </w:rPr>
      </w:pPr>
      <w:r>
        <w:rPr>
          <w:lang w:val="hr-HR"/>
        </w:rPr>
        <w:t xml:space="preserve">1. Na dan 12. lipnja 2018. dužnik u Očevidniku redoslijeda osnova za plaćanje ima evidentirane neizvršene osnove za plaćanje u ukupnom iznosu od 19.599,50 kn, u koji iznos je uračunata kamata i naknada Financijske agencije za provedbu ovrhe na novčanim sredstvima.  </w:t>
      </w:r>
    </w:p>
    <w:p w:rsidRDefault="00DB1537" w:rsidP="00DB1537" w:rsidR="00DB1537">
      <w:pPr>
        <w:jc w:val="both"/>
        <w:rPr>
          <w:lang w:val="hr-HR"/>
        </w:rPr>
      </w:pPr>
    </w:p>
    <w:p w:rsidRDefault="00DB1537" w:rsidP="00DB1537" w:rsidR="00DB153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</w:t>
      </w:r>
      <w:proofErr w:type="spellStart"/>
      <w:r>
        <w:rPr>
          <w:lang w:val="hr-HR"/>
        </w:rPr>
        <w:t>Hlupić</w:t>
      </w:r>
      <w:proofErr w:type="spellEnd"/>
      <w:r>
        <w:rPr>
          <w:lang w:val="hr-HR"/>
        </w:rPr>
        <w:t xml:space="preserve">, Bjelovar, Grgura Ninskog 9, OIB: 69084011707 i Zoran </w:t>
      </w:r>
      <w:proofErr w:type="spellStart"/>
      <w:r>
        <w:rPr>
          <w:lang w:val="hr-HR"/>
        </w:rPr>
        <w:t>Maras</w:t>
      </w:r>
      <w:proofErr w:type="spellEnd"/>
      <w:r>
        <w:rPr>
          <w:lang w:val="hr-HR"/>
        </w:rPr>
        <w:t>, Bjelovar, Prilaz Sv. Ane 11, OIB: 83709913611, da u roku od 15 dana od objave ovog oglasa na mrežnoj stranici e-Oglasna ploča Trgovačkog suda u Bjelovaru podnese sudu javnobilježnički ovjerovljen popis imovine i obveza na propisanom obrascu.</w:t>
      </w:r>
    </w:p>
    <w:p w:rsidRDefault="00DB1537" w:rsidP="00DB1537" w:rsidR="00DB1537">
      <w:pPr>
        <w:jc w:val="both"/>
        <w:rPr>
          <w:lang w:val="hr-HR"/>
        </w:rPr>
      </w:pPr>
    </w:p>
    <w:p w:rsidRDefault="00DB1537" w:rsidP="00DB1537" w:rsidR="00DB153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1537" w:rsidP="00DB1537" w:rsidR="00DB1537">
      <w:pPr>
        <w:jc w:val="both"/>
        <w:rPr>
          <w:lang w:val="hr-HR"/>
        </w:rPr>
      </w:pPr>
    </w:p>
    <w:p w:rsidRDefault="00DB1537" w:rsidP="00DB1537" w:rsidR="00DB153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1537" w:rsidP="00DB1537" w:rsidR="00DB1537">
      <w:pPr>
        <w:jc w:val="both"/>
        <w:rPr>
          <w:lang w:val="hr-HR"/>
        </w:rPr>
      </w:pPr>
    </w:p>
    <w:p w:rsidRDefault="00DB1537" w:rsidP="00DB1537" w:rsidR="00DB1537">
      <w:pPr>
        <w:jc w:val="center"/>
        <w:rPr>
          <w:lang w:val="hr-HR"/>
        </w:rPr>
      </w:pPr>
      <w:r>
        <w:rPr>
          <w:lang w:val="hr-HR"/>
        </w:rPr>
        <w:t xml:space="preserve">Bjelovar, 20. lipnja 2018.          </w:t>
      </w:r>
    </w:p>
    <w:p w:rsidRDefault="00DB1537" w:rsidP="00DB1537" w:rsidR="00DB153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B1537" w:rsidP="00DB1537" w:rsidR="00DB153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B1537" w:rsidP="00DB1537" w:rsidR="00DB153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B1537" w:rsidP="00DB1537" w:rsidR="00DB1537">
      <w:pPr>
        <w:rPr>
          <w:lang w:val="hr-HR"/>
        </w:rPr>
      </w:pPr>
    </w:p>
    <w:p w:rsidRDefault="00DB1537" w:rsidP="00DB1537" w:rsidR="00DB1537">
      <w:pPr>
        <w:rPr>
          <w:lang w:val="hr-HR"/>
        </w:rPr>
      </w:pPr>
    </w:p>
    <w:p w:rsidRDefault="00DB1537" w:rsidP="00DB1537" w:rsidR="00DB1537">
      <w:pPr>
        <w:rPr>
          <w:rFonts w:cs="Arial" w:hAnsi="Arial" w:ascii="Arial"/>
          <w:noProof/>
          <w:lang w:val="hr-HR"/>
        </w:rPr>
      </w:pPr>
    </w:p>
    <w:p w:rsidRDefault="00DB1537" w:rsidP="00DB1537" w:rsidR="00DB15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53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B153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B15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04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St-677/2018-2</izvorni_sadrzaj>
    <derivirana_varijabla naziv="DomainObject.Oznaka_1">St-677/2018-2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SONGSMITH društvo s ograničenom odgovornošću za proizvodnju, trgovinu i usluge</izvorni_sadrzaj>
    <derivirana_varijabla naziv="DomainObject.Predmet.ProtustrankaFormated_1">  SONGSMITH društvo s ograničenom odgovornošću za proizvodnju, trgovinu i usluge</derivirana_varijabla>
  </DomainObject.Predmet.ProtustrankaFormated>
  <DomainObject.Predmet.ProtustrankaFormatedOIB>
    <izvorni_sadrzaj>  SONGSMITH društvo s ograničenom odgovornošću za proizvodnju, trgovinu i usluge, OIB 76660797446</izvorni_sadrzaj>
    <derivirana_varijabla naziv="DomainObject.Predmet.ProtustrankaFormatedOIB_1">  SONGSMITH društvo s ograničenom odgovornošću za proizvodnju, trgovinu i usluge, OIB 76660797446</derivirana_varijabla>
  </DomainObject.Predmet.ProtustrankaFormatedOIB>
  <DomainObject.Predmet.ProtustrankaFormatedWithAdress>
    <izvorni_sadrzaj> SONGSMITH društvo s ograničenom odgovornošću za proizvodnju, trgovinu i usluge, A. Hebranga 9, 43000 Bjelovar</izvorni_sadrzaj>
    <derivirana_varijabla naziv="DomainObject.Predmet.ProtustrankaFormatedWithAdress_1"> SONGSMITH društvo s ograničenom odgovornošću za proizvodnju, trgovinu i usluge, A. Hebranga 9, 43000 Bjelovar</derivirana_varijabla>
  </DomainObject.Predmet.ProtustrankaFormatedWithAdress>
  <DomainObject.Predmet.ProtustrankaFormatedWithAdressOIB>
    <izvorni_sadrzaj> SONGSMITH društvo s ograničenom odgovornošću za proizvodnju, trgovinu i usluge, OIB 76660797446, A. Hebranga 9, 43000 Bjelovar</izvorni_sadrzaj>
    <derivirana_varijabla naziv="DomainObject.Predmet.ProtustrankaFormatedWithAdressOIB_1"> SONGSMITH društvo s ograničenom odgovornošću za proizvodnju, trgovinu i usluge, OIB 76660797446, A. Hebranga 9, 43000 Bjelovar</derivirana_varijabla>
  </DomainObject.Predmet.ProtustrankaFormatedWithAdressOIB>
  <DomainObject.Predmet.ProtustrankaWithAdress>
    <izvorni_sadrzaj>SONGSMITH društvo s ograničenom odgovornošću za proizvodnju, trgovinu i usluge A. Hebranga 9, 43000 Bjelovar</izvorni_sadrzaj>
    <derivirana_varijabla naziv="DomainObject.Predmet.ProtustrankaWithAdress_1">SONGSMITH društvo s ograničenom odgovornošću za proizvodnju, trgovinu i usluge A. Hebranga 9, 43000 Bjelovar</derivirana_varijabla>
  </DomainObject.Predmet.ProtustrankaWithAdress>
  <DomainObject.Predmet.ProtustrankaWithAdressOIB>
    <izvorni_sadrzaj>SONGSMITH društvo s ograničenom odgovornošću za proizvodnju, trgovinu i usluge, OIB 76660797446, A. Hebranga 9, 43000 Bjelovar</izvorni_sadrzaj>
    <derivirana_varijabla naziv="DomainObject.Predmet.ProtustrankaWithAdressOIB_1">SONGSMITH društvo s ograničenom odgovornošću za proizvodnju, trgovinu i usluge, OIB 76660797446, A. Hebranga 9, 43000 Bjelovar</derivirana_varijabla>
  </DomainObject.Predmet.ProtustrankaWithAdressOIB>
  <DomainObject.Predmet.ProtustrankaNazivFormated>
    <izvorni_sadrzaj>SONGSMITH društvo s ograničenom odgovornošću za proizvodnju, trgovinu i usluge</izvorni_sadrzaj>
    <derivirana_varijabla naziv="DomainObject.Predmet.ProtustrankaNazivFormated_1">SONGSMITH društvo s ograničenom odgovornošću za proizvodnju, trgovinu i usluge</derivirana_varijabla>
  </DomainObject.Predmet.ProtustrankaNazivFormated>
  <DomainObject.Predmet.ProtustrankaNazivFormatedOIB>
    <izvorni_sadrzaj>SONGSMITH društvo s ograničenom odgovornošću za proizvodnju, trgovinu i usluge, OIB 76660797446</izvorni_sadrzaj>
    <derivirana_varijabla naziv="DomainObject.Predmet.ProtustrankaNazivFormatedOIB_1">SONGSMITH društvo s ograničenom odgovornošću za proizvodnju, trgovinu i usluge, OIB 76660797446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SONGSMITH društvo s ograničenom odgovornošću za proizvodnju, trgovinu i usluge</item>
    </izvorni_sadrzaj>
    <derivirana_varijabla naziv="DomainObject.Predmet.ProtuStrankaListFormated_1">
      <item>SONGSMITH društvo s ograničenom odgovornošću za proizvodnju, trgovinu i usluge</item>
    </derivirana_varijabla>
  </DomainObject.Predmet.ProtuStrankaListFormated>
  <DomainObject.Predmet.ProtuStrankaListFormatedOIB>
    <izvorni_sadrzaj>
      <item>SONGSMITH društvo s ograničenom odgovornošću za proizvodnju, trgovinu i usluge, OIB 76660797446</item>
    </izvorni_sadrzaj>
    <derivirana_varijabla naziv="DomainObject.Predmet.ProtuStrankaListFormatedOIB_1">
      <item>SONGSMITH društvo s ograničenom odgovornošću za proizvodnju, trgovinu i usluge, OIB 76660797446</item>
    </derivirana_varijabla>
  </DomainObject.Predmet.ProtuStrankaListFormatedOIB>
  <DomainObject.Predmet.ProtuStrankaListFormatedWithAdress>
    <izvorni_sadrzaj>
      <item>SONGSMITH društvo s ograničenom odgovornošću za proizvodnju, trgovinu i usluge, A. Hebranga 9, 43000 Bjelovar</item>
    </izvorni_sadrzaj>
    <derivirana_varijabla naziv="DomainObject.Predmet.ProtuStrankaListFormatedWithAdress_1">
      <item>SONGSMITH društvo s ograničenom odgovornošću za proizvodnju, trgovinu i usluge, A. Hebranga 9, 43000 Bjelovar</item>
    </derivirana_varijabla>
  </DomainObject.Predmet.ProtuStrankaListFormatedWithAdress>
  <DomainObject.Predmet.ProtuStrankaListFormatedWithAdressOIB>
    <izvorni_sadrzaj>
      <item>SONGSMITH društvo s ograničenom odgovornošću za proizvodnju, trgovinu i usluge, OIB 76660797446, A. Hebranga 9, 43000 Bjelovar</item>
    </izvorni_sadrzaj>
    <derivirana_varijabla naziv="DomainObject.Predmet.ProtuStrankaListFormatedWithAdressOIB_1">
      <item>SONGSMITH društvo s ograničenom odgovornošću za proizvodnju, trgovinu i usluge, OIB 76660797446, A. Hebranga 9, 43000 Bjelovar</item>
    </derivirana_varijabla>
  </DomainObject.Predmet.ProtuStrankaListFormatedWithAdressOIB>
  <DomainObject.Predmet.ProtuStrankaListNazivFormated>
    <izvorni_sadrzaj>
      <item>SONGSMITH društvo s ograničenom odgovornošću za proizvodnju, trgovinu i usluge</item>
    </izvorni_sadrzaj>
    <derivirana_varijabla naziv="DomainObject.Predmet.ProtuStrankaListNazivFormated_1">
      <item>SONGSMITH društvo s ograničenom odgovornošću za proizvodnju, trgovinu i usluge</item>
    </derivirana_varijabla>
  </DomainObject.Predmet.ProtuStrankaListNazivFormated>
  <DomainObject.Predmet.ProtuStrankaListNazivFormatedOIB>
    <izvorni_sadrzaj>
      <item>SONGSMITH društvo s ograničenom odgovornošću za proizvodnju, trgovinu i usluge, OIB 76660797446</item>
    </izvorni_sadrzaj>
    <derivirana_varijabla naziv="DomainObject.Predmet.ProtuStrankaListNazivFormatedOIB_1">
      <item>SONGSMITH društvo s ograničenom odgovornošću za proizvodnju, trgovinu i usluge, OIB 76660797446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St-677/2018-2</izvorni_sadrzaj>
    <derivirana_varijabla naziv="DomainObject.PoslovniBrojDokumenta_1">St-677/2018-2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SONGSMITH društvo s ograničenom odgovornošću za proizvodnju, trgovinu i usluge</izvorni_sadrzaj>
    <derivirana_varijabla naziv="DomainObject.Predmet.ProtustrankaIDrugi_1">SONGSMITH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SONGSMITH društvo s ograničenom odgovornošću za proizvodnju, trgovinu i usluge, OIB 76660797446, A. Hebranga 9, 43000 Bjelovar</izvorni_sadrzaj>
    <derivirana_varijabla naziv="DomainObject.Predmet.ProtustrankaIDrugiAdressOIB_1">SONGSMITH društvo s ograničenom odgovornošću za proizvodnju, trgovinu i usluge, OIB 76660797446, A. Hebranga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SONGSMITH društvo s ograničenom odgovornošću za proizvodnju, trgovinu i usluge</item>
    </izvorni_sadrzaj>
    <derivirana_varijabla naziv="DomainObject.Predmet.SudioniciListNaziv_1">
      <item>FINA, RC ZAGREB, Podružnica BJELOVAR</item>
      <item>SONGSMITH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SONGSMITH društvo s ograničenom odgovornošću za proizvodnju, trgovinu i usluge, OIB 76660797446, A. Hebranga 9,43000 Bjelovar</item>
    </izvorni_sadrzaj>
    <derivirana_varijabla naziv="DomainObject.Predmet.SudioniciListAdressOIB_1">
      <item>FINA, RC ZAGREB, Podružnica BJELOVAR, OIB 85821130368, F. Supila 4,43000 Bjelovar</item>
      <item>SONGSMITH društvo s ograničenom odgovornošću za proizvodnju, trgovinu i usluge, OIB 76660797446, A. Hebranga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A948FF-669B-41DD-AA25-439F6FBA9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1775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2018-06-20T06:24:00Z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