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73401" w14:paraId="5673401" w:rsidRDefault="00006969" w:rsidP="00006969" w:rsidR="00006969" w:rsidRPr="0000696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Pr="00006969">
        <w:t>1 St-</w:t>
      </w:r>
      <w:r w:rsidR="00680DEF">
        <w:t>721/16</w:t>
      </w:r>
      <w:r w:rsidRPr="00006969">
        <w:t>-</w:t>
      </w:r>
      <w:r w:rsidR="00680DEF">
        <w:t>24</w:t>
      </w:r>
    </w:p>
    <w:p w:rsidRDefault="00006969" w:rsidP="00006969" w:rsidR="00006969" w:rsidRPr="00006969"/>
    <w:p w:rsidRDefault="00006969" w:rsidP="00006969" w:rsidR="00006969" w:rsidRPr="00006969"/>
    <w:p w:rsidRDefault="00006969" w:rsidP="00006969" w:rsidR="00006969" w:rsidRPr="00006969"/>
    <w:p w:rsidRDefault="00006969" w:rsidP="00006969" w:rsidR="00006969" w:rsidRPr="00006969">
      <w:r w:rsidRPr="00006969">
        <w:t>REPUBLIKA HRVATSKA</w:t>
      </w:r>
    </w:p>
    <w:p w:rsidRDefault="00006969" w:rsidP="00006969" w:rsidR="00006969">
      <w:pPr>
        <w:jc w:val="both"/>
      </w:pPr>
      <w:r w:rsidRPr="00006969">
        <w:t>TRGOVAČKI SUD U ZADRU</w:t>
      </w:r>
    </w:p>
    <w:p w:rsidRDefault="00006969" w:rsidP="00006969" w:rsidR="00006969" w:rsidRPr="00006969">
      <w:pPr>
        <w:jc w:val="both"/>
      </w:pPr>
      <w:r>
        <w:t>Dr. Franje Tuđmana 35</w:t>
      </w:r>
      <w:r w:rsidRPr="00006969">
        <w:tab/>
      </w:r>
      <w:r w:rsidRPr="00006969">
        <w:tab/>
      </w:r>
      <w:r w:rsidRPr="00006969">
        <w:tab/>
      </w:r>
      <w:r w:rsidRPr="00006969">
        <w:tab/>
      </w:r>
      <w:r w:rsidRPr="00006969">
        <w:tab/>
      </w:r>
    </w:p>
    <w:p w:rsidRDefault="00006969" w:rsidP="00006969" w:rsidR="00006969" w:rsidRPr="00006969"/>
    <w:p w:rsidRDefault="00006969" w:rsidP="00006969" w:rsidR="00006969" w:rsidRPr="00006969">
      <w:pPr>
        <w:jc w:val="center"/>
      </w:pPr>
      <w:r w:rsidRPr="00006969">
        <w:t xml:space="preserve">R E P U B L I K A   H R V A T S K A </w:t>
      </w:r>
    </w:p>
    <w:p w:rsidRDefault="00006969" w:rsidP="00006969" w:rsidR="00006969" w:rsidRPr="00006969">
      <w:pPr>
        <w:jc w:val="center"/>
      </w:pPr>
    </w:p>
    <w:p w:rsidRDefault="00006969" w:rsidP="00006969" w:rsidR="00006969" w:rsidRPr="00006969">
      <w:pPr>
        <w:jc w:val="center"/>
      </w:pPr>
      <w:r w:rsidRPr="00006969">
        <w:t>R J E Š E N J E</w:t>
      </w:r>
    </w:p>
    <w:p w:rsidRDefault="00006969" w:rsidP="00006969" w:rsidR="00006969" w:rsidRPr="00006969"/>
    <w:p w:rsidRDefault="00006969" w:rsidP="00006969" w:rsidR="00006969" w:rsidRPr="00006969">
      <w:pPr>
        <w:jc w:val="both"/>
      </w:pPr>
      <w:r w:rsidRPr="00006969">
        <w:tab/>
        <w:t>Trgovački sud u Zadru, OIB: 39670464653 po  stečajnom sucu Ardeni Bajlo</w:t>
      </w:r>
      <w:r>
        <w:t>,</w:t>
      </w:r>
      <w:r w:rsidRPr="00006969">
        <w:t xml:space="preserve"> u stečajnom postupku nad stečajnim dužnikom </w:t>
      </w:r>
      <w:r w:rsidR="00680DEF" w:rsidRPr="00EC45B4">
        <w:t xml:space="preserve">LANTERNA d.o.o. u stečaju, Zadar, Polačišće 9, OIB: </w:t>
      </w:r>
      <w:r w:rsidR="00680DEF">
        <w:t>07676334513</w:t>
      </w:r>
      <w:r w:rsidR="00C47964">
        <w:t>,</w:t>
      </w:r>
      <w:r w:rsidR="00C47964" w:rsidRPr="00C3238F">
        <w:t xml:space="preserve"> zastupanom po stečajnom upravitelju </w:t>
      </w:r>
      <w:r w:rsidR="00680DEF">
        <w:t>Blažu Saviću</w:t>
      </w:r>
      <w:r w:rsidRPr="00006969">
        <w:t xml:space="preserve">, dana </w:t>
      </w:r>
      <w:r w:rsidR="00A35279">
        <w:t>22. rujna</w:t>
      </w:r>
      <w:r w:rsidRPr="00006969">
        <w:t xml:space="preserve"> 201</w:t>
      </w:r>
      <w:r>
        <w:t>6</w:t>
      </w:r>
      <w:r w:rsidRPr="00006969">
        <w:t xml:space="preserve">., </w:t>
      </w:r>
    </w:p>
    <w:p w:rsidRDefault="0036508C" w:rsidP="00004109" w:rsidR="0036508C" w:rsidRPr="00006969">
      <w:pPr>
        <w:jc w:val="both"/>
      </w:pPr>
    </w:p>
    <w:p w:rsidRDefault="00CF1FE5" w:rsidP="00004109" w:rsidR="00004109" w:rsidRPr="00433D1F">
      <w:pPr>
        <w:jc w:val="center"/>
      </w:pPr>
      <w:r w:rsidRPr="00433D1F">
        <w:t xml:space="preserve">r i j e š i o  </w:t>
      </w:r>
      <w:r w:rsidR="00004109" w:rsidRPr="00433D1F">
        <w:t xml:space="preserve"> j e</w:t>
      </w:r>
    </w:p>
    <w:p w:rsidRDefault="0000481B" w:rsidP="0000481B" w:rsidR="0000481B" w:rsidRPr="00006969">
      <w:pPr>
        <w:jc w:val="both"/>
        <w:rPr>
          <w:b/>
        </w:rPr>
      </w:pPr>
    </w:p>
    <w:p w:rsidRDefault="00091511" w:rsidP="00A35279" w:rsidR="00091511">
      <w:pPr>
        <w:pStyle w:val="Odlomakpopisa"/>
        <w:numPr>
          <w:ilvl w:val="0"/>
          <w:numId w:val="12"/>
        </w:numPr>
        <w:jc w:val="both"/>
      </w:pPr>
      <w:r w:rsidRPr="00006969">
        <w:t xml:space="preserve">Određuje se </w:t>
      </w:r>
      <w:r w:rsidR="001A7667" w:rsidRPr="00006969">
        <w:t xml:space="preserve">prodaja </w:t>
      </w:r>
      <w:r w:rsidRPr="00006969">
        <w:t xml:space="preserve">u stečajnom postupku </w:t>
      </w:r>
      <w:r w:rsidRPr="001A7667">
        <w:t>dijela</w:t>
      </w:r>
      <w:r w:rsidRPr="00006969">
        <w:t xml:space="preserve"> imovine stečajnog dužnika i to</w:t>
      </w:r>
      <w:r w:rsidR="00433D1F">
        <w:t xml:space="preserve">: </w:t>
      </w:r>
      <w:r w:rsidR="00E54055" w:rsidRPr="00006969">
        <w:t xml:space="preserve"> </w:t>
      </w:r>
    </w:p>
    <w:p w:rsidRDefault="00680DEF" w:rsidP="00680DEF" w:rsidR="00680DEF">
      <w:pPr>
        <w:pStyle w:val="Odlomakpopisa"/>
        <w:ind w:left="1080"/>
        <w:jc w:val="both"/>
      </w:pPr>
    </w:p>
    <w:p w:rsidRDefault="00680DEF" w:rsidP="00680DEF" w:rsidR="00680DEF">
      <w:pPr>
        <w:pStyle w:val="Odlomakpopisa"/>
        <w:numPr>
          <w:ilvl w:val="0"/>
          <w:numId w:val="13"/>
        </w:numPr>
        <w:jc w:val="both"/>
      </w:pPr>
      <w:r>
        <w:t xml:space="preserve">2/5 suvlasničkog dijela 8/100 etažno vlasništvo E-7 u naravi prvi kat građevine oznake 1K3 obojan rozom bojom u površini od </w:t>
      </w:r>
      <w:r w:rsidR="00A34A46">
        <w:t>39,2</w:t>
      </w:r>
      <w:r>
        <w:t>1 m2 jednosoban stan i jedno parkirno mjesto oznake P5 obojano roza točkicama na k.č. 269/13 k.o. Neviđane zk. ul. 837.</w:t>
      </w:r>
    </w:p>
    <w:p w:rsidRDefault="00680DEF" w:rsidP="00680DEF" w:rsidR="00680DEF">
      <w:pPr>
        <w:pStyle w:val="Odlomakpopisa"/>
        <w:jc w:val="both"/>
      </w:pPr>
    </w:p>
    <w:p w:rsidRDefault="00680DEF" w:rsidP="00680DEF" w:rsidR="00680DEF">
      <w:pPr>
        <w:pStyle w:val="Odlomakpopisa"/>
        <w:numPr>
          <w:ilvl w:val="0"/>
          <w:numId w:val="13"/>
        </w:numPr>
        <w:jc w:val="both"/>
      </w:pPr>
      <w:r>
        <w:t>suvlasnički dio 11/100 etažno vlasništvo E-14 u naravi stan u potkrovlju zgrade korisne površine 80,84 m2 sa pripadajućim parkirnim mj</w:t>
      </w:r>
      <w:r w:rsidR="00A34A46">
        <w:t>estom P</w:t>
      </w:r>
      <w:r>
        <w:t>11 obojano tamnoplavim kosim crtama, na k.č. 57/4 k.o. Ugljan zk. ul. 2276.</w:t>
      </w:r>
    </w:p>
    <w:p w:rsidRDefault="00680DEF" w:rsidP="00680DEF" w:rsidR="00680DEF">
      <w:pPr>
        <w:pStyle w:val="Odlomakpopisa"/>
      </w:pPr>
    </w:p>
    <w:p w:rsidRDefault="00680DEF" w:rsidP="00680DEF" w:rsidR="00680DEF">
      <w:pPr>
        <w:pStyle w:val="Odlomakpopisa"/>
        <w:numPr>
          <w:ilvl w:val="0"/>
          <w:numId w:val="13"/>
        </w:numPr>
        <w:jc w:val="both"/>
      </w:pPr>
      <w:r>
        <w:t>suvlasnički dio 722/10000 etažno vlasništvo (E-6) u naravi stambeni prostor na katu građevine označene S6 i obojan smeđom bojom u površini od 49,47</w:t>
      </w:r>
      <w:r w:rsidR="00A34A46">
        <w:t xml:space="preserve"> </w:t>
      </w:r>
      <w:r>
        <w:t>m2 i jedno parkirno mjesto oznake P5 obojen smeđom bojom na k.č. 121/1 k.o. Dobropoljana zk.ul. 471.</w:t>
      </w:r>
    </w:p>
    <w:p w:rsidRDefault="00680DEF" w:rsidP="00680DEF" w:rsidR="00680DEF">
      <w:pPr>
        <w:jc w:val="both"/>
      </w:pPr>
    </w:p>
    <w:p w:rsidRDefault="00680DEF" w:rsidP="00A35279" w:rsidR="00A35279" w:rsidRPr="00CE7D6D">
      <w:pPr>
        <w:pStyle w:val="Odlomakpopisa"/>
        <w:numPr>
          <w:ilvl w:val="0"/>
          <w:numId w:val="11"/>
        </w:numPr>
        <w:ind w:firstLine="360" w:left="0"/>
        <w:jc w:val="both"/>
      </w:pPr>
      <w:r>
        <w:t>Na nekretninama</w:t>
      </w:r>
      <w:r w:rsidR="00A35279" w:rsidRPr="00CE7D6D">
        <w:t xml:space="preserve"> iz točke I. ove odluke postoji upisano založno</w:t>
      </w:r>
      <w:r w:rsidR="00A35279" w:rsidRPr="00A35279">
        <w:rPr>
          <w:b/>
        </w:rPr>
        <w:t xml:space="preserve"> </w:t>
      </w:r>
      <w:r w:rsidR="00A35279" w:rsidRPr="00CE7D6D">
        <w:t xml:space="preserve">pravo u korist </w:t>
      </w:r>
      <w:r>
        <w:t xml:space="preserve"> Republike Hrvatske</w:t>
      </w:r>
      <w:r w:rsidR="00A35279">
        <w:t>, Ministarstvo financija, Porezna uprava, Područni ured Zadar</w:t>
      </w:r>
      <w:r w:rsidR="00A35279" w:rsidRPr="00CE7D6D">
        <w:t>.</w:t>
      </w:r>
    </w:p>
    <w:p w:rsidRDefault="00A35279" w:rsidP="00A35279" w:rsidR="00A35279" w:rsidRPr="00CE7D6D">
      <w:pPr>
        <w:pStyle w:val="Odlomakpopisa"/>
        <w:rPr>
          <w:b/>
        </w:rPr>
      </w:pPr>
    </w:p>
    <w:p w:rsidRDefault="00A35279" w:rsidP="00A35279" w:rsidR="00A35279" w:rsidRPr="00CE7D6D">
      <w:pPr>
        <w:pStyle w:val="Odlomakpopisa"/>
        <w:numPr>
          <w:ilvl w:val="0"/>
          <w:numId w:val="11"/>
        </w:numPr>
        <w:ind w:firstLine="360" w:left="0"/>
        <w:jc w:val="both"/>
      </w:pPr>
      <w:r w:rsidRPr="00CE7D6D">
        <w:t xml:space="preserve">Nalaže se zemljišno knjižnom odjelu Općinskog suda u </w:t>
      </w:r>
      <w:r>
        <w:t xml:space="preserve">Zadru </w:t>
      </w:r>
      <w:r w:rsidRPr="00CE7D6D">
        <w:t xml:space="preserve"> izvršiti upis zabiljež</w:t>
      </w:r>
      <w:r w:rsidR="00A34A46">
        <w:t>be rješenja o prodaji nekretnina</w:t>
      </w:r>
      <w:r w:rsidRPr="00CE7D6D">
        <w:t xml:space="preserve"> stečajnog dužnika iz točke I. ovog rješenja.</w:t>
      </w:r>
    </w:p>
    <w:p w:rsidRDefault="00A35279" w:rsidP="00A35279" w:rsidR="00A35279" w:rsidRPr="00CE7D6D">
      <w:pPr>
        <w:jc w:val="both"/>
      </w:pPr>
    </w:p>
    <w:p w:rsidRDefault="00A35279" w:rsidP="00A35279" w:rsidR="00A35279" w:rsidRPr="00CE7D6D">
      <w:pPr>
        <w:jc w:val="both"/>
      </w:pPr>
    </w:p>
    <w:p w:rsidRDefault="00A35279" w:rsidP="00A35279" w:rsidR="00A35279" w:rsidRPr="00CE7D6D">
      <w:pPr>
        <w:jc w:val="center"/>
      </w:pPr>
      <w:r w:rsidRPr="00CE7D6D">
        <w:t>Obrazloženje</w:t>
      </w:r>
    </w:p>
    <w:p w:rsidRDefault="00A35279" w:rsidP="00A35279" w:rsidR="00A35279" w:rsidRPr="00CE7D6D">
      <w:pPr>
        <w:jc w:val="both"/>
      </w:pPr>
    </w:p>
    <w:p w:rsidRDefault="00A35279" w:rsidP="00A35279" w:rsidR="00A35279" w:rsidRPr="00CE7D6D">
      <w:pPr>
        <w:jc w:val="both"/>
      </w:pPr>
    </w:p>
    <w:p w:rsidRDefault="00A35279" w:rsidP="00A35279" w:rsidR="00A35279" w:rsidRPr="00CE7D6D">
      <w:pPr>
        <w:ind w:firstLine="708"/>
        <w:jc w:val="both"/>
        <w:rPr>
          <w:b/>
        </w:rPr>
      </w:pPr>
      <w:r w:rsidRPr="00CE7D6D">
        <w:t>Rješenjem ovog suda posl. br. 1 St-</w:t>
      </w:r>
      <w:r w:rsidR="00A34A46">
        <w:t>721/16-12</w:t>
      </w:r>
      <w:r w:rsidRPr="00CE7D6D">
        <w:t xml:space="preserve"> od </w:t>
      </w:r>
      <w:r w:rsidR="00A34A46">
        <w:t>16. svibnja</w:t>
      </w:r>
      <w:r w:rsidRPr="00CE7D6D">
        <w:t xml:space="preserve"> 2016. otvoren je stečajni postupak nad stečajnim dužnikom </w:t>
      </w:r>
      <w:r w:rsidR="00A34A46" w:rsidRPr="00EC45B4">
        <w:t>LANTERNA d.o.o. u stečaju, Zadar</w:t>
      </w:r>
      <w:r w:rsidRPr="00CE7D6D">
        <w:t xml:space="preserve">. </w:t>
      </w:r>
      <w:r>
        <w:t xml:space="preserve"> </w:t>
      </w:r>
    </w:p>
    <w:p w:rsidRDefault="00A35279" w:rsidP="00A35279" w:rsidR="00A35279" w:rsidRPr="00CE7D6D">
      <w:pPr>
        <w:ind w:firstLine="708"/>
        <w:jc w:val="both"/>
      </w:pPr>
      <w:r w:rsidRPr="00CE7D6D">
        <w:t>Odredbom čl. 247.  st. 1. Stečajnog zakona (Narodne novine 71/15) određeno je da se nekretnina stečajnog dužnika na koji postoji razlučno pravo</w:t>
      </w:r>
      <w:r>
        <w:t>,</w:t>
      </w:r>
      <w:r w:rsidRPr="00CE7D6D">
        <w:t xml:space="preserve"> prodaje u stečajnom postupku uz odgovarajuću primjenu pravila ovršnog postupka o ovrsi na nekretnini. </w:t>
      </w:r>
    </w:p>
    <w:p w:rsidRDefault="00A35279" w:rsidP="00A35279" w:rsidR="00A35279" w:rsidRPr="00CE7D6D">
      <w:pPr>
        <w:ind w:firstLine="708"/>
        <w:jc w:val="both"/>
        <w:rPr>
          <w:b/>
        </w:rPr>
      </w:pPr>
      <w:r w:rsidRPr="00CE7D6D">
        <w:t xml:space="preserve">Na </w:t>
      </w:r>
      <w:r>
        <w:t>nekretn</w:t>
      </w:r>
      <w:r w:rsidR="00A34A46">
        <w:t>inama</w:t>
      </w:r>
      <w:r w:rsidRPr="00CE7D6D">
        <w:t xml:space="preserve"> iz točke I. ovog rješenja postoji upisano založno pravo u korist</w:t>
      </w:r>
      <w:r>
        <w:t xml:space="preserve"> </w:t>
      </w:r>
      <w:r w:rsidRPr="00CE7D6D">
        <w:t xml:space="preserve">Republike Hrvatske, Ministarstva financija, Porezna uprava, Područni ured Zadar.   </w:t>
      </w:r>
    </w:p>
    <w:p w:rsidRDefault="00A35279" w:rsidP="00A35279" w:rsidR="00A35279" w:rsidRPr="00CE7D6D">
      <w:pPr>
        <w:ind w:firstLine="708"/>
        <w:jc w:val="both"/>
      </w:pPr>
      <w:r w:rsidRPr="00CE7D6D">
        <w:lastRenderedPageBreak/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</w:p>
    <w:p w:rsidRDefault="00A35279" w:rsidP="00A35279" w:rsidR="00A35279" w:rsidRPr="00CE7D6D">
      <w:pPr>
        <w:jc w:val="center"/>
        <w:rPr>
          <w:b/>
        </w:rPr>
      </w:pPr>
    </w:p>
    <w:p w:rsidRDefault="00A35279" w:rsidP="00A35279" w:rsidR="00A35279" w:rsidRPr="00CE7D6D">
      <w:pPr>
        <w:jc w:val="center"/>
      </w:pPr>
      <w:r w:rsidRPr="00CE7D6D">
        <w:t xml:space="preserve">U Zadru, </w:t>
      </w:r>
      <w:r>
        <w:t>22</w:t>
      </w:r>
      <w:r w:rsidRPr="00CE7D6D">
        <w:t>.rujna 2016.</w:t>
      </w:r>
    </w:p>
    <w:p w:rsidRDefault="00A35279" w:rsidP="00A35279" w:rsidR="00A35279">
      <w:pPr>
        <w:jc w:val="center"/>
        <w:rPr>
          <w:b/>
        </w:rPr>
      </w:pPr>
    </w:p>
    <w:p w:rsidRDefault="00A35279" w:rsidP="00A35279" w:rsidR="00A35279" w:rsidRPr="00CE7D6D">
      <w:pPr>
        <w:jc w:val="center"/>
        <w:rPr>
          <w:b/>
        </w:rPr>
      </w:pPr>
    </w:p>
    <w:p w:rsidRDefault="00A35279" w:rsidP="00A35279" w:rsidR="00A35279" w:rsidRPr="00CE7D6D">
      <w:pPr>
        <w:jc w:val="both"/>
      </w:pP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  <w:t>S</w:t>
      </w:r>
      <w:r w:rsidRPr="00CE7D6D">
        <w:t>utkinja:</w:t>
      </w:r>
    </w:p>
    <w:p w:rsidRDefault="00A35279" w:rsidP="00A35279" w:rsidR="00A35279" w:rsidRPr="00CE7D6D">
      <w:pPr>
        <w:jc w:val="both"/>
      </w:pP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  <w:t>Ardena Bajlo</w:t>
      </w:r>
    </w:p>
    <w:p w:rsidRDefault="00A35279" w:rsidP="00A35279" w:rsidR="00A35279" w:rsidRPr="00CE7D6D">
      <w:pPr>
        <w:jc w:val="both"/>
        <w:rPr>
          <w:b/>
        </w:rPr>
      </w:pPr>
    </w:p>
    <w:p w:rsidRDefault="00A35279" w:rsidP="00A35279" w:rsidR="00A35279" w:rsidRPr="00CE7D6D">
      <w:pPr>
        <w:jc w:val="both"/>
        <w:rPr>
          <w:b/>
        </w:rPr>
      </w:pPr>
    </w:p>
    <w:p w:rsidRDefault="00A35279" w:rsidP="00A35279" w:rsidR="00A35279" w:rsidRPr="00CE7D6D">
      <w:pPr>
        <w:jc w:val="both"/>
        <w:rPr>
          <w:b/>
        </w:rPr>
      </w:pPr>
    </w:p>
    <w:p w:rsidRDefault="00A35279" w:rsidP="00A35279" w:rsidR="00A35279" w:rsidRPr="00CE7D6D">
      <w:pPr>
        <w:jc w:val="both"/>
        <w:rPr>
          <w:b/>
        </w:rPr>
      </w:pPr>
    </w:p>
    <w:p w:rsidRDefault="00A35279" w:rsidP="00A35279" w:rsidR="00A35279" w:rsidRPr="00CE7D6D">
      <w:pPr>
        <w:jc w:val="both"/>
      </w:pPr>
      <w:r w:rsidRPr="00CE7D6D">
        <w:t>POUKA O PRAVNOM LIJEKU</w:t>
      </w:r>
    </w:p>
    <w:p w:rsidRDefault="00A35279" w:rsidP="00A35279" w:rsidR="00A35279" w:rsidRPr="00CE7D6D">
      <w:pPr>
        <w:jc w:val="both"/>
      </w:pPr>
      <w:r w:rsidRPr="00CE7D6D">
        <w:t>Protiv ovog rješenja dopušteno je podnijeti žalbu Visokom trgovačkom sudu Republike Hrvatske putem ovog suda u roku od 8 dana od dostave rješenja, a ista se podnosi ovom sudu u 3 primjerka.</w:t>
      </w:r>
    </w:p>
    <w:p w:rsidRDefault="00A35279" w:rsidP="00A35279" w:rsidR="00A35279" w:rsidRPr="00CE7D6D">
      <w:pPr>
        <w:jc w:val="both"/>
        <w:rPr>
          <w:b/>
        </w:rPr>
      </w:pPr>
    </w:p>
    <w:p w:rsidRDefault="00A35279" w:rsidP="00A35279" w:rsidR="00A35279" w:rsidRPr="00CE7D6D">
      <w:pPr>
        <w:jc w:val="both"/>
      </w:pPr>
      <w:r w:rsidRPr="00CE7D6D">
        <w:t>DNA:</w:t>
      </w:r>
    </w:p>
    <w:p w:rsidRDefault="00A35279" w:rsidP="00A35279" w:rsidR="00A35279" w:rsidRPr="00CE7D6D">
      <w:pPr>
        <w:numPr>
          <w:ilvl w:val="0"/>
          <w:numId w:val="1"/>
        </w:numPr>
        <w:jc w:val="both"/>
      </w:pPr>
      <w:r>
        <w:t>stečajni</w:t>
      </w:r>
      <w:r w:rsidRPr="00CE7D6D">
        <w:t xml:space="preserve"> upravitelj </w:t>
      </w:r>
    </w:p>
    <w:p w:rsidRDefault="00A35279" w:rsidP="00A35279" w:rsidR="00A35279">
      <w:pPr>
        <w:pStyle w:val="Odlomakpopisa"/>
        <w:numPr>
          <w:ilvl w:val="0"/>
          <w:numId w:val="1"/>
        </w:numPr>
        <w:jc w:val="both"/>
      </w:pPr>
      <w:r w:rsidRPr="00CE7D6D">
        <w:t xml:space="preserve">Općinski sud u </w:t>
      </w:r>
      <w:r>
        <w:t>Zadar</w:t>
      </w:r>
      <w:r w:rsidRPr="00CE7D6D">
        <w:t xml:space="preserve">, zemljišnoknjižni odjel, </w:t>
      </w:r>
    </w:p>
    <w:p w:rsidRDefault="00A35279" w:rsidP="00A35279" w:rsidR="00A35279">
      <w:pPr>
        <w:pStyle w:val="Odlomakpopisa"/>
        <w:numPr>
          <w:ilvl w:val="0"/>
          <w:numId w:val="1"/>
        </w:numPr>
        <w:jc w:val="both"/>
      </w:pPr>
      <w:r>
        <w:t>RH – po ŽDO Zadar</w:t>
      </w:r>
    </w:p>
    <w:p w:rsidRDefault="00A35279" w:rsidP="00A35279" w:rsidR="00A35279" w:rsidRPr="00CE7D6D">
      <w:pPr>
        <w:pStyle w:val="Odlomakpopisa"/>
        <w:numPr>
          <w:ilvl w:val="0"/>
          <w:numId w:val="1"/>
        </w:numPr>
        <w:jc w:val="both"/>
      </w:pPr>
      <w:r w:rsidRPr="00CE7D6D">
        <w:t xml:space="preserve">e-oglasna ploča suda </w:t>
      </w:r>
    </w:p>
    <w:p w:rsidRDefault="00A35279" w:rsidP="00A35279" w:rsidR="00A35279" w:rsidRPr="00CE7D6D">
      <w:pPr>
        <w:pStyle w:val="Odlomakpopisa"/>
        <w:numPr>
          <w:ilvl w:val="0"/>
          <w:numId w:val="1"/>
        </w:numPr>
        <w:jc w:val="both"/>
      </w:pPr>
      <w:r w:rsidRPr="00CE7D6D">
        <w:t>u spis</w:t>
      </w:r>
    </w:p>
    <w:p w:rsidRDefault="003A7AF7" w:rsidP="00A35279" w:rsidR="003A7AF7" w:rsidRPr="00006969">
      <w:pPr>
        <w:ind w:hanging="705" w:left="705"/>
        <w:jc w:val="both"/>
      </w:pPr>
    </w:p>
    <w:sectPr w:rsidSect="00006969" w:rsidR="003A7AF7" w:rsidRPr="00006969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7964" w:rsidR="00C47964">
      <w:r>
        <w:separator/>
      </w:r>
    </w:p>
  </w:endnote>
  <w:endnote w:id="0" w:type="continuationSeparator">
    <w:p w:rsidRDefault="00C47964" w:rsidR="00C479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7964" w:rsidR="00C47964">
      <w:r>
        <w:separator/>
      </w:r>
    </w:p>
  </w:footnote>
  <w:footnote w:id="0" w:type="continuationSeparator">
    <w:p w:rsidRDefault="00C47964" w:rsidR="00C479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7964" w:rsidP="00F62ECF" w:rsidR="00C479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47964" w:rsidR="00C479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7964" w:rsidP="00F62ECF" w:rsidR="00C47964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DF5289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C47964" w:rsidP="00006969" w:rsidR="00C47964" w:rsidRPr="00006969">
    <w:pPr>
      <w:jc w:val="right"/>
    </w:pPr>
    <w:r>
      <w:t xml:space="preserve">Posl. br.: </w:t>
    </w:r>
    <w:r w:rsidRPr="00006969">
      <w:t>1 St-</w:t>
    </w:r>
    <w:r w:rsidR="00A34A46">
      <w:t>721</w:t>
    </w:r>
    <w:r w:rsidRPr="00006969">
      <w:t>/</w:t>
    </w:r>
    <w:r w:rsidR="00A34A46">
      <w:t>16</w:t>
    </w:r>
    <w:r w:rsidRPr="00006969">
      <w:t>-</w:t>
    </w:r>
    <w:r w:rsidR="00A34A46">
      <w:t>24</w:t>
    </w:r>
  </w:p>
  <w:p w:rsidRDefault="00C47964" w:rsidP="00006969" w:rsidR="00C47964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3C5984"/>
    <w:multiLevelType w:val="hybridMultilevel"/>
    <w:tmpl w:val="7A40633E"/>
    <w:lvl w:tplc="B966FDB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6F6DDC"/>
    <w:multiLevelType w:val="hybridMultilevel"/>
    <w:tmpl w:val="A640750C"/>
    <w:lvl w:tplc="3AFC612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9F704B"/>
    <w:multiLevelType w:val="hybridMultilevel"/>
    <w:tmpl w:val="475CF682"/>
    <w:lvl w:tplc="C694B304" w:ilvl="0">
      <w:start w:val="2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8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1"/>
  </w:num>
  <w:num w:numId="7">
    <w:abstractNumId w:val="10"/>
  </w:num>
  <w:num w:numId="8">
    <w:abstractNumId w:val="0"/>
  </w:num>
  <w:num w:numId="9">
    <w:abstractNumId w:val="11"/>
  </w:num>
  <w:num w:numId="10">
    <w:abstractNumId w:val="4"/>
  </w:num>
  <w:num w:numId="11">
    <w:abstractNumId w:val="3"/>
  </w:num>
  <w:num w:numId="12">
    <w:abstractNumId w:val="2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75E91"/>
    <w:rsid w:val="00615A4B"/>
    <w:rsid w:val="0062393D"/>
    <w:rsid w:val="00646F4A"/>
    <w:rsid w:val="00666D9F"/>
    <w:rsid w:val="00680DEF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5958"/>
    <w:rsid w:val="008170C5"/>
    <w:rsid w:val="0083117C"/>
    <w:rsid w:val="00836CEC"/>
    <w:rsid w:val="0085316B"/>
    <w:rsid w:val="00855B7A"/>
    <w:rsid w:val="0086684E"/>
    <w:rsid w:val="00876F52"/>
    <w:rsid w:val="008969A1"/>
    <w:rsid w:val="008A32D7"/>
    <w:rsid w:val="008A7FDF"/>
    <w:rsid w:val="008B40A4"/>
    <w:rsid w:val="008E2A91"/>
    <w:rsid w:val="008F3A9F"/>
    <w:rsid w:val="00915573"/>
    <w:rsid w:val="00937971"/>
    <w:rsid w:val="009637B4"/>
    <w:rsid w:val="00964752"/>
    <w:rsid w:val="0097386D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4A46"/>
    <w:rsid w:val="00A35279"/>
    <w:rsid w:val="00A41D44"/>
    <w:rsid w:val="00A51999"/>
    <w:rsid w:val="00A63F66"/>
    <w:rsid w:val="00A86E43"/>
    <w:rsid w:val="00AA3496"/>
    <w:rsid w:val="00AB1013"/>
    <w:rsid w:val="00AB1C0D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10ABD"/>
    <w:rsid w:val="00C30292"/>
    <w:rsid w:val="00C373F4"/>
    <w:rsid w:val="00C37F10"/>
    <w:rsid w:val="00C458DC"/>
    <w:rsid w:val="00C47964"/>
    <w:rsid w:val="00C5122E"/>
    <w:rsid w:val="00C611D0"/>
    <w:rsid w:val="00C7022B"/>
    <w:rsid w:val="00C7143C"/>
    <w:rsid w:val="00C7469B"/>
    <w:rsid w:val="00CA445B"/>
    <w:rsid w:val="00CB3BF3"/>
    <w:rsid w:val="00CD6573"/>
    <w:rsid w:val="00CF1FE5"/>
    <w:rsid w:val="00CF6345"/>
    <w:rsid w:val="00D21233"/>
    <w:rsid w:val="00D21EC9"/>
    <w:rsid w:val="00D22521"/>
    <w:rsid w:val="00D37DC6"/>
    <w:rsid w:val="00D52535"/>
    <w:rsid w:val="00D5638A"/>
    <w:rsid w:val="00D7261A"/>
    <w:rsid w:val="00D843C9"/>
    <w:rsid w:val="00DA1ADF"/>
    <w:rsid w:val="00DA4B78"/>
    <w:rsid w:val="00DB0B6E"/>
    <w:rsid w:val="00DD0749"/>
    <w:rsid w:val="00DE7B4A"/>
    <w:rsid w:val="00DF0D25"/>
    <w:rsid w:val="00DF5289"/>
    <w:rsid w:val="00E12AF8"/>
    <w:rsid w:val="00E208C8"/>
    <w:rsid w:val="00E42D95"/>
    <w:rsid w:val="00E477F9"/>
    <w:rsid w:val="00E54055"/>
    <w:rsid w:val="00E614BD"/>
    <w:rsid w:val="00E66AAE"/>
    <w:rsid w:val="00E84141"/>
    <w:rsid w:val="00E84D8D"/>
    <w:rsid w:val="00E91C7C"/>
    <w:rsid w:val="00EA1521"/>
    <w:rsid w:val="00EA7E0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StandardWeb" w:type="paragraph">
    <w:name w:val="Normal (Web)"/>
    <w:basedOn w:val="Normal"/>
    <w:rsid w:val="00C47964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DF5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2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2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2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2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StandardWeb" w:type="paragraph">
    <w:name w:val="Normal (Web)"/>
    <w:basedOn w:val="Normal"/>
    <w:rsid w:val="00C47964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DF5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2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2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2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2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St-721/2016</izvorni_sadrzaj>
    <derivirana_varijabla naziv="DomainObject.Predmet.OznakaBroj_1">St-721/2016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LANTERNA društvo s ograničenom odgovornošću za građenje</izvorni_sadrzaj>
    <derivirana_varijabla naziv="DomainObject.Predmet.ProtustrankaFormated_1">  LANTERNA društvo s ograničenom odgovornošću za građenje</derivirana_varijabla>
  </DomainObject.Predmet.ProtustrankaFormated>
  <DomainObject.Predmet.ProtustrankaFormatedOIB>
    <izvorni_sadrzaj>  LANTERNA društvo s ograničenom odgovornošću za građenje, OIB 07676334513</izvorni_sadrzaj>
    <derivirana_varijabla naziv="DomainObject.Predmet.ProtustrankaFormatedOIB_1">  LANTERNA društvo s ograničenom odgovornošću za građenje, OIB 07676334513</derivirana_varijabla>
  </DomainObject.Predmet.ProtustrankaFormatedOIB>
  <DomainObject.Predmet.ProtustrankaFormatedWithAdress>
    <izvorni_sadrzaj> LANTERNA društvo s ograničenom odgovornošću za građenje, Polačišće 9, 23000 Zadar</izvorni_sadrzaj>
    <derivirana_varijabla naziv="DomainObject.Predmet.ProtustrankaFormatedWithAdress_1"> LANTERNA društvo s ograničenom odgovornošću za građenje, Polačišće 9, 23000 Zadar</derivirana_varijabla>
  </DomainObject.Predmet.ProtustrankaFormatedWithAdress>
  <DomainObject.Predmet.ProtustrankaFormatedWithAdressOIB>
    <izvorni_sadrzaj> LANTERNA društvo s ograničenom odgovornošću za građenje, OIB 07676334513, Polačišće 9, 23000 Zadar</izvorni_sadrzaj>
    <derivirana_varijabla naziv="DomainObject.Predmet.ProtustrankaFormatedWithAdressOIB_1"> LANTERNA društvo s ograničenom odgovornošću za građenje, OIB 07676334513, Polačišće 9, 23000 Zadar</derivirana_varijabla>
  </DomainObject.Predmet.ProtustrankaFormatedWithAdressOIB>
  <DomainObject.Predmet.ProtustrankaWithAdress>
    <izvorni_sadrzaj>LANTERNA društvo s ograničenom odgovornošću za građenje Polačišće 9, 23000 Zadar</izvorni_sadrzaj>
    <derivirana_varijabla naziv="DomainObject.Predmet.ProtustrankaWithAdress_1">LANTERNA društvo s ograničenom odgovornošću za građenje Polačišće 9, 23000 Zadar</derivirana_varijabla>
  </DomainObject.Predmet.ProtustrankaWithAdress>
  <DomainObject.Predmet.ProtustrankaWithAdressOIB>
    <izvorni_sadrzaj>LANTERNA društvo s ograničenom odgovornošću za građenje, OIB 07676334513, Polačišće 9, 23000 Zadar</izvorni_sadrzaj>
    <derivirana_varijabla naziv="DomainObject.Predmet.ProtustrankaWithAdressOIB_1">LANTERNA društvo s ograničenom odgovornošću za građenje, OIB 07676334513, Polačišće 9, 23000 Zadar</derivirana_varijabla>
  </DomainObject.Predmet.ProtustrankaWithAdressOIB>
  <DomainObject.Predmet.ProtustrankaNazivFormated>
    <izvorni_sadrzaj>LANTERNA društvo s ograničenom odgovornošću za građenje</izvorni_sadrzaj>
    <derivirana_varijabla naziv="DomainObject.Predmet.ProtustrankaNazivFormated_1">LANTERNA društvo s ograničenom odgovornošću za građenje</derivirana_varijabla>
  </DomainObject.Predmet.ProtustrankaNazivFormated>
  <DomainObject.Predmet.ProtustrankaNazivFormatedOIB>
    <izvorni_sadrzaj>LANTERNA društvo s ograničenom odgovornošću za građenje, OIB 07676334513</izvorni_sadrzaj>
    <derivirana_varijabla naziv="DomainObject.Predmet.ProtustrankaNazivFormatedOIB_1">LANTERNA društvo s ograničenom odgovornošću za građenje, OIB 07676334513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LANTERNA društvo s ograničenom odgovornošću za građenje</item>
    </izvorni_sadrzaj>
    <derivirana_varijabla naziv="DomainObject.Predmet.ProtuStrankaListFormated_1">
      <item>LANTERNA društvo s ograničenom odgovornošću za građenje</item>
    </derivirana_varijabla>
  </DomainObject.Predmet.ProtuStrankaListFormated>
  <DomainObject.Predmet.ProtuStrankaListFormatedOIB>
    <izvorni_sadrzaj>
      <item>LANTERNA društvo s ograničenom odgovornošću za građenje, OIB 07676334513</item>
    </izvorni_sadrzaj>
    <derivirana_varijabla naziv="DomainObject.Predmet.ProtuStrankaListFormatedOIB_1">
      <item>LANTERNA društvo s ograničenom odgovornošću za građenje, OIB 07676334513</item>
    </derivirana_varijabla>
  </DomainObject.Predmet.ProtuStrankaListFormatedOIB>
  <DomainObject.Predmet.ProtuStrankaListFormatedWithAdress>
    <izvorni_sadrzaj>
      <item>LANTERNA društvo s ograničenom odgovornošću za građenje, Polačišće 9, 23000 Zadar</item>
    </izvorni_sadrzaj>
    <derivirana_varijabla naziv="DomainObject.Predmet.ProtuStrankaListFormatedWithAdress_1">
      <item>LANTERNA društvo s ograničenom odgovornošću za građenje, Polačišće 9, 23000 Zadar</item>
    </derivirana_varijabla>
  </DomainObject.Predmet.ProtuStrankaListFormatedWithAdress>
  <DomainObject.Predmet.ProtuStrankaListFormatedWithAdressOIB>
    <izvorni_sadrzaj>
      <item>LANTERNA društvo s ograničenom odgovornošću za građenje, OIB 07676334513, Polačišće 9, 23000 Zadar</item>
    </izvorni_sadrzaj>
    <derivirana_varijabla naziv="DomainObject.Predmet.ProtuStrankaListFormatedWithAdressOIB_1">
      <item>LANTERNA društvo s ograničenom odgovornošću za građenje, OIB 07676334513, Polačišće 9, 23000 Zadar</item>
    </derivirana_varijabla>
  </DomainObject.Predmet.ProtuStrankaListFormatedWithAdressOIB>
  <DomainObject.Predmet.ProtuStrankaListNazivFormated>
    <izvorni_sadrzaj>
      <item>LANTERNA društvo s ograničenom odgovornošću za građenje</item>
    </izvorni_sadrzaj>
    <derivirana_varijabla naziv="DomainObject.Predmet.ProtuStrankaListNazivFormated_1">
      <item>LANTERNA društvo s ograničenom odgovornošću za građenje</item>
    </derivirana_varijabla>
  </DomainObject.Predmet.ProtuStrankaListNazivFormated>
  <DomainObject.Predmet.ProtuStrankaListNazivFormatedOIB>
    <izvorni_sadrzaj>
      <item>LANTERNA društvo s ograničenom odgovornošću za građenje, OIB 07676334513</item>
    </izvorni_sadrzaj>
    <derivirana_varijabla naziv="DomainObject.Predmet.ProtuStrankaListNazivFormatedOIB_1">
      <item>LANTERNA društvo s ograničenom odgovornošću za građenje, OIB 07676334513</item>
    </derivirana_varijabla>
  </DomainObject.Predmet.ProtuStrankaListNazivFormatedOIB>
  <DomainObject.Predmet.OstaliListFormated>
    <izvorni_sadrzaj>
      <item>Marijo Dujmović</item>
      <item>Kristijana Požarina</item>
    </izvorni_sadrzaj>
    <derivirana_varijabla naziv="DomainObject.Predmet.OstaliListFormated_1">
      <item>Marijo Dujmović</item>
      <item>Kristijana Požarina</item>
    </derivirana_varijabla>
  </DomainObject.Predmet.OstaliListFormated>
  <DomainObject.Predmet.OstaliListFormatedOIB>
    <izvorni_sadrzaj>
      <item>Marijo Dujmović, OIB 55746713555</item>
      <item>Kristijana Požarina</item>
    </izvorni_sadrzaj>
    <derivirana_varijabla naziv="DomainObject.Predmet.OstaliListFormatedOIB_1">
      <item>Marijo Dujmović, OIB 55746713555</item>
      <item>Kristijana Požarina</item>
    </derivirana_varijabla>
  </DomainObject.Predmet.OstaliListFormatedOIB>
  <DomainObject.Predmet.OstaliListFormatedWithAdress>
    <izvorni_sadrzaj>
      <item>Marijo Dujmović, Miroslava Krleže 1e, 23000 Zadar</item>
      <item>Kristijana Požarina</item>
    </izvorni_sadrzaj>
    <derivirana_varijabla naziv="DomainObject.Predmet.OstaliListFormatedWithAdress_1">
      <item>Marijo Dujmović, Miroslava Krleže 1e, 23000 Zadar</item>
      <item>Kristijana Požarina</item>
    </derivirana_varijabla>
  </DomainObject.Predmet.OstaliListFormatedWithAdress>
  <DomainObject.Predmet.OstaliListFormatedWithAdressOIB>
    <izvorni_sadrzaj>
      <item>Marijo Dujmović, OIB 55746713555, Miroslava Krleže 1e, 23000 Zadar</item>
      <item>Kristijana Požarina</item>
    </izvorni_sadrzaj>
    <derivirana_varijabla naziv="DomainObject.Predmet.OstaliListFormatedWithAdressOIB_1">
      <item>Marijo Dujmović, OIB 55746713555, Miroslava Krleže 1e, 23000 Zadar</item>
      <item>Kristijana Požarina</item>
    </derivirana_varijabla>
  </DomainObject.Predmet.OstaliListFormatedWithAdressOIB>
  <DomainObject.Predmet.OstaliListNazivFormated>
    <izvorni_sadrzaj>
      <item>Marijo Dujmović</item>
      <item>Kristijana Požarina</item>
    </izvorni_sadrzaj>
    <derivirana_varijabla naziv="DomainObject.Predmet.OstaliListNazivFormated_1">
      <item>Marijo Dujmović</item>
      <item>Kristijana Požarina</item>
    </derivirana_varijabla>
  </DomainObject.Predmet.OstaliListNazivFormated>
  <DomainObject.Predmet.OstaliListNazivFormatedOIB>
    <izvorni_sadrzaj>
      <item>Marijo Dujmović, OIB 55746713555</item>
      <item>Kristijana Požarina</item>
    </izvorni_sadrzaj>
    <derivirana_varijabla naziv="DomainObject.Predmet.OstaliListNazivFormatedOIB_1">
      <item>Marijo Dujmović, OIB 55746713555</item>
      <item>Kristijana Požarina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LANTERNA društvo s ograničenom odgovornošću za građenje</izvorni_sadrzaj>
    <derivirana_varijabla naziv="DomainObject.Predmet.ProtustrankaIDrugi_1">LANTERNA društvo s ograničenom odgovornošću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LANTERNA društvo s ograničenom odgovornošću za građenje, OIB 07676334513, Polačišće 9, 23000 Zadar</izvorni_sadrzaj>
    <derivirana_varijabla naziv="DomainObject.Predmet.ProtustrankaIDrugiAdressOIB_1">LANTERNA društvo s ograničenom odgovornošću za građenje, OIB 07676334513,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LANTERNA društvo s ograničenom odgovornošću za građenje</item>
      <item>FINA</item>
      <item>Marijo Dujmović</item>
      <item>Kristijana Požarina</item>
    </izvorni_sadrzaj>
    <derivirana_varijabla naziv="DomainObject.Predmet.SudioniciListNaziv_1">
      <item>LANTERNA društvo s ograničenom odgovornošću za građenje</item>
      <item>FINA</item>
      <item>Marijo Dujmović</item>
      <item>Kristijana Požarina</item>
    </derivirana_varijabla>
  </DomainObject.Predmet.SudioniciListNaziv>
  <DomainObject.Predmet.SudioniciListAdressOIB>
    <izvorni_sadrzaj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</item>
    </izvorni_sadrzaj>
    <derivirana_varijabla naziv="DomainObject.Predmet.SudioniciListAdressOIB_1"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07676334513</item>
      <item>, OIB 85821130368</item>
      <item>, OIB 55746713555</item>
      <item>, OIB null</item>
    </izvorni_sadrzaj>
    <derivirana_varijabla naziv="DomainObject.Predmet.SudioniciListNazivOIB_1">
      <item>, OIB 07676334513</item>
      <item>, OIB 85821130368</item>
      <item>, OIB 55746713555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C0287F-5C1A-493B-B044-71B228EC21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456</properties:Words>
  <properties:Characters>2354</properties:Characters>
  <properties:Lines>76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2016-09-22T07:48:00Z</dcterms:created>
  <dc:creator>Srđan Gavranić</dc:creator>
  <cp:lastModifiedBy>Martina Kalmeta</cp:lastModifiedBy>
  <cp:lastPrinted>2016-09-22T06:34:00Z</cp:lastPrinted>
  <dcterms:modified xmlns:xsi="http://www.w3.org/2001/XMLSchema-instance" xsi:type="dcterms:W3CDTF">2016-09-22T12:43:00Z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