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5094" w14:paraId="3695094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4C6111" w:rsidRPr="001251F9">
        <w:t>.</w:t>
      </w:r>
      <w:r w:rsidRPr="001251F9">
        <w:t xml:space="preserve"> St-</w:t>
      </w:r>
      <w:r w:rsidR="00E52CAA">
        <w:t>5550</w:t>
      </w:r>
      <w:r w:rsidRPr="001251F9">
        <w:t>/201</w:t>
      </w:r>
      <w:r w:rsidR="004C6111" w:rsidRPr="001251F9">
        <w:t>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9B033E" w:rsidP="001D7C1D" w:rsidR="001D7C1D">
      <w:pPr>
        <w:ind w:firstLine="708"/>
        <w:jc w:val="both"/>
      </w:pPr>
      <w:r w:rsidRPr="009B033E">
        <w:t>Trgovački sud u Zagrebu po sucu pojedincu Vesni Sremac Šoštar</w:t>
      </w:r>
      <w:r w:rsidR="000051C0">
        <w:t>,</w:t>
      </w:r>
      <w:r w:rsidRPr="009B033E">
        <w:t xml:space="preserve"> povodom prijedloga predlagatelja </w:t>
      </w:r>
      <w:r w:rsidR="00E52CAA" w:rsidRPr="00E52CAA">
        <w:t>VANSA d.o.o. za građevinarstvo i usluge, iz Zagreba, Male putine 6, OIB: 66429763351</w:t>
      </w:r>
      <w:r w:rsidR="00E52CAA">
        <w:t xml:space="preserve"> </w:t>
      </w:r>
      <w:r w:rsidRPr="009B033E">
        <w:t>za otvaranjem predstečajnog postupka</w:t>
      </w:r>
      <w:r w:rsidR="006C17E9">
        <w:t xml:space="preserve">, dana </w:t>
      </w:r>
      <w:r w:rsidR="00E52CAA">
        <w:t>07</w:t>
      </w:r>
      <w:r>
        <w:t xml:space="preserve">. </w:t>
      </w:r>
      <w:r w:rsidR="00E52CAA">
        <w:t>lipnja</w:t>
      </w:r>
      <w:r>
        <w:t xml:space="preserve"> 2017</w:t>
      </w:r>
      <w:r w:rsidR="001D7C1D">
        <w:t xml:space="preserve">. godine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911BE3">
      <w:pPr>
        <w:jc w:val="center"/>
      </w:pPr>
      <w:r w:rsidRPr="00911BE3">
        <w:t xml:space="preserve">z a k lj u č i o  </w:t>
      </w:r>
      <w:r w:rsidR="00911BE3">
        <w:t xml:space="preserve"> </w:t>
      </w:r>
      <w:r w:rsidRPr="00911BE3">
        <w:t>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E52CAA">
        <w:t xml:space="preserve">dužnika </w:t>
      </w:r>
      <w:r w:rsidR="00E52CAA" w:rsidRPr="00E52CAA">
        <w:t>VANSA d.o.o. za građevinarstvo i usluge, iz Zagreba, Male putine 6, OIB: 66429763351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E52CAA" w:rsidP="00290051" w:rsidR="002730D8">
      <w:pPr>
        <w:ind w:firstLine="372" w:left="708"/>
        <w:jc w:val="both"/>
      </w:pPr>
      <w:r>
        <w:rPr>
          <w:b/>
        </w:rPr>
        <w:t>07</w:t>
      </w:r>
      <w:r w:rsidR="009B033E">
        <w:rPr>
          <w:b/>
        </w:rPr>
        <w:t xml:space="preserve">. </w:t>
      </w:r>
      <w:r>
        <w:rPr>
          <w:b/>
        </w:rPr>
        <w:t>srpnja 2</w:t>
      </w:r>
      <w:r w:rsidR="00040AC6" w:rsidRPr="00E15C0B">
        <w:rPr>
          <w:b/>
        </w:rPr>
        <w:t>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 w:rsidR="009B033E">
        <w:rPr>
          <w:b/>
        </w:rPr>
        <w:t>10,0</w:t>
      </w:r>
      <w:r w:rsidR="00E15C0B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9B033E" w:rsidP="001251F9" w:rsidR="009B033E">
      <w:pPr>
        <w:jc w:val="center"/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E52CAA">
        <w:t>07. lipnja</w:t>
      </w:r>
      <w:r w:rsidR="009B033E">
        <w:t xml:space="preserve"> 2017</w:t>
      </w:r>
      <w:r w:rsidR="005C35E5">
        <w:t>.</w:t>
      </w:r>
      <w:r w:rsidR="00911BE3">
        <w:t xml:space="preserve"> </w:t>
      </w:r>
      <w:r w:rsidR="009B033E">
        <w:t>g.</w:t>
      </w: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76488F" w:rsidR="001D7C1D">
      <w:pPr>
        <w:jc w:val="right"/>
      </w:pPr>
      <w:r>
        <w:t>Vesna Sremac Šoštar</w:t>
      </w:r>
      <w:r w:rsidR="00E77639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873C16" w:rsidP="001D7C1D" w:rsidR="00873C16"/>
    <w:p w:rsidRDefault="00E77639" w:rsidP="00E77639" w:rsidR="001D7C1D">
      <w:pPr>
        <w:jc w:val="right"/>
      </w:pPr>
      <w:r>
        <w:t>Za točnost otpravka-ovlašteni službenik:</w:t>
      </w:r>
    </w:p>
    <w:p w:rsidRDefault="00C064C5" w:rsidP="00E77639" w:rsidR="00E77639">
      <w:pPr>
        <w:jc w:val="right"/>
      </w:pPr>
      <w:r>
        <w:t xml:space="preserve">Valentina Delač </w:t>
      </w:r>
    </w:p>
    <w:sectPr w:rsidSect="00585191" w:rsidR="00E7763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550" w:rsidR="00084550">
      <w:r>
        <w:separator/>
      </w:r>
    </w:p>
  </w:endnote>
  <w:endnote w:id="0" w:type="continuationSeparator">
    <w:p w:rsidRDefault="00084550" w:rsidR="0008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550" w:rsidR="00084550">
      <w:r>
        <w:separator/>
      </w:r>
    </w:p>
  </w:footnote>
  <w:footnote w:id="0" w:type="continuationSeparator">
    <w:p w:rsidRDefault="00084550" w:rsidR="00084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4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CAA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48. St -5550</w:t>
    </w:r>
    <w:r w:rsidR="006E62F6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550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47534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064C5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52CAA"/>
    <w:rsid w:val="00E77639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1699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2017-06-09T12:03:00Z</dcterms:created>
  <dc:creator>nribaric</dc:creator>
  <cp:lastModifiedBy>Zlatka Plivelić</cp:lastModifiedBy>
  <cp:lastPrinted>2017-06-09T12:03:00Z</cp:lastPrinted>
  <dcterms:modified xmlns:xsi="http://www.w3.org/2001/XMLSchema-instance" xsi:type="dcterms:W3CDTF">2017-06-09T12:03:00Z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