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cc05" w14:paraId="053cc05" w:rsidRDefault="00F94FE8" w:rsidP="00910611" w:rsidR="00F94FE8" w:rsidRPr="00F94FE8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94FE8">
        <w:rPr>
          <w:rFonts w:hAnsi="Times New Roman" w:ascii="Times New Roman"/>
        </w:rPr>
        <w:t xml:space="preserve">     </w:t>
      </w:r>
      <w:r w:rsidRPr="00F94FE8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FE8" w:rsidP="00910611" w:rsidR="00F94FE8" w:rsidRPr="00F94FE8">
      <w:pPr>
        <w:rPr>
          <w:rFonts w:hAnsi="Times New Roman" w:ascii="Times New Roman"/>
        </w:rPr>
      </w:pPr>
      <w:r w:rsidRPr="00F94FE8">
        <w:rPr>
          <w:rFonts w:eastAsia="MS Mincho" w:hAnsi="Times New Roman" w:ascii="Times New Roman"/>
        </w:rPr>
        <w:t xml:space="preserve">   REPUBLIKA HRVATSKA</w:t>
      </w:r>
    </w:p>
    <w:p w:rsidRDefault="00F94FE8" w:rsidP="00910611" w:rsidR="00F94FE8" w:rsidRPr="00F94FE8">
      <w:pPr>
        <w:rPr>
          <w:rFonts w:hAnsi="Times New Roman" w:ascii="Times New Roman"/>
        </w:rPr>
      </w:pPr>
      <w:r w:rsidRPr="00F94FE8">
        <w:rPr>
          <w:rFonts w:eastAsia="MS Mincho" w:hAnsi="Times New Roman" w:ascii="Times New Roman"/>
        </w:rPr>
        <w:t>TRGOVAČKI SUD U RIJECI</w:t>
      </w:r>
    </w:p>
    <w:p w:rsidRDefault="00F94FE8" w:rsidR="00F94FE8">
      <w:pPr>
        <w:rPr>
          <w:rFonts w:eastAsia="MS Mincho" w:hAnsi="Times New Roman" w:ascii="Times New Roman"/>
        </w:rPr>
      </w:pPr>
      <w:r w:rsidRPr="00F94FE8">
        <w:rPr>
          <w:rFonts w:eastAsia="MS Mincho" w:hAnsi="Times New Roman" w:ascii="Times New Roman"/>
        </w:rPr>
        <w:t xml:space="preserve">       Rijeka, Zadarska 1 i 3</w:t>
      </w:r>
    </w:p>
    <w:p w:rsidRDefault="00F94FE8" w:rsidR="00F94FE8">
      <w:pPr>
        <w:rPr>
          <w:rFonts w:eastAsia="MS Mincho" w:hAnsi="Times New Roman" w:ascii="Times New Roman"/>
        </w:rPr>
      </w:pPr>
    </w:p>
    <w:p w:rsidRDefault="00F94FE8" w:rsidR="00F94FE8" w:rsidRPr="00F94FE8">
      <w:pPr>
        <w:rPr>
          <w:rFonts w:eastAsia="MS Mincho" w:hAnsi="Times New Roman" w:ascii="Times New Roman"/>
        </w:rPr>
      </w:pP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745C42">
        <w:rPr>
          <w:rFonts w:hAnsi="Times New Roman" w:ascii="Times New Roman"/>
        </w:rPr>
        <w:t xml:space="preserve"> </w:t>
      </w:r>
      <w:r w:rsidR="00745C42" w:rsidRPr="00745C42">
        <w:rPr>
          <w:rFonts w:hAnsi="Times New Roman" w:ascii="Times New Roman"/>
        </w:rPr>
        <w:t>OIB 88785964957</w:t>
      </w:r>
      <w:r w:rsidR="00745C42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745C42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480A93" w:rsidRPr="00480A93">
        <w:rPr>
          <w:rFonts w:hAnsi="Times New Roman" w:ascii="Times New Roman"/>
        </w:rPr>
        <w:t xml:space="preserve">u stečajnom postupku nad dužnikom </w:t>
      </w:r>
      <w:r w:rsidR="00745C42" w:rsidRPr="00745C42">
        <w:rPr>
          <w:rFonts w:hAnsi="Times New Roman" w:ascii="Times New Roman"/>
          <w:b/>
        </w:rPr>
        <w:t>3. MAJ TIBO d.d. MATULJI, Cesta dalmatinskih brigada 17,OIB 59992797221</w:t>
      </w:r>
      <w:r w:rsidR="00022328">
        <w:rPr>
          <w:rFonts w:hAnsi="Times New Roman" w:ascii="Times New Roman"/>
          <w:b/>
        </w:rPr>
        <w:t>,</w:t>
      </w:r>
      <w:r w:rsidRPr="00FF657F">
        <w:rPr>
          <w:rFonts w:hAnsi="Times New Roman" w:ascii="Times New Roman"/>
        </w:rPr>
        <w:t xml:space="preserve"> dana </w:t>
      </w:r>
      <w:r w:rsidR="00745C42">
        <w:rPr>
          <w:rFonts w:hAnsi="Times New Roman" w:ascii="Times New Roman"/>
        </w:rPr>
        <w:t>22. prosinca</w:t>
      </w:r>
      <w:r w:rsidR="00480A93">
        <w:rPr>
          <w:rFonts w:hAnsi="Times New Roman" w:ascii="Times New Roman"/>
        </w:rPr>
        <w:t xml:space="preserve"> 2016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80FEA">
      <w:pPr>
        <w:jc w:val="center"/>
        <w:rPr>
          <w:rFonts w:hAnsi="Times New Roman" w:ascii="Times New Roman"/>
          <w:b/>
        </w:rPr>
      </w:pPr>
      <w:r w:rsidRPr="00980FEA">
        <w:rPr>
          <w:rFonts w:hAnsi="Times New Roman" w:ascii="Times New Roman"/>
          <w:b/>
        </w:rPr>
        <w:t>r</w:t>
      </w:r>
      <w:r w:rsidR="00C0124F" w:rsidRPr="00980FEA">
        <w:rPr>
          <w:rFonts w:hAnsi="Times New Roman" w:ascii="Times New Roman"/>
          <w:b/>
        </w:rPr>
        <w:t xml:space="preserve"> i j e š i o</w:t>
      </w:r>
      <w:r w:rsidR="007A070F" w:rsidRPr="00980FEA">
        <w:rPr>
          <w:rFonts w:hAnsi="Times New Roman" w:ascii="Times New Roman"/>
          <w:b/>
        </w:rPr>
        <w:t xml:space="preserve"> </w:t>
      </w:r>
      <w:r w:rsidR="00C0124F" w:rsidRPr="00980FEA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FF657F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>Ispravlja se tablica stečajnog suca te se utvrđuje da je s danom uplate izvršen prijenos potraživanja tražbina stečajnih vjerovnika prvog višeg isplatnog reda kako slijedi:</w:t>
      </w:r>
    </w:p>
    <w:p w:rsidRDefault="00480A93" w:rsidP="006312CF" w:rsidR="006312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46536" w:rsidP="00367B58" w:rsidR="00446536" w:rsidRPr="00367B5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367B58">
        <w:rPr>
          <w:rFonts w:hAnsi="Times New Roman" w:ascii="Times New Roman"/>
        </w:rPr>
        <w:t xml:space="preserve">ZORAN GRŽINIĆ, Matulji, Milana Frlana 18, </w:t>
      </w:r>
    </w:p>
    <w:p w:rsidRDefault="00446536" w:rsidP="00367B58" w:rsidR="00480A93" w:rsidRPr="00367B58">
      <w:pPr>
        <w:pStyle w:val="Bezproreda"/>
        <w:jc w:val="both"/>
        <w:rPr>
          <w:rFonts w:hAnsi="Times New Roman" w:ascii="Times New Roman"/>
          <w:b/>
        </w:rPr>
      </w:pPr>
      <w:r w:rsidRPr="00367B58">
        <w:rPr>
          <w:rFonts w:hAnsi="Times New Roman" w:ascii="Times New Roman"/>
        </w:rPr>
        <w:tab/>
        <w:t>OIB 71959185211</w:t>
      </w:r>
      <w:r w:rsidR="00480A93" w:rsidRPr="00367B58">
        <w:rPr>
          <w:rFonts w:hAnsi="Times New Roman" w:ascii="Times New Roman"/>
        </w:rPr>
        <w:tab/>
        <w:t xml:space="preserve">  </w:t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Pr="00367B58">
        <w:rPr>
          <w:rFonts w:hAnsi="Times New Roman" w:ascii="Times New Roman"/>
        </w:rPr>
        <w:tab/>
      </w:r>
      <w:r w:rsidR="00480A93" w:rsidRPr="00367B58">
        <w:rPr>
          <w:rFonts w:hAnsi="Times New Roman" w:ascii="Times New Roman"/>
          <w:b/>
        </w:rPr>
        <w:t>za iznos</w:t>
      </w:r>
      <w:r w:rsidR="006312CF" w:rsidRPr="00367B58">
        <w:rPr>
          <w:rFonts w:hAnsi="Times New Roman" w:ascii="Times New Roman"/>
          <w:b/>
        </w:rPr>
        <w:t xml:space="preserve"> </w:t>
      </w:r>
      <w:r w:rsidRPr="00367B58">
        <w:rPr>
          <w:rFonts w:hAnsi="Times New Roman" w:ascii="Times New Roman"/>
          <w:b/>
        </w:rPr>
        <w:t xml:space="preserve">32.833,62 </w:t>
      </w:r>
      <w:r w:rsidR="00480A93" w:rsidRPr="00367B58">
        <w:rPr>
          <w:rFonts w:hAnsi="Times New Roman" w:ascii="Times New Roman"/>
          <w:b/>
        </w:rPr>
        <w:t xml:space="preserve">kn </w:t>
      </w:r>
    </w:p>
    <w:p w:rsidRDefault="00446536" w:rsidP="00367B58" w:rsidR="00446536" w:rsidRPr="00367B5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367B58">
        <w:rPr>
          <w:rFonts w:hAnsi="Times New Roman" w:ascii="Times New Roman"/>
        </w:rPr>
        <w:t xml:space="preserve">RADMILA JEŽOVIT, Rijeka, Jože Vlahovića 15, </w:t>
      </w:r>
    </w:p>
    <w:p w:rsidRDefault="00446536" w:rsidP="00446536" w:rsidR="00F66D9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 67438836419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A41DE5" w:rsidP="00446536" w:rsidR="00446536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66D9C">
        <w:rPr>
          <w:rFonts w:hAnsi="Times New Roman" w:ascii="Times New Roman"/>
          <w:sz w:val="24"/>
          <w:szCs w:val="24"/>
        </w:rPr>
        <w:tab/>
      </w:r>
      <w:r w:rsidR="00F66D9C">
        <w:rPr>
          <w:rFonts w:hAnsi="Times New Roman" w:ascii="Times New Roman"/>
          <w:sz w:val="24"/>
          <w:szCs w:val="24"/>
        </w:rPr>
        <w:tab/>
      </w:r>
      <w:r w:rsidR="00F66D9C">
        <w:rPr>
          <w:rFonts w:hAnsi="Times New Roman" w:ascii="Times New Roman"/>
          <w:sz w:val="24"/>
          <w:szCs w:val="24"/>
        </w:rPr>
        <w:tab/>
      </w:r>
      <w:r w:rsidR="00F66D9C">
        <w:rPr>
          <w:rFonts w:hAnsi="Times New Roman" w:ascii="Times New Roman"/>
          <w:sz w:val="24"/>
          <w:szCs w:val="24"/>
        </w:rPr>
        <w:tab/>
      </w:r>
      <w:r w:rsidR="00F66D9C">
        <w:rPr>
          <w:rFonts w:hAnsi="Times New Roman" w:ascii="Times New Roman"/>
          <w:sz w:val="24"/>
          <w:szCs w:val="24"/>
        </w:rPr>
        <w:tab/>
      </w:r>
      <w:r w:rsidR="00F66D9C">
        <w:rPr>
          <w:rFonts w:hAnsi="Times New Roman" w:ascii="Times New Roman"/>
          <w:sz w:val="24"/>
          <w:szCs w:val="24"/>
        </w:rPr>
        <w:tab/>
      </w:r>
      <w:r w:rsidR="00446536">
        <w:rPr>
          <w:rFonts w:hAnsi="Times New Roman" w:ascii="Times New Roman"/>
          <w:b/>
          <w:sz w:val="24"/>
          <w:szCs w:val="24"/>
        </w:rPr>
        <w:t xml:space="preserve">za iznos </w:t>
      </w:r>
      <w:r w:rsidR="00F66D9C">
        <w:rPr>
          <w:rFonts w:hAnsi="Times New Roman" w:ascii="Times New Roman"/>
          <w:b/>
          <w:sz w:val="24"/>
          <w:szCs w:val="24"/>
        </w:rPr>
        <w:t>36.070,47 kn</w:t>
      </w:r>
      <w:r w:rsidR="00446536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367B58" w:rsidP="00367B58" w:rsidR="00F66D9C" w:rsidRPr="00F66D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F66D9C" w:rsidRPr="00F66D9C">
        <w:rPr>
          <w:rFonts w:hAnsi="Times New Roman" w:ascii="Times New Roman"/>
          <w:sz w:val="24"/>
          <w:szCs w:val="24"/>
        </w:rPr>
        <w:t xml:space="preserve">AOLO MUSTAPIĆ, </w:t>
      </w:r>
      <w:r w:rsidR="00F66D9C">
        <w:rPr>
          <w:rFonts w:hAnsi="Times New Roman" w:ascii="Times New Roman"/>
          <w:sz w:val="24"/>
          <w:szCs w:val="24"/>
        </w:rPr>
        <w:t>Rijeka, Vukovarska 57</w:t>
      </w:r>
    </w:p>
    <w:p w:rsidRDefault="00F66D9C" w:rsidP="00446536" w:rsidR="00F66D9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F66D9C">
        <w:rPr>
          <w:rFonts w:hAnsi="Times New Roman" w:ascii="Times New Roman"/>
          <w:sz w:val="24"/>
          <w:szCs w:val="24"/>
        </w:rPr>
        <w:t>OIB</w:t>
      </w:r>
      <w:r w:rsidR="00446536" w:rsidRPr="00F66D9C">
        <w:rPr>
          <w:rFonts w:hAnsi="Times New Roman" w:ascii="Times New Roman"/>
          <w:sz w:val="24"/>
          <w:szCs w:val="24"/>
        </w:rPr>
        <w:t xml:space="preserve"> </w:t>
      </w:r>
      <w:r w:rsidRPr="00F66D9C">
        <w:rPr>
          <w:rFonts w:hAnsi="Times New Roman" w:ascii="Times New Roman"/>
          <w:sz w:val="24"/>
          <w:szCs w:val="24"/>
        </w:rPr>
        <w:t>91739594422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F66D9C" w:rsidP="00446536" w:rsidR="00446536" w:rsidRPr="00F66D9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66D9C">
        <w:rPr>
          <w:rFonts w:hAnsi="Times New Roman" w:ascii="Times New Roman"/>
          <w:b/>
          <w:sz w:val="24"/>
          <w:szCs w:val="24"/>
        </w:rPr>
        <w:t>za iznos 32.526,60 kn</w:t>
      </w:r>
    </w:p>
    <w:p w:rsidRDefault="00F66D9C" w:rsidP="00367B58" w:rsidR="00F66D9C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 w:rsidRPr="00F66D9C">
        <w:rPr>
          <w:rFonts w:hAnsi="Times New Roman" w:ascii="Times New Roman"/>
          <w:sz w:val="24"/>
          <w:szCs w:val="24"/>
        </w:rPr>
        <w:t>MARIJAN CEPANEC,</w:t>
      </w:r>
      <w:r>
        <w:rPr>
          <w:rFonts w:eastAsia="Times New Roman" w:hAnsi="Times New Roman" w:ascii="Times New Roman"/>
          <w:sz w:val="24"/>
          <w:szCs w:val="24"/>
        </w:rPr>
        <w:t xml:space="preserve"> Kastav, Čikovići 64</w:t>
      </w:r>
    </w:p>
    <w:p w:rsidRDefault="00F66D9C" w:rsidP="00F66D9C" w:rsidR="00F66D9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 00187371827</w:t>
      </w:r>
    </w:p>
    <w:p w:rsidRDefault="00F66D9C" w:rsidP="00F66D9C" w:rsidR="00F66D9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>za iznos 32.226,87 kn</w:t>
      </w:r>
    </w:p>
    <w:p w:rsidRDefault="00F66D9C" w:rsidP="00367B58" w:rsidR="00F66D9C" w:rsidRPr="00F66D9C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ŽARKO JARDAS, Rijeka, I. Čikovića Belog 9</w:t>
      </w:r>
    </w:p>
    <w:p w:rsidRDefault="00F66D9C" w:rsidP="00F66D9C" w:rsidR="00F66D9C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 75968035096</w:t>
      </w:r>
      <w:r w:rsidRPr="00F66D9C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66D9C" w:rsidP="00F66D9C" w:rsidR="00F66D9C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 35.106,87 kn</w:t>
      </w:r>
    </w:p>
    <w:p w:rsidRDefault="00F66D9C" w:rsidP="00367B58" w:rsidR="00F66D9C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DAMIR HLANUDA, Veprinac, Stari grad 28,</w:t>
      </w:r>
    </w:p>
    <w:p w:rsidRDefault="00F66D9C" w:rsidP="00F66D9C" w:rsidR="00F66D9C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22400288117</w:t>
      </w:r>
    </w:p>
    <w:p w:rsidRDefault="00F66D9C" w:rsidP="00F66D9C" w:rsidR="00F66D9C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 27.851,67 kn</w:t>
      </w:r>
    </w:p>
    <w:p w:rsidRDefault="00F66D9C" w:rsidP="00367B58" w:rsidR="00F66D9C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NELA KRIVIČIĆ, </w:t>
      </w:r>
      <w:r w:rsidR="00F050D8">
        <w:rPr>
          <w:rFonts w:eastAsia="Times New Roman" w:hAnsi="Times New Roman" w:ascii="Times New Roman"/>
          <w:sz w:val="24"/>
          <w:szCs w:val="24"/>
        </w:rPr>
        <w:t>Rijeka, Blaža Polića 9</w:t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14197618490</w:t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 31.893,75 kn</w:t>
      </w:r>
    </w:p>
    <w:p w:rsidRDefault="00F050D8" w:rsidP="00367B58" w:rsidR="00F050D8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DARKO BUTKOVIĆ, Viškovo, Pogled 56</w:t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48061525530</w:t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 33.082,50 kn</w:t>
      </w:r>
    </w:p>
    <w:p w:rsidRDefault="00F050D8" w:rsidP="00367B58" w:rsidR="00F050D8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NINOSLAV VOLAJ, Opatija, Kosićevo 6</w:t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51380442714</w:t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 29.023,95 kn</w:t>
      </w:r>
    </w:p>
    <w:p w:rsidRDefault="00F050D8" w:rsidP="00367B58" w:rsidR="00F050D8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LIJANA JANKO TROGRLIĆ, RIJEKA, Becićeva 3</w:t>
      </w:r>
    </w:p>
    <w:p w:rsidRDefault="00F050D8" w:rsidP="00F050D8" w:rsidR="00F050D8" w:rsidRPr="00F050D8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88478935121</w:t>
      </w:r>
      <w:r>
        <w:rPr>
          <w:rFonts w:eastAsia="Times New Roman" w:hAnsi="Times New Roman" w:ascii="Times New Roman"/>
          <w:sz w:val="24"/>
          <w:szCs w:val="24"/>
        </w:rPr>
        <w:tab/>
      </w:r>
    </w:p>
    <w:p w:rsidRDefault="00F050D8" w:rsidP="00F050D8" w:rsidR="00F050D8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ab/>
        <w:t>za iznos 31.180,20 kn</w:t>
      </w:r>
    </w:p>
    <w:p w:rsidRDefault="00F050D8" w:rsidP="00367B58" w:rsidR="00F66D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 w:rsidRPr="00F050D8">
        <w:rPr>
          <w:rFonts w:hAnsi="Times New Roman" w:ascii="Times New Roman"/>
          <w:sz w:val="24"/>
        </w:rPr>
        <w:t>KRISTIAN KA</w:t>
      </w:r>
      <w:r w:rsidR="00A41DE5">
        <w:rPr>
          <w:rFonts w:hAnsi="Times New Roman" w:ascii="Times New Roman"/>
          <w:sz w:val="24"/>
        </w:rPr>
        <w:t>V</w:t>
      </w:r>
      <w:r w:rsidRPr="00F050D8">
        <w:rPr>
          <w:rFonts w:hAnsi="Times New Roman" w:ascii="Times New Roman"/>
          <w:sz w:val="24"/>
        </w:rPr>
        <w:t xml:space="preserve">AŠ, </w:t>
      </w:r>
      <w:r w:rsidR="00A41DE5">
        <w:rPr>
          <w:rFonts w:hAnsi="Times New Roman" w:ascii="Times New Roman"/>
          <w:sz w:val="24"/>
        </w:rPr>
        <w:t>Rijeka, Tonžino 8</w:t>
      </w:r>
    </w:p>
    <w:p w:rsidRDefault="00F050D8" w:rsidP="00F050D8" w:rsidR="00F050D8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</w:t>
      </w:r>
      <w:r w:rsidR="00A41DE5">
        <w:rPr>
          <w:rFonts w:hAnsi="Times New Roman" w:ascii="Times New Roman"/>
          <w:sz w:val="24"/>
        </w:rPr>
        <w:t xml:space="preserve"> 7597567400</w:t>
      </w:r>
      <w:r>
        <w:rPr>
          <w:rFonts w:hAnsi="Times New Roman" w:ascii="Times New Roman"/>
          <w:sz w:val="24"/>
        </w:rPr>
        <w:t xml:space="preserve"> </w:t>
      </w:r>
    </w:p>
    <w:p w:rsidRDefault="00A41DE5" w:rsidP="00F050D8" w:rsidR="00A41DE5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>za iznos 20.654,51 kn</w:t>
      </w:r>
    </w:p>
    <w:p w:rsidRDefault="00A41DE5" w:rsidP="00367B58" w:rsidR="00A41DE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MLADEN KRULJAC, Rijeka, Brig 72</w:t>
      </w:r>
    </w:p>
    <w:p w:rsidRDefault="00A41DE5" w:rsidP="00A41DE5" w:rsidR="00A41DE5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38595503151</w:t>
      </w:r>
    </w:p>
    <w:p w:rsidRDefault="00A41DE5" w:rsidP="00A41DE5" w:rsidR="00A41DE5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 xml:space="preserve">za iznos 35.668,80 kn </w:t>
      </w:r>
    </w:p>
    <w:p w:rsidRDefault="00A41DE5" w:rsidP="00367B58" w:rsidR="00A41DE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 w:rsidRPr="00A41DE5">
        <w:rPr>
          <w:rFonts w:hAnsi="Times New Roman" w:ascii="Times New Roman"/>
          <w:sz w:val="24"/>
        </w:rPr>
        <w:t>NENAD SUŠANJ</w:t>
      </w:r>
      <w:r>
        <w:rPr>
          <w:rFonts w:hAnsi="Times New Roman" w:ascii="Times New Roman"/>
          <w:sz w:val="24"/>
        </w:rPr>
        <w:t>, Viškovo, Gornji Sroki 87</w:t>
      </w:r>
    </w:p>
    <w:p w:rsidRDefault="00A41DE5" w:rsidP="00A41DE5" w:rsidR="00A41DE5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56767698779</w:t>
      </w:r>
    </w:p>
    <w:p w:rsidRDefault="00A41DE5" w:rsidP="00A41DE5" w:rsidR="00A41DE5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>za iznos 27.954,48 kn</w:t>
      </w:r>
    </w:p>
    <w:p w:rsidRDefault="00A41DE5" w:rsidP="00367B58" w:rsidR="00A41DE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ANTON ŠULJIĆ, Rijeka, Braće Mohorića 2</w:t>
      </w:r>
    </w:p>
    <w:p w:rsidRDefault="00A41DE5" w:rsidP="00A41DE5" w:rsidR="00A41DE5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90205257254</w:t>
      </w:r>
    </w:p>
    <w:p w:rsidRDefault="00A41DE5" w:rsidP="00A41DE5" w:rsidR="00A41DE5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>za iznos 29.919,18 kn</w:t>
      </w:r>
    </w:p>
    <w:p w:rsidRDefault="00A41DE5" w:rsidP="00367B58" w:rsidR="00A41DE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JASNA CVITKOVIĆ, </w:t>
      </w:r>
      <w:r w:rsidR="008B6C9A">
        <w:rPr>
          <w:rFonts w:hAnsi="Times New Roman" w:ascii="Times New Roman"/>
          <w:sz w:val="24"/>
        </w:rPr>
        <w:t>Rijeka, Stanka Frankovića 14</w:t>
      </w:r>
    </w:p>
    <w:p w:rsidRDefault="008B6C9A" w:rsidP="008B6C9A" w:rsidR="008B6C9A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01579548033</w:t>
      </w:r>
    </w:p>
    <w:p w:rsidRDefault="008B6C9A" w:rsidP="008B6C9A" w:rsidR="008B6C9A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>za iznos 42.969,92 kn</w:t>
      </w:r>
    </w:p>
    <w:p w:rsidRDefault="008B6C9A" w:rsidP="00367B58" w:rsidR="008B6C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ŽELJKO PANIĆ, Rijeka, Diračje 87</w:t>
      </w:r>
    </w:p>
    <w:p w:rsidRDefault="008B6C9A" w:rsidP="008B6C9A" w:rsidR="008B6C9A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59270505661</w:t>
      </w:r>
    </w:p>
    <w:p w:rsidRDefault="008B6C9A" w:rsidP="008B6C9A" w:rsidR="008B6C9A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>za iznos 26.969,92 kn</w:t>
      </w:r>
    </w:p>
    <w:p w:rsidRDefault="008B6C9A" w:rsidP="00367B58" w:rsidR="008B6C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ERNESTO UJČIĆ, Rijeka, Ludvetov breg 5</w:t>
      </w:r>
    </w:p>
    <w:p w:rsidRDefault="008B6C9A" w:rsidP="008B6C9A" w:rsidR="008B6C9A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50496953644</w:t>
      </w:r>
    </w:p>
    <w:p w:rsidRDefault="008B6C9A" w:rsidP="008B6C9A" w:rsidR="008B6C9A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>za iznos 32.142,84 kn</w:t>
      </w:r>
    </w:p>
    <w:p w:rsidRDefault="008B6C9A" w:rsidP="00367B58" w:rsidR="008B6C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IRENA ČAČIJA, </w:t>
      </w:r>
      <w:r w:rsidR="009D3835">
        <w:rPr>
          <w:rFonts w:hAnsi="Times New Roman" w:ascii="Times New Roman"/>
          <w:sz w:val="24"/>
        </w:rPr>
        <w:t>Rijeka, Z. Kučića 14</w:t>
      </w:r>
    </w:p>
    <w:p w:rsidRDefault="009D3835" w:rsidP="009D3835" w:rsidR="009D3835">
      <w:pPr>
        <w:pStyle w:val="Odlomakpopis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 07919326579</w:t>
      </w:r>
    </w:p>
    <w:p w:rsidRDefault="009D3835" w:rsidP="009D3835" w:rsidR="009D3835" w:rsidRPr="009D3835">
      <w:pPr>
        <w:pStyle w:val="Odlomakpopisa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9D3835">
        <w:rPr>
          <w:rFonts w:hAnsi="Times New Roman" w:ascii="Times New Roman"/>
          <w:b/>
          <w:sz w:val="24"/>
        </w:rPr>
        <w:t>za iznos 29.218,53 kn</w:t>
      </w:r>
    </w:p>
    <w:p w:rsidRDefault="009D3835" w:rsidP="00367B58" w:rsidR="009D3835" w:rsidRPr="009D3835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 w:rsidRPr="009D3835">
        <w:rPr>
          <w:rFonts w:hAnsi="Times New Roman" w:ascii="Times New Roman"/>
          <w:sz w:val="24"/>
        </w:rPr>
        <w:t xml:space="preserve">DAMIR CEPANEC, </w:t>
      </w:r>
      <w:r>
        <w:rPr>
          <w:rFonts w:hAnsi="Times New Roman" w:ascii="Times New Roman"/>
          <w:sz w:val="24"/>
        </w:rPr>
        <w:t>Rijeka, Pomerio 22</w:t>
      </w:r>
    </w:p>
    <w:p w:rsidRDefault="009D3835" w:rsidP="009D3835" w:rsidR="009D3835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17553097658</w:t>
      </w:r>
    </w:p>
    <w:p w:rsidRDefault="009D3835" w:rsidP="009D3835" w:rsidR="009D3835" w:rsidRPr="009D3835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 xml:space="preserve">za iznos </w:t>
      </w:r>
      <w:r w:rsidR="0026288E">
        <w:rPr>
          <w:rFonts w:eastAsia="Times New Roman" w:hAnsi="Times New Roman" w:ascii="Times New Roman"/>
          <w:b/>
          <w:sz w:val="24"/>
          <w:szCs w:val="24"/>
        </w:rPr>
        <w:t>28.099,74 kn</w:t>
      </w:r>
    </w:p>
    <w:p w:rsidRDefault="0026288E" w:rsidP="00367B58" w:rsidR="0026288E" w:rsidRPr="009D3835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IGOR JURAGA, Rijeka, Pašac 73</w:t>
      </w:r>
    </w:p>
    <w:p w:rsidRDefault="0026288E" w:rsidP="009D3835" w:rsidR="0026288E">
      <w:pPr>
        <w:pStyle w:val="Odlomakpopis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OIB 60724471769</w:t>
      </w:r>
    </w:p>
    <w:p w:rsidRDefault="0026288E" w:rsidP="009D3835" w:rsidR="0026288E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 31.764,45 kn</w:t>
      </w:r>
    </w:p>
    <w:p w:rsidRDefault="00F94FE8" w:rsidP="009D3835" w:rsidR="00F94FE8" w:rsidRPr="009D3835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B0692B" w:rsidP="00367B58" w:rsidR="0026288E" w:rsidRPr="009D3835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NIVES RABENSEIFNER, Jurdani, Poljane 27</w:t>
      </w:r>
      <w:r w:rsidR="0026288E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26288E" w:rsidP="009D3835" w:rsidR="0026288E">
      <w:pPr>
        <w:pStyle w:val="Odlomakpopisa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OIB </w:t>
      </w:r>
      <w:r w:rsidR="00B0692B">
        <w:rPr>
          <w:rFonts w:eastAsia="Times New Roman" w:hAnsi="Times New Roman" w:ascii="Times New Roman"/>
          <w:sz w:val="24"/>
          <w:szCs w:val="24"/>
        </w:rPr>
        <w:t>69032410876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b/>
          <w:sz w:val="24"/>
          <w:szCs w:val="24"/>
        </w:rPr>
        <w:t>za iznos</w:t>
      </w:r>
      <w:r w:rsidR="00B0692B">
        <w:rPr>
          <w:rFonts w:eastAsia="Times New Roman" w:hAnsi="Times New Roman" w:ascii="Times New Roman"/>
          <w:b/>
          <w:sz w:val="24"/>
          <w:szCs w:val="24"/>
        </w:rPr>
        <w:t xml:space="preserve"> 30.150,45 kn</w:t>
      </w:r>
      <w:r>
        <w:rPr>
          <w:rFonts w:eastAsia="Times New Roman" w:hAnsi="Times New Roman" w:ascii="Times New Roman"/>
          <w:b/>
          <w:sz w:val="24"/>
          <w:szCs w:val="24"/>
        </w:rPr>
        <w:t xml:space="preserve">  </w:t>
      </w:r>
    </w:p>
    <w:p w:rsidRDefault="00B0692B" w:rsidP="002C3F56" w:rsidR="0026288E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VLASTA SANKOVIĆ, Jurdani, Zvoneće 11</w:t>
      </w:r>
      <w:r w:rsidR="0026288E" w:rsidRPr="002C3F56">
        <w:rPr>
          <w:rFonts w:hAnsi="Times New Roman" w:ascii="Times New Roman"/>
        </w:rPr>
        <w:t xml:space="preserve"> </w:t>
      </w:r>
    </w:p>
    <w:p w:rsidRDefault="002C3F56" w:rsidP="002C3F56" w:rsidR="0026288E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6288E" w:rsidRPr="002C3F56">
        <w:rPr>
          <w:rFonts w:hAnsi="Times New Roman" w:ascii="Times New Roman"/>
        </w:rPr>
        <w:t xml:space="preserve">OIB </w:t>
      </w:r>
      <w:r w:rsidR="00B0692B" w:rsidRPr="002C3F56">
        <w:rPr>
          <w:rFonts w:hAnsi="Times New Roman" w:ascii="Times New Roman"/>
        </w:rPr>
        <w:t>05111182419</w:t>
      </w:r>
      <w:r w:rsidR="0026288E" w:rsidRPr="002C3F56">
        <w:rPr>
          <w:rFonts w:hAnsi="Times New Roman" w:ascii="Times New Roman"/>
        </w:rPr>
        <w:t xml:space="preserve"> </w:t>
      </w:r>
    </w:p>
    <w:p w:rsidRDefault="0026288E" w:rsidP="002C3F56" w:rsidR="0026288E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 xml:space="preserve">za iznos </w:t>
      </w:r>
      <w:r w:rsidR="00B0692B" w:rsidRPr="002C3F56">
        <w:rPr>
          <w:rFonts w:hAnsi="Times New Roman" w:ascii="Times New Roman"/>
          <w:b/>
        </w:rPr>
        <w:t>30.793,14 kn</w:t>
      </w:r>
      <w:r w:rsidRPr="002C3F56">
        <w:rPr>
          <w:rFonts w:hAnsi="Times New Roman" w:ascii="Times New Roman"/>
          <w:b/>
        </w:rPr>
        <w:t xml:space="preserve"> </w:t>
      </w:r>
    </w:p>
    <w:p w:rsidRDefault="00B0692B" w:rsidP="002C3F56" w:rsidR="0026288E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VILIM PEZELJ, Jurdani, Jurdani 87</w:t>
      </w:r>
      <w:r w:rsidR="00A41DE5" w:rsidRPr="002C3F56">
        <w:rPr>
          <w:rFonts w:hAnsi="Times New Roman" w:ascii="Times New Roman"/>
        </w:rPr>
        <w:tab/>
      </w:r>
      <w:r w:rsidR="0026288E" w:rsidRPr="002C3F56">
        <w:rPr>
          <w:rFonts w:hAnsi="Times New Roman" w:ascii="Times New Roman"/>
        </w:rPr>
        <w:t xml:space="preserve"> </w:t>
      </w:r>
    </w:p>
    <w:p w:rsidRDefault="002C3F56" w:rsidP="002C3F56" w:rsidR="00B0692B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6288E" w:rsidRPr="002C3F56">
        <w:rPr>
          <w:rFonts w:hAnsi="Times New Roman" w:ascii="Times New Roman"/>
        </w:rPr>
        <w:t xml:space="preserve">OIB </w:t>
      </w:r>
      <w:r w:rsidR="00B0692B" w:rsidRPr="002C3F56">
        <w:rPr>
          <w:rFonts w:hAnsi="Times New Roman" w:ascii="Times New Roman"/>
        </w:rPr>
        <w:t>80226997437</w:t>
      </w:r>
    </w:p>
    <w:p w:rsidRDefault="00B0692B" w:rsidP="002C3F56" w:rsidR="0026288E" w:rsidRPr="002C3F56">
      <w:pPr>
        <w:pStyle w:val="Bezproreda"/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 17.701,83 kn</w:t>
      </w:r>
      <w:r w:rsidR="0026288E" w:rsidRPr="002C3F56">
        <w:rPr>
          <w:rFonts w:hAnsi="Times New Roman" w:ascii="Times New Roman"/>
        </w:rPr>
        <w:t xml:space="preserve"> </w:t>
      </w:r>
    </w:p>
    <w:p w:rsidRDefault="00B0692B" w:rsidP="002C3F56" w:rsidR="0026288E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 xml:space="preserve">DARKO GLASER, Kastav, Jurčići 16 </w:t>
      </w:r>
      <w:r w:rsidR="0026288E" w:rsidRPr="002C3F56">
        <w:rPr>
          <w:rFonts w:hAnsi="Times New Roman" w:ascii="Times New Roman"/>
        </w:rPr>
        <w:tab/>
        <w:t xml:space="preserve"> </w:t>
      </w:r>
    </w:p>
    <w:p w:rsidRDefault="002C3F56" w:rsidP="002C3F56" w:rsidR="0026288E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6288E" w:rsidRPr="002C3F56">
        <w:rPr>
          <w:rFonts w:hAnsi="Times New Roman" w:ascii="Times New Roman"/>
        </w:rPr>
        <w:t xml:space="preserve">OIB </w:t>
      </w:r>
      <w:r w:rsidR="00B0692B" w:rsidRPr="002C3F56">
        <w:rPr>
          <w:rFonts w:hAnsi="Times New Roman" w:ascii="Times New Roman"/>
        </w:rPr>
        <w:t>92519622882</w:t>
      </w:r>
    </w:p>
    <w:p w:rsidRDefault="00B0692B" w:rsidP="002C3F56" w:rsidR="00B0692B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 28.171,56 kn</w:t>
      </w:r>
    </w:p>
    <w:p w:rsidRDefault="00B0692B" w:rsidP="002C3F56" w:rsidR="00B0692B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 xml:space="preserve">EMIR LOVIĆ, Rijeka, Ivana Žorža 5 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B0692B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 xml:space="preserve">OIB 55116008960  </w:t>
      </w:r>
    </w:p>
    <w:p w:rsidRDefault="0026288E" w:rsidP="002C3F56" w:rsidR="0026288E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</w:t>
      </w:r>
      <w:r w:rsidR="00B0692B" w:rsidRPr="002C3F56">
        <w:rPr>
          <w:rFonts w:hAnsi="Times New Roman" w:ascii="Times New Roman"/>
          <w:b/>
        </w:rPr>
        <w:t xml:space="preserve"> 31.319,73 kn</w:t>
      </w:r>
      <w:r w:rsidRPr="002C3F56">
        <w:rPr>
          <w:rFonts w:hAnsi="Times New Roman" w:ascii="Times New Roman"/>
          <w:b/>
        </w:rPr>
        <w:t xml:space="preserve">  </w:t>
      </w:r>
    </w:p>
    <w:p w:rsidRDefault="00B0692B" w:rsidP="002C3F56" w:rsidR="00B0692B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DARKO DROBINA, Rijeka, Ivana Luppisa 11</w:t>
      </w:r>
      <w:r w:rsidR="009D3835" w:rsidRPr="002C3F56">
        <w:rPr>
          <w:rFonts w:hAnsi="Times New Roman" w:ascii="Times New Roman"/>
        </w:rPr>
        <w:tab/>
      </w:r>
      <w:r w:rsidR="009D3835" w:rsidRPr="002C3F56">
        <w:rPr>
          <w:rFonts w:hAnsi="Times New Roman" w:ascii="Times New Roman"/>
        </w:rPr>
        <w:tab/>
      </w:r>
      <w:r w:rsidR="00A41DE5" w:rsidRPr="002C3F56">
        <w:rPr>
          <w:rFonts w:hAnsi="Times New Roman" w:ascii="Times New Roman"/>
        </w:rPr>
        <w:tab/>
      </w:r>
      <w:r w:rsidR="00A41DE5"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B0692B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 xml:space="preserve">OIB </w:t>
      </w:r>
      <w:r w:rsidR="00367B58" w:rsidRPr="002C3F56">
        <w:rPr>
          <w:rFonts w:hAnsi="Times New Roman" w:ascii="Times New Roman"/>
        </w:rPr>
        <w:t>22697754230</w:t>
      </w:r>
      <w:r w:rsidR="00B0692B" w:rsidRPr="002C3F56">
        <w:rPr>
          <w:rFonts w:hAnsi="Times New Roman" w:ascii="Times New Roman"/>
        </w:rPr>
        <w:t xml:space="preserve">  </w:t>
      </w:r>
    </w:p>
    <w:p w:rsidRDefault="00B0692B" w:rsidP="002C3F56" w:rsidR="00B0692B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</w:t>
      </w:r>
      <w:r w:rsidR="00367B58" w:rsidRPr="002C3F56">
        <w:rPr>
          <w:rFonts w:hAnsi="Times New Roman" w:ascii="Times New Roman"/>
          <w:b/>
        </w:rPr>
        <w:t xml:space="preserve"> 41.788,71 kn</w:t>
      </w:r>
      <w:r w:rsidRPr="002C3F56">
        <w:rPr>
          <w:rFonts w:hAnsi="Times New Roman" w:ascii="Times New Roman"/>
          <w:b/>
        </w:rPr>
        <w:t xml:space="preserve">  </w:t>
      </w:r>
    </w:p>
    <w:p w:rsidRDefault="00367B58" w:rsidP="002C3F56" w:rsidR="00B0692B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BORIS BANKOVIĆ, Rijeka, J. P. Kamova 70</w:t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  <w:t xml:space="preserve">  </w:t>
      </w:r>
      <w:r w:rsidR="00B0692B" w:rsidRPr="002C3F56">
        <w:rPr>
          <w:rFonts w:hAnsi="Times New Roman" w:ascii="Times New Roman"/>
        </w:rPr>
        <w:tab/>
        <w:t xml:space="preserve"> </w:t>
      </w:r>
    </w:p>
    <w:p w:rsidRDefault="002C3F56" w:rsidP="002C3F56" w:rsidR="00B0692B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 xml:space="preserve">OIB </w:t>
      </w:r>
      <w:r w:rsidR="00367B58" w:rsidRPr="002C3F56">
        <w:rPr>
          <w:rFonts w:hAnsi="Times New Roman" w:ascii="Times New Roman"/>
        </w:rPr>
        <w:t>84654338123</w:t>
      </w:r>
      <w:r w:rsidR="00B0692B" w:rsidRPr="002C3F56">
        <w:rPr>
          <w:rFonts w:hAnsi="Times New Roman" w:ascii="Times New Roman"/>
        </w:rPr>
        <w:t xml:space="preserve"> </w:t>
      </w:r>
    </w:p>
    <w:p w:rsidRDefault="00B0692B" w:rsidP="002C3F56" w:rsidR="00B0692B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</w:t>
      </w:r>
      <w:r w:rsidR="00367B58" w:rsidRPr="002C3F56">
        <w:rPr>
          <w:rFonts w:hAnsi="Times New Roman" w:ascii="Times New Roman"/>
          <w:b/>
        </w:rPr>
        <w:t xml:space="preserve"> 30.319,83 kn</w:t>
      </w:r>
      <w:r w:rsidRPr="002C3F56">
        <w:rPr>
          <w:rFonts w:hAnsi="Times New Roman" w:ascii="Times New Roman"/>
          <w:b/>
        </w:rPr>
        <w:t xml:space="preserve">  </w:t>
      </w:r>
    </w:p>
    <w:p w:rsidRDefault="00367B58" w:rsidP="002C3F56" w:rsidR="00B0692B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NADA LEDIĆ, Jurdani, Ružići 7</w:t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ab/>
        <w:t xml:space="preserve">  </w:t>
      </w:r>
      <w:r w:rsidR="00B0692B" w:rsidRPr="002C3F56">
        <w:rPr>
          <w:rFonts w:hAnsi="Times New Roman" w:ascii="Times New Roman"/>
        </w:rPr>
        <w:tab/>
        <w:t xml:space="preserve"> </w:t>
      </w:r>
    </w:p>
    <w:p w:rsidRDefault="002C3F56" w:rsidP="002C3F56" w:rsidR="00B0692B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692B" w:rsidRPr="002C3F56">
        <w:rPr>
          <w:rFonts w:hAnsi="Times New Roman" w:ascii="Times New Roman"/>
        </w:rPr>
        <w:t xml:space="preserve">OIB </w:t>
      </w:r>
      <w:r w:rsidR="00367B58" w:rsidRPr="002C3F56">
        <w:rPr>
          <w:rFonts w:hAnsi="Times New Roman" w:ascii="Times New Roman"/>
        </w:rPr>
        <w:t>23894477346</w:t>
      </w:r>
      <w:r w:rsidR="00B0692B" w:rsidRPr="002C3F56">
        <w:rPr>
          <w:rFonts w:hAnsi="Times New Roman" w:ascii="Times New Roman"/>
        </w:rPr>
        <w:t xml:space="preserve"> </w:t>
      </w:r>
    </w:p>
    <w:p w:rsidRDefault="00B0692B" w:rsidP="002C3F56" w:rsidR="00B0692B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</w:t>
      </w:r>
      <w:r w:rsidR="00367B58" w:rsidRPr="002C3F56">
        <w:rPr>
          <w:rFonts w:hAnsi="Times New Roman" w:ascii="Times New Roman"/>
          <w:b/>
        </w:rPr>
        <w:t xml:space="preserve"> 23.404,83 kn </w:t>
      </w:r>
      <w:r w:rsidRPr="002C3F56">
        <w:rPr>
          <w:rFonts w:hAnsi="Times New Roman" w:ascii="Times New Roman"/>
          <w:b/>
        </w:rPr>
        <w:t xml:space="preserve">  </w:t>
      </w:r>
    </w:p>
    <w:p w:rsidRDefault="00367B58" w:rsidP="002C3F56" w:rsidR="00367B58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 xml:space="preserve">TOMISLAV JOSIPOVIĆ, Kastav, Tijanovo 4 </w:t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367B58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 xml:space="preserve">OIB 30243169024 </w:t>
      </w:r>
    </w:p>
    <w:p w:rsidRDefault="00367B58" w:rsidP="002C3F56" w:rsidR="00367B58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 xml:space="preserve">za iznos 28.805,76 kn  </w:t>
      </w:r>
    </w:p>
    <w:p w:rsidRDefault="00367B58" w:rsidP="002C3F56" w:rsidR="00367B58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RADIVOJ PERČIĆ, Jurdani, Mučić 37</w:t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367B58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 xml:space="preserve">OIB 70480561929 </w:t>
      </w:r>
    </w:p>
    <w:p w:rsidRDefault="00367B58" w:rsidP="002C3F56" w:rsidR="00F050D8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 xml:space="preserve">za iznos 31.931,97 kn </w:t>
      </w:r>
    </w:p>
    <w:p w:rsidRDefault="00367B58" w:rsidP="002C3F56" w:rsidR="00367B58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 xml:space="preserve">MILOŠ BRAJAN, Jurdani, Ručići 6    </w:t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367B58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>OIB 64809218201</w:t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</w:p>
    <w:p w:rsidRDefault="00367B58" w:rsidP="002C3F56" w:rsidR="00367B58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 xml:space="preserve">za iznos 28.594,20 kn </w:t>
      </w:r>
    </w:p>
    <w:p w:rsidRDefault="00367B58" w:rsidP="002C3F56" w:rsidR="00367B58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GORDAN FRLAN, Matulji, Rukavac 100</w:t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367B58" w:rsidRPr="002C3F56">
      <w:pPr>
        <w:pStyle w:val="Bezproreda"/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>OIB 89902755868</w:t>
      </w:r>
    </w:p>
    <w:p w:rsidRDefault="00367B58" w:rsidP="002C3F56" w:rsidR="002C3F56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  <w:sz w:val="28"/>
        </w:rPr>
        <w:tab/>
      </w:r>
      <w:r w:rsidRPr="002C3F56">
        <w:rPr>
          <w:rFonts w:hAnsi="Times New Roman" w:ascii="Times New Roman"/>
          <w:sz w:val="28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2C3F56"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 28.139,97 kn</w:t>
      </w:r>
    </w:p>
    <w:p w:rsidRDefault="00367B58" w:rsidP="002C3F56" w:rsidR="00367B58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ANTON BUJAČIĆ, Rijeka, Turkovo 34</w:t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367B58" w:rsidP="002C3F56" w:rsidR="00367B58" w:rsidRPr="002C3F56">
      <w:pPr>
        <w:pStyle w:val="Bezproreda"/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ab/>
        <w:t xml:space="preserve">OIB 4214406280 </w:t>
      </w:r>
    </w:p>
    <w:p w:rsidRDefault="00367B58" w:rsidP="002C3F56" w:rsidR="00367B58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  <w:b/>
        </w:rPr>
        <w:t>za iznos 15.065,29 kn</w:t>
      </w:r>
    </w:p>
    <w:p w:rsidRDefault="00367B58" w:rsidP="002C3F56" w:rsidR="00367B58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DRAGAN ŠPANIĆ, Rijeka, A. Pilepića 10</w:t>
      </w: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  <w:t xml:space="preserve">  </w:t>
      </w:r>
      <w:r w:rsidRPr="002C3F56">
        <w:rPr>
          <w:rFonts w:hAnsi="Times New Roman" w:ascii="Times New Roman"/>
        </w:rPr>
        <w:tab/>
        <w:t xml:space="preserve"> </w:t>
      </w:r>
    </w:p>
    <w:p w:rsidRDefault="002C3F56" w:rsidP="002C3F56" w:rsidR="00FC38A3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>OIB 00396315649</w:t>
      </w:r>
    </w:p>
    <w:p w:rsidRDefault="00FC38A3" w:rsidP="002C3F56" w:rsidR="00367B58" w:rsidRPr="002C3F56">
      <w:pPr>
        <w:pStyle w:val="Bezproreda"/>
        <w:jc w:val="both"/>
        <w:rPr>
          <w:rFonts w:hAnsi="Times New Roman" w:ascii="Times New Roman"/>
          <w:b/>
        </w:rPr>
      </w:pPr>
      <w:r w:rsidRPr="002C3F56">
        <w:rPr>
          <w:rFonts w:hAnsi="Times New Roman" w:ascii="Times New Roman"/>
        </w:rPr>
        <w:tab/>
      </w:r>
      <w:r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ab/>
      </w:r>
      <w:r w:rsidR="002C3F56" w:rsidRPr="002C3F56"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  <w:b/>
        </w:rPr>
        <w:t>za iznos 36.569,92 kn</w:t>
      </w:r>
    </w:p>
    <w:p w:rsidRDefault="000D226B" w:rsidP="002C3F56" w:rsidR="00FA0F6F" w:rsidRPr="002C3F5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3F56">
        <w:rPr>
          <w:rFonts w:hAnsi="Times New Roman" w:ascii="Times New Roman"/>
        </w:rPr>
        <w:t>IVAN ĆUTIĆ, Rijeka, Dubrovačka 2</w:t>
      </w:r>
    </w:p>
    <w:p w:rsidRDefault="002C3F56" w:rsidP="002C3F56" w:rsidR="00367B58" w:rsidRPr="002C3F56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67B58" w:rsidRPr="002C3F56">
        <w:rPr>
          <w:rFonts w:hAnsi="Times New Roman" w:ascii="Times New Roman"/>
        </w:rPr>
        <w:t>OIB</w:t>
      </w:r>
      <w:r w:rsidR="000D226B" w:rsidRPr="002C3F56">
        <w:rPr>
          <w:rFonts w:hAnsi="Times New Roman" w:ascii="Times New Roman"/>
        </w:rPr>
        <w:t xml:space="preserve"> 97580315218</w:t>
      </w:r>
      <w:r w:rsidR="00367B58" w:rsidRPr="002C3F56">
        <w:rPr>
          <w:rFonts w:hAnsi="Times New Roman" w:ascii="Times New Roman"/>
        </w:rPr>
        <w:t xml:space="preserve">  </w:t>
      </w:r>
    </w:p>
    <w:p w:rsidRDefault="00367B58" w:rsidP="00FA0F6F" w:rsidR="00367B58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0D226B">
        <w:rPr>
          <w:rFonts w:hAnsi="Times New Roman" w:ascii="Times New Roman"/>
          <w:b/>
        </w:rPr>
        <w:t xml:space="preserve"> 23.443,68 kn</w:t>
      </w:r>
      <w:r w:rsidRPr="00FA0F6F">
        <w:rPr>
          <w:rFonts w:hAnsi="Times New Roman" w:ascii="Times New Roman"/>
          <w:b/>
        </w:rPr>
        <w:t xml:space="preserve"> </w:t>
      </w:r>
    </w:p>
    <w:p w:rsidRDefault="00F94FE8" w:rsidP="00FA0F6F" w:rsidR="00F94FE8" w:rsidRPr="00FA0F6F">
      <w:pPr>
        <w:pStyle w:val="Bezproreda"/>
        <w:jc w:val="both"/>
        <w:rPr>
          <w:rFonts w:hAnsi="Times New Roman" w:ascii="Times New Roman"/>
          <w:b/>
        </w:rPr>
      </w:pP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BRUNO SLAVIĆ, Opatija, A. Šenoe 2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>OIB</w:t>
      </w:r>
      <w:r>
        <w:rPr>
          <w:rFonts w:hAnsi="Times New Roman" w:ascii="Times New Roman"/>
        </w:rPr>
        <w:t xml:space="preserve"> 76067781621</w:t>
      </w:r>
      <w:r w:rsidRPr="00FA0F6F">
        <w:rPr>
          <w:rFonts w:hAnsi="Times New Roman" w:ascii="Times New Roman"/>
        </w:rPr>
        <w:t xml:space="preserve">  </w:t>
      </w:r>
    </w:p>
    <w:p w:rsidRDefault="000D226B" w:rsidP="00FA0F6F" w:rsidR="000D226B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30.548,07 kn</w:t>
      </w:r>
      <w:r w:rsidRPr="00FA0F6F">
        <w:rPr>
          <w:rFonts w:hAnsi="Times New Roman" w:ascii="Times New Roman"/>
          <w:b/>
        </w:rPr>
        <w:t xml:space="preserve"> </w:t>
      </w:r>
    </w:p>
    <w:p w:rsidRDefault="002C3F56" w:rsidP="00FA0F6F" w:rsidR="002C3F56" w:rsidRPr="00FA0F6F">
      <w:pPr>
        <w:pStyle w:val="Bezproreda"/>
        <w:jc w:val="both"/>
        <w:rPr>
          <w:rFonts w:hAnsi="Times New Roman" w:ascii="Times New Roman"/>
          <w:b/>
        </w:rPr>
      </w:pP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BRANKO MOHOROVIČIĆ, Jurdani, Jušići 96a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>OIB</w:t>
      </w:r>
      <w:r>
        <w:rPr>
          <w:rFonts w:hAnsi="Times New Roman" w:ascii="Times New Roman"/>
        </w:rPr>
        <w:t xml:space="preserve"> 28963301566</w:t>
      </w:r>
      <w:r w:rsidRPr="00FA0F6F">
        <w:rPr>
          <w:rFonts w:hAnsi="Times New Roman" w:ascii="Times New Roman"/>
        </w:rPr>
        <w:t xml:space="preserve"> 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45.026,49</w:t>
      </w:r>
      <w:r w:rsidRPr="00FA0F6F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kn</w:t>
      </w: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MLADEN MILIŠIĆ, Rijeka, J. P. Kamova 95/a 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>OIB</w:t>
      </w:r>
      <w:r>
        <w:rPr>
          <w:rFonts w:hAnsi="Times New Roman" w:ascii="Times New Roman"/>
        </w:rPr>
        <w:t xml:space="preserve"> 58916319500</w:t>
      </w:r>
      <w:r w:rsidRPr="00FA0F6F">
        <w:rPr>
          <w:rFonts w:hAnsi="Times New Roman" w:ascii="Times New Roman"/>
        </w:rPr>
        <w:t xml:space="preserve"> 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32.890,62 kn </w:t>
      </w:r>
      <w:r w:rsidRPr="00FA0F6F">
        <w:rPr>
          <w:rFonts w:hAnsi="Times New Roman" w:ascii="Times New Roman"/>
          <w:b/>
        </w:rPr>
        <w:t xml:space="preserve"> </w:t>
      </w: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ADEN MOHORIĆ, Čavle, Podrvanj 49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>93523151351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28.394,97 kn</w:t>
      </w:r>
      <w:r w:rsidRPr="00FA0F6F">
        <w:rPr>
          <w:rFonts w:hAnsi="Times New Roman" w:ascii="Times New Roman"/>
          <w:b/>
        </w:rPr>
        <w:t xml:space="preserve"> </w:t>
      </w: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MILAN ANTUNOVIĆ, Kastav, Spinčići 144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>62926139951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23.769,92 kn</w:t>
      </w:r>
      <w:r w:rsidRPr="00FA0F6F">
        <w:rPr>
          <w:rFonts w:hAnsi="Times New Roman" w:ascii="Times New Roman"/>
          <w:b/>
        </w:rPr>
        <w:t xml:space="preserve"> </w:t>
      </w: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DAMIR ANIČIĆ, Veprinac, Pehi 4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>OIB</w:t>
      </w:r>
      <w:r>
        <w:rPr>
          <w:rFonts w:hAnsi="Times New Roman" w:ascii="Times New Roman"/>
        </w:rPr>
        <w:t xml:space="preserve"> 859592179</w:t>
      </w:r>
      <w:r w:rsidRPr="00FA0F6F">
        <w:rPr>
          <w:rFonts w:hAnsi="Times New Roman" w:ascii="Times New Roman"/>
        </w:rPr>
        <w:t xml:space="preserve"> 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31.034,10 kn </w:t>
      </w:r>
      <w:r w:rsidRPr="00FA0F6F">
        <w:rPr>
          <w:rFonts w:hAnsi="Times New Roman" w:ascii="Times New Roman"/>
          <w:b/>
        </w:rPr>
        <w:t xml:space="preserve"> </w:t>
      </w:r>
    </w:p>
    <w:p w:rsidRDefault="000D226B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MILOŠ RUŽIĆ, Jurdani, Zaluki 6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>68754504520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31.326,30 kn </w:t>
      </w:r>
      <w:r w:rsidRPr="00FA0F6F">
        <w:rPr>
          <w:rFonts w:hAnsi="Times New Roman" w:ascii="Times New Roman"/>
          <w:b/>
        </w:rPr>
        <w:t xml:space="preserve"> </w:t>
      </w:r>
    </w:p>
    <w:p w:rsidRDefault="00F911EF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DARIJO GLUŠIĆ, Opatija, Veprinački put 12 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>OIB</w:t>
      </w:r>
      <w:r w:rsidR="00F911EF">
        <w:rPr>
          <w:rFonts w:hAnsi="Times New Roman" w:ascii="Times New Roman"/>
        </w:rPr>
        <w:t xml:space="preserve"> 85316207176</w:t>
      </w:r>
      <w:r w:rsidRPr="00FA0F6F">
        <w:rPr>
          <w:rFonts w:hAnsi="Times New Roman" w:ascii="Times New Roman"/>
        </w:rPr>
        <w:t xml:space="preserve"> 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F911EF">
        <w:rPr>
          <w:rFonts w:hAnsi="Times New Roman" w:ascii="Times New Roman"/>
          <w:b/>
        </w:rPr>
        <w:t xml:space="preserve"> 34.843,23 kn</w:t>
      </w:r>
      <w:r w:rsidRPr="00FA0F6F">
        <w:rPr>
          <w:rFonts w:hAnsi="Times New Roman" w:ascii="Times New Roman"/>
          <w:b/>
        </w:rPr>
        <w:t xml:space="preserve"> </w:t>
      </w:r>
    </w:p>
    <w:p w:rsidRDefault="00F911EF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DEAN VLAH, Opatija, J. Rakovca 1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 w:rsidR="00F911EF">
        <w:rPr>
          <w:rFonts w:hAnsi="Times New Roman" w:ascii="Times New Roman"/>
        </w:rPr>
        <w:t>85892686963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F911EF">
        <w:rPr>
          <w:rFonts w:hAnsi="Times New Roman" w:ascii="Times New Roman"/>
          <w:b/>
        </w:rPr>
        <w:t xml:space="preserve"> 27.528,99 kn</w:t>
      </w:r>
      <w:r w:rsidRPr="00FA0F6F">
        <w:rPr>
          <w:rFonts w:hAnsi="Times New Roman" w:ascii="Times New Roman"/>
          <w:b/>
        </w:rPr>
        <w:t xml:space="preserve"> </w:t>
      </w:r>
    </w:p>
    <w:p w:rsidRDefault="00F911EF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MARIO ZAJIČEK, Rijeka, Crnčićeva 1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 w:rsidR="00F911EF">
        <w:rPr>
          <w:rFonts w:hAnsi="Times New Roman" w:ascii="Times New Roman"/>
        </w:rPr>
        <w:t>51459827042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F911EF">
        <w:rPr>
          <w:rFonts w:hAnsi="Times New Roman" w:ascii="Times New Roman"/>
          <w:b/>
        </w:rPr>
        <w:t xml:space="preserve"> 27.227,82 kn</w:t>
      </w:r>
      <w:r w:rsidRPr="00FA0F6F">
        <w:rPr>
          <w:rFonts w:hAnsi="Times New Roman" w:ascii="Times New Roman"/>
          <w:b/>
        </w:rPr>
        <w:t xml:space="preserve"> </w:t>
      </w:r>
    </w:p>
    <w:p w:rsidRDefault="00F911EF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MIRKO FABIJANČIĆ, Mune, Male Mune 36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 w:rsidR="00331602">
        <w:rPr>
          <w:rFonts w:hAnsi="Times New Roman" w:ascii="Times New Roman"/>
        </w:rPr>
        <w:t>34059432435</w:t>
      </w:r>
    </w:p>
    <w:p w:rsidRDefault="000D226B" w:rsidP="00FA0F6F" w:rsidR="00331602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 xml:space="preserve">za iznos </w:t>
      </w:r>
      <w:r w:rsidR="00331602" w:rsidRPr="00331602">
        <w:rPr>
          <w:rFonts w:hAnsi="Times New Roman" w:ascii="Times New Roman"/>
          <w:b/>
        </w:rPr>
        <w:t>31.470,39 kn</w:t>
      </w:r>
    </w:p>
    <w:p w:rsidRDefault="00331602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NENAD KRULJAC, Rijeka, Hahlić 19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 w:rsidR="00331602">
        <w:rPr>
          <w:rFonts w:hAnsi="Times New Roman" w:ascii="Times New Roman"/>
        </w:rPr>
        <w:t>23190054326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 w:rsidRPr="00FA0F6F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331602">
        <w:rPr>
          <w:rFonts w:hAnsi="Times New Roman" w:ascii="Times New Roman"/>
          <w:b/>
        </w:rPr>
        <w:t xml:space="preserve"> 29.715,87 kn </w:t>
      </w:r>
      <w:r w:rsidRPr="00FA0F6F">
        <w:rPr>
          <w:rFonts w:hAnsi="Times New Roman" w:ascii="Times New Roman"/>
          <w:b/>
        </w:rPr>
        <w:t xml:space="preserve"> </w:t>
      </w:r>
    </w:p>
    <w:p w:rsidRDefault="00E93C48" w:rsidP="00FA0F6F" w:rsidR="000D226B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NIKOLA GOVIĆ, Opatija, Dr. Ivana Poščića 9</w:t>
      </w:r>
    </w:p>
    <w:p w:rsidRDefault="000D226B" w:rsidP="00FA0F6F" w:rsidR="000D226B" w:rsidRPr="00FA0F6F">
      <w:pPr>
        <w:pStyle w:val="Bezproreda"/>
        <w:ind w:left="720"/>
        <w:jc w:val="both"/>
        <w:rPr>
          <w:rFonts w:hAnsi="Times New Roman" w:ascii="Times New Roman"/>
        </w:rPr>
      </w:pPr>
      <w:r w:rsidRPr="00FA0F6F">
        <w:rPr>
          <w:rFonts w:hAnsi="Times New Roman" w:ascii="Times New Roman"/>
        </w:rPr>
        <w:t xml:space="preserve">OIB </w:t>
      </w:r>
      <w:r w:rsidR="00E93C48">
        <w:rPr>
          <w:rFonts w:hAnsi="Times New Roman" w:ascii="Times New Roman"/>
        </w:rPr>
        <w:t>28267522754</w:t>
      </w:r>
      <w:r w:rsidRPr="00FA0F6F">
        <w:rPr>
          <w:rFonts w:hAnsi="Times New Roman" w:ascii="Times New Roman"/>
        </w:rPr>
        <w:t xml:space="preserve"> </w:t>
      </w:r>
    </w:p>
    <w:p w:rsidRDefault="000D226B" w:rsidP="00FA0F6F" w:rsidR="000D226B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E93C48">
        <w:rPr>
          <w:rFonts w:hAnsi="Times New Roman" w:ascii="Times New Roman"/>
          <w:b/>
        </w:rPr>
        <w:t xml:space="preserve"> 27.907,80 kn</w:t>
      </w:r>
      <w:r w:rsidRPr="00FA0F6F">
        <w:rPr>
          <w:rFonts w:hAnsi="Times New Roman" w:ascii="Times New Roman"/>
          <w:b/>
        </w:rPr>
        <w:t xml:space="preserve"> </w:t>
      </w:r>
    </w:p>
    <w:p w:rsidRDefault="00E93C48" w:rsidP="00FA0F6F" w:rsidR="00E93C48">
      <w:pPr>
        <w:pStyle w:val="Bezproreda"/>
        <w:jc w:val="both"/>
        <w:rPr>
          <w:rFonts w:hAnsi="Times New Roman" w:ascii="Times New Roman"/>
          <w:b/>
        </w:rPr>
      </w:pPr>
    </w:p>
    <w:p w:rsidRDefault="00E93C48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ALESSANDRO LUCANICH, Matulji, Put Ruskino 25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17578855258</w:t>
      </w:r>
    </w:p>
    <w:p w:rsidRDefault="00E93C48" w:rsidP="00FA0F6F" w:rsidR="00E93C48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29.475,54 kn</w:t>
      </w:r>
    </w:p>
    <w:p w:rsidRDefault="00F94FE8" w:rsidP="00FA0F6F" w:rsidR="00F94FE8">
      <w:pPr>
        <w:pStyle w:val="Bezproreda"/>
        <w:jc w:val="both"/>
        <w:rPr>
          <w:rFonts w:hAnsi="Times New Roman" w:ascii="Times New Roman"/>
          <w:b/>
        </w:rPr>
      </w:pPr>
    </w:p>
    <w:p w:rsidRDefault="00F94FE8" w:rsidP="00FA0F6F" w:rsidR="00F94FE8">
      <w:pPr>
        <w:pStyle w:val="Bezproreda"/>
        <w:jc w:val="both"/>
        <w:rPr>
          <w:rFonts w:hAnsi="Times New Roman" w:ascii="Times New Roman"/>
          <w:b/>
        </w:rPr>
      </w:pPr>
    </w:p>
    <w:p w:rsidRDefault="00E93C48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BORIS URODA, Rijeka, Ćirila Kosovela 9/1 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10562617252</w:t>
      </w:r>
    </w:p>
    <w:p w:rsidRDefault="00E93C48" w:rsidP="00FA0F6F" w:rsidR="00E93C48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28.847,25 kn </w:t>
      </w:r>
    </w:p>
    <w:p w:rsidRDefault="00E93C48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PEJO JELAVIĆ, Kastav, Tometići 1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32285586508</w:t>
      </w:r>
    </w:p>
    <w:p w:rsidRDefault="00E93C48" w:rsidP="00FA0F6F" w:rsidR="00E93C48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27.490,80 kn </w:t>
      </w:r>
    </w:p>
    <w:p w:rsidRDefault="00E93C48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ANDRIJA NIKOLIĆ, Jurdani, Jušići 115  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02843277502 </w:t>
      </w:r>
    </w:p>
    <w:p w:rsidRDefault="00E93C48" w:rsidP="00FA0F6F" w:rsidR="00E93C48">
      <w:pPr>
        <w:pStyle w:val="Bezproreda"/>
        <w:jc w:val="both"/>
        <w:rPr>
          <w:rFonts w:hAnsi="Times New Roman" w:ascii="Times New Roman"/>
          <w:b/>
        </w:rPr>
      </w:pP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32.049,81 kn </w:t>
      </w:r>
    </w:p>
    <w:p w:rsidRDefault="00E93C48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ZDRAVKO SKLIZOVIĆ, </w:t>
      </w:r>
      <w:r w:rsidR="006478CD">
        <w:rPr>
          <w:rFonts w:hAnsi="Times New Roman" w:ascii="Times New Roman"/>
        </w:rPr>
        <w:t>Rijeka, V. C. Emina 18</w:t>
      </w:r>
      <w:r>
        <w:rPr>
          <w:rFonts w:hAnsi="Times New Roman" w:ascii="Times New Roman"/>
        </w:rPr>
        <w:t xml:space="preserve"> 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478CD">
        <w:rPr>
          <w:rFonts w:hAnsi="Times New Roman" w:ascii="Times New Roman"/>
        </w:rPr>
        <w:t>31212109321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6478CD">
        <w:rPr>
          <w:rFonts w:hAnsi="Times New Roman" w:ascii="Times New Roman"/>
          <w:b/>
        </w:rPr>
        <w:t>29.521,11 kn</w:t>
      </w:r>
    </w:p>
    <w:p w:rsidRDefault="006478CD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SINIŠA PALADA, Rijeka, I. M. Ronjgova 2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</w:t>
      </w:r>
      <w:r w:rsidR="006478CD">
        <w:rPr>
          <w:rFonts w:hAnsi="Times New Roman" w:ascii="Times New Roman"/>
        </w:rPr>
        <w:t xml:space="preserve"> 54995150659</w:t>
      </w:r>
      <w:r>
        <w:rPr>
          <w:rFonts w:hAnsi="Times New Roman" w:ascii="Times New Roman"/>
        </w:rPr>
        <w:t xml:space="preserve"> 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6478CD">
        <w:rPr>
          <w:rFonts w:hAnsi="Times New Roman" w:ascii="Times New Roman"/>
          <w:b/>
        </w:rPr>
        <w:t>29.871,93 kn</w:t>
      </w:r>
    </w:p>
    <w:p w:rsidRDefault="006478CD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VLADO KOVAČEK, Kastav, Rubeši 183d</w:t>
      </w:r>
      <w:r w:rsidR="00E93C48">
        <w:rPr>
          <w:rFonts w:hAnsi="Times New Roman" w:ascii="Times New Roman"/>
        </w:rPr>
        <w:t xml:space="preserve"> 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478CD">
        <w:rPr>
          <w:rFonts w:hAnsi="Times New Roman" w:ascii="Times New Roman"/>
        </w:rPr>
        <w:t>37576792696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6478CD">
        <w:rPr>
          <w:rFonts w:hAnsi="Times New Roman" w:ascii="Times New Roman"/>
          <w:b/>
        </w:rPr>
        <w:t>35.725,14 kn</w:t>
      </w:r>
    </w:p>
    <w:p w:rsidRDefault="006478CD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DARKO RADOČAJ, Rijeka, S. J. Bujkove 2</w:t>
      </w:r>
      <w:r w:rsidR="00E93C48">
        <w:rPr>
          <w:rFonts w:hAnsi="Times New Roman" w:ascii="Times New Roman"/>
        </w:rPr>
        <w:t xml:space="preserve"> 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478CD">
        <w:rPr>
          <w:rFonts w:hAnsi="Times New Roman" w:ascii="Times New Roman"/>
        </w:rPr>
        <w:t>11832427762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6478CD">
        <w:rPr>
          <w:rFonts w:hAnsi="Times New Roman" w:ascii="Times New Roman"/>
          <w:b/>
        </w:rPr>
        <w:t xml:space="preserve"> 29.780,22 kn</w:t>
      </w:r>
      <w:r>
        <w:rPr>
          <w:rFonts w:hAnsi="Times New Roman" w:ascii="Times New Roman"/>
          <w:b/>
        </w:rPr>
        <w:t xml:space="preserve"> </w:t>
      </w:r>
    </w:p>
    <w:p w:rsidRDefault="006478CD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VIŠNJA ŠORLI, Rijeka, G. Duella 6</w:t>
      </w:r>
      <w:r w:rsidR="00E93C48">
        <w:rPr>
          <w:rFonts w:hAnsi="Times New Roman" w:ascii="Times New Roman"/>
        </w:rPr>
        <w:t xml:space="preserve"> 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478CD">
        <w:rPr>
          <w:rFonts w:hAnsi="Times New Roman" w:ascii="Times New Roman"/>
        </w:rPr>
        <w:t>13410626357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6478CD">
        <w:rPr>
          <w:rFonts w:hAnsi="Times New Roman" w:ascii="Times New Roman"/>
          <w:b/>
        </w:rPr>
        <w:t xml:space="preserve"> 30.861,84 kn</w:t>
      </w:r>
      <w:r>
        <w:rPr>
          <w:rFonts w:hAnsi="Times New Roman" w:ascii="Times New Roman"/>
          <w:b/>
        </w:rPr>
        <w:t xml:space="preserve"> </w:t>
      </w:r>
    </w:p>
    <w:p w:rsidRDefault="006478CD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GUIDO ŠKALAMERA, Rijeka, Jelićeva 13 </w:t>
      </w:r>
      <w:r w:rsidR="00E93C48">
        <w:rPr>
          <w:rFonts w:hAnsi="Times New Roman" w:ascii="Times New Roman"/>
        </w:rPr>
        <w:t xml:space="preserve"> 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478CD">
        <w:rPr>
          <w:rFonts w:hAnsi="Times New Roman" w:ascii="Times New Roman"/>
        </w:rPr>
        <w:t>38659851240</w:t>
      </w:r>
    </w:p>
    <w:p w:rsidRDefault="00E93C48" w:rsidP="00FA0F6F" w:rsidR="00E93C48" w:rsidRPr="00FA0F6F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6478CD">
        <w:rPr>
          <w:rFonts w:hAnsi="Times New Roman" w:ascii="Times New Roman"/>
          <w:b/>
        </w:rPr>
        <w:t xml:space="preserve"> 34.497,09 kn</w:t>
      </w:r>
      <w:r>
        <w:rPr>
          <w:rFonts w:hAnsi="Times New Roman" w:ascii="Times New Roman"/>
          <w:b/>
        </w:rPr>
        <w:t xml:space="preserve"> </w:t>
      </w:r>
    </w:p>
    <w:p w:rsidRDefault="006478CD" w:rsidP="00E93C48" w:rsidR="00E93C48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MARIN BRAJKOVIĆ, Jurdani, Mavrići 61p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478CD">
        <w:rPr>
          <w:rFonts w:hAnsi="Times New Roman" w:ascii="Times New Roman"/>
        </w:rPr>
        <w:t>61131425115</w:t>
      </w:r>
    </w:p>
    <w:p w:rsidRDefault="00E93C48" w:rsidP="00FA0F6F" w:rsidR="00E93C48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6478CD">
        <w:rPr>
          <w:rFonts w:hAnsi="Times New Roman" w:ascii="Times New Roman"/>
          <w:b/>
        </w:rPr>
        <w:t>10.604,26 kn</w:t>
      </w: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FLAVIO TOMAZICH, Rijeka, Pulska 1a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72455980634 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31.169,12 kn</w:t>
      </w: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IVO ŠEPIĆ, Matulji, Put Perinovo 18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69827778458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29.396,28 kn </w:t>
      </w: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MIRKO MARJANOVIĆ, Matulji, Rukavac 89 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00404307995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29.188,11 kn</w:t>
      </w: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GORAN SUŠANJ, Opatija, Put za dol 23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21622876022 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18.009,44 kn  </w:t>
      </w: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BRANKO ILJKIĆ, Viškovo, Dovičići 19a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83115833415 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27.347,55 kn </w:t>
      </w:r>
    </w:p>
    <w:p w:rsidRDefault="00F94FE8" w:rsidP="00FA0F6F" w:rsidR="00F94FE8">
      <w:pPr>
        <w:pStyle w:val="Bezproreda"/>
        <w:ind w:left="720"/>
        <w:jc w:val="both"/>
        <w:rPr>
          <w:rFonts w:hAnsi="Times New Roman" w:ascii="Times New Roman"/>
          <w:b/>
        </w:rPr>
      </w:pP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DAMIR GRAČANIN, Matulji, Rukavac 67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19507546552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28.834,92 kn</w:t>
      </w:r>
    </w:p>
    <w:p w:rsidRDefault="006478CD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ŽELJKO BILIĆ, </w:t>
      </w:r>
      <w:r w:rsidR="000F0CE7">
        <w:rPr>
          <w:rFonts w:hAnsi="Times New Roman" w:ascii="Times New Roman"/>
        </w:rPr>
        <w:t>Matulji, Rukavac, Kukići 134f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0F0CE7">
        <w:rPr>
          <w:rFonts w:hAnsi="Times New Roman" w:ascii="Times New Roman"/>
        </w:rPr>
        <w:t>45009583965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0F0CE7">
        <w:rPr>
          <w:rFonts w:hAnsi="Times New Roman" w:ascii="Times New Roman"/>
          <w:b/>
        </w:rPr>
        <w:t xml:space="preserve">23.265,45 kn </w:t>
      </w:r>
    </w:p>
    <w:p w:rsidRDefault="002C3F56" w:rsidP="00FA0F6F" w:rsidR="002C3F56">
      <w:pPr>
        <w:pStyle w:val="Bezproreda"/>
        <w:ind w:left="720"/>
        <w:jc w:val="both"/>
        <w:rPr>
          <w:rFonts w:hAnsi="Times New Roman" w:ascii="Times New Roman"/>
          <w:b/>
        </w:rPr>
      </w:pPr>
    </w:p>
    <w:p w:rsidRDefault="000F0CE7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BORIS ŠANKO, </w:t>
      </w:r>
      <w:r w:rsidR="006C7672">
        <w:rPr>
          <w:rFonts w:hAnsi="Times New Roman" w:ascii="Times New Roman"/>
        </w:rPr>
        <w:t>Rijeka, Franje Čandeka 23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C7672">
        <w:rPr>
          <w:rFonts w:hAnsi="Times New Roman" w:ascii="Times New Roman"/>
        </w:rPr>
        <w:t>60100884309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6C7672">
        <w:rPr>
          <w:rFonts w:hAnsi="Times New Roman" w:ascii="Times New Roman"/>
          <w:b/>
        </w:rPr>
        <w:t xml:space="preserve">43.869,00 kn </w:t>
      </w:r>
    </w:p>
    <w:p w:rsidRDefault="006C7672" w:rsidP="006478CD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IGOR ŠIROLA, Rijeka, Vladivoja i Milivoja Lenca 5</w:t>
      </w:r>
    </w:p>
    <w:p w:rsidRDefault="006478CD" w:rsidP="006478CD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6C7672">
        <w:rPr>
          <w:rFonts w:hAnsi="Times New Roman" w:ascii="Times New Roman"/>
        </w:rPr>
        <w:t>95277411039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6C7672">
        <w:rPr>
          <w:rFonts w:hAnsi="Times New Roman" w:ascii="Times New Roman"/>
          <w:b/>
        </w:rPr>
        <w:t xml:space="preserve"> 31.449,18 kn</w:t>
      </w:r>
      <w:r>
        <w:rPr>
          <w:rFonts w:hAnsi="Times New Roman" w:ascii="Times New Roman"/>
          <w:b/>
        </w:rPr>
        <w:t xml:space="preserve"> </w:t>
      </w:r>
    </w:p>
    <w:p w:rsidRDefault="006C7672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ALDO KINKELA, </w:t>
      </w:r>
      <w:r w:rsidR="00E32D60">
        <w:rPr>
          <w:rFonts w:hAnsi="Times New Roman" w:ascii="Times New Roman"/>
        </w:rPr>
        <w:t>Matulji, Rukavac 56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E32D60">
        <w:rPr>
          <w:rFonts w:hAnsi="Times New Roman" w:ascii="Times New Roman"/>
        </w:rPr>
        <w:t>04378723103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E32D60">
        <w:rPr>
          <w:rFonts w:hAnsi="Times New Roman" w:ascii="Times New Roman"/>
          <w:b/>
        </w:rPr>
        <w:t xml:space="preserve"> 26.805,27 kn</w:t>
      </w:r>
      <w:r>
        <w:rPr>
          <w:rFonts w:hAnsi="Times New Roman" w:ascii="Times New Roman"/>
          <w:b/>
        </w:rPr>
        <w:t xml:space="preserve"> </w:t>
      </w:r>
    </w:p>
    <w:p w:rsidRDefault="00E32D60" w:rsidP="00E93C48" w:rsidR="006478CD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BORIS ZAJIČEK, Rijeka, Petra Jurčića 4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E32D60">
        <w:rPr>
          <w:rFonts w:hAnsi="Times New Roman" w:ascii="Times New Roman"/>
        </w:rPr>
        <w:t>69896451201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E32D60">
        <w:rPr>
          <w:rFonts w:hAnsi="Times New Roman" w:ascii="Times New Roman"/>
          <w:b/>
        </w:rPr>
        <w:t xml:space="preserve"> 26.931,60 kn</w:t>
      </w:r>
      <w:r>
        <w:rPr>
          <w:rFonts w:hAnsi="Times New Roman" w:ascii="Times New Roman"/>
          <w:b/>
        </w:rPr>
        <w:t xml:space="preserve"> </w:t>
      </w:r>
    </w:p>
    <w:p w:rsidRDefault="00E32D60" w:rsidP="00E93C48" w:rsidR="00E32D60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MILAN MATIJEVIĆ, Lovran, Šetalište maršala Tita 29 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40860512115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23.919,06 kn </w:t>
      </w:r>
    </w:p>
    <w:p w:rsidRDefault="00E32D60" w:rsidP="00E93C48" w:rsidR="00E32D60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ĐANI GRŽEVIĆ, Matulji, Mihotićev prolaz 7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436240">
        <w:rPr>
          <w:rFonts w:hAnsi="Times New Roman" w:ascii="Times New Roman"/>
        </w:rPr>
        <w:t>27072110756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436240">
        <w:rPr>
          <w:rFonts w:hAnsi="Times New Roman" w:ascii="Times New Roman"/>
          <w:b/>
        </w:rPr>
        <w:t>27.066,18 kn</w:t>
      </w:r>
    </w:p>
    <w:p w:rsidRDefault="00436240" w:rsidP="00E93C48" w:rsidR="00E32D60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IVO BRTAN, Bakar, Nautička 3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436240">
        <w:rPr>
          <w:rFonts w:hAnsi="Times New Roman" w:ascii="Times New Roman"/>
        </w:rPr>
        <w:t>65701262395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>
        <w:rPr>
          <w:rFonts w:hAnsi="Times New Roman" w:ascii="Times New Roman"/>
          <w:b/>
        </w:rPr>
        <w:t xml:space="preserve"> </w:t>
      </w:r>
      <w:r w:rsidR="00436240">
        <w:rPr>
          <w:rFonts w:hAnsi="Times New Roman" w:ascii="Times New Roman"/>
          <w:b/>
        </w:rPr>
        <w:t>27.973,53 kn</w:t>
      </w:r>
    </w:p>
    <w:p w:rsidRDefault="00436240" w:rsidP="00E93C48" w:rsidR="00E32D60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NENAD MATKOVIĆ, </w:t>
      </w:r>
      <w:r w:rsidR="002C3F56">
        <w:rPr>
          <w:rFonts w:hAnsi="Times New Roman" w:ascii="Times New Roman"/>
        </w:rPr>
        <w:t>Rijeka, Jelićeva 3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="002C3F56">
        <w:rPr>
          <w:rFonts w:hAnsi="Times New Roman" w:ascii="Times New Roman"/>
        </w:rPr>
        <w:t>55348985407</w:t>
      </w:r>
    </w:p>
    <w:p w:rsidRDefault="00E32D60" w:rsidP="00FA0F6F" w:rsidR="00E32D60">
      <w:pPr>
        <w:pStyle w:val="Bezproreda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A0F6F">
        <w:rPr>
          <w:rFonts w:hAnsi="Times New Roman" w:ascii="Times New Roman"/>
          <w:b/>
        </w:rPr>
        <w:t>za iznos</w:t>
      </w:r>
      <w:r w:rsidR="002C3F56">
        <w:rPr>
          <w:rFonts w:hAnsi="Times New Roman" w:ascii="Times New Roman"/>
          <w:b/>
        </w:rPr>
        <w:t xml:space="preserve"> 37.705,65 kn</w:t>
      </w:r>
      <w:r>
        <w:rPr>
          <w:rFonts w:hAnsi="Times New Roman" w:ascii="Times New Roman"/>
          <w:b/>
        </w:rPr>
        <w:t xml:space="preserve"> </w:t>
      </w:r>
    </w:p>
    <w:p w:rsidRDefault="006478CD" w:rsidP="00FA0F6F" w:rsidR="006478CD">
      <w:pPr>
        <w:pStyle w:val="Bezproreda"/>
        <w:ind w:left="720"/>
        <w:jc w:val="both"/>
        <w:rPr>
          <w:rFonts w:hAnsi="Times New Roman" w:ascii="Times New Roman"/>
          <w:b/>
        </w:rPr>
      </w:pPr>
    </w:p>
    <w:p w:rsidRDefault="00367B58" w:rsidP="00FA0F6F" w:rsidR="00EA26D2" w:rsidRPr="000D226B">
      <w:pPr>
        <w:pStyle w:val="Bezproreda"/>
        <w:jc w:val="both"/>
        <w:rPr>
          <w:rFonts w:hAnsi="Times New Roman" w:ascii="Times New Roman"/>
          <w:b/>
        </w:rPr>
      </w:pPr>
      <w:r w:rsidRPr="000D226B">
        <w:rPr>
          <w:rFonts w:hAnsi="Times New Roman" w:ascii="Times New Roman"/>
        </w:rPr>
        <w:t xml:space="preserve">na </w:t>
      </w:r>
      <w:r w:rsidR="00EA26D2" w:rsidRPr="000D226B">
        <w:rPr>
          <w:rFonts w:hAnsi="Times New Roman" w:ascii="Times New Roman"/>
        </w:rPr>
        <w:t>AGENCIJU ZA OSIGURANJE RADNIČKIH POTRAŽIVANJA U SLUČAJU STEČAJA POSLODAVCA, ZAGREB, Frankopanska 11</w:t>
      </w:r>
      <w:r w:rsidR="006478CD">
        <w:rPr>
          <w:rFonts w:hAnsi="Times New Roman" w:ascii="Times New Roman"/>
        </w:rPr>
        <w:t>,</w:t>
      </w:r>
      <w:r w:rsidR="00EA26D2" w:rsidRPr="000D226B">
        <w:rPr>
          <w:rFonts w:hAnsi="Times New Roman" w:ascii="Times New Roman"/>
        </w:rPr>
        <w:t xml:space="preserve"> u ukupnom iznosu od </w:t>
      </w:r>
      <w:r w:rsidR="002C3F56">
        <w:rPr>
          <w:rFonts w:hAnsi="Times New Roman" w:ascii="Times New Roman"/>
          <w:b/>
        </w:rPr>
        <w:t>2.206.699,64</w:t>
      </w:r>
      <w:r w:rsidR="00EA26D2" w:rsidRPr="000D226B">
        <w:rPr>
          <w:rFonts w:hAnsi="Times New Roman" w:ascii="Times New Roman"/>
          <w:b/>
        </w:rPr>
        <w:t xml:space="preserve"> kn.</w:t>
      </w:r>
    </w:p>
    <w:p w:rsidRDefault="00022328" w:rsidP="00022328" w:rsidR="009775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157DF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C0124F" w:rsidRPr="00157DFB">
        <w:rPr>
          <w:rFonts w:hAnsi="Times New Roman" w:ascii="Times New Roman"/>
          <w:b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FF657F">
        <w:rPr>
          <w:rFonts w:hAnsi="Times New Roman" w:ascii="Times New Roman"/>
        </w:rPr>
        <w:t>Agencija za osiguranje radničkih potraživanja u slučaju stečaja poslodavca (dalje: Agencija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FF657F">
        <w:rPr>
          <w:rFonts w:hAnsi="Times New Roman" w:ascii="Times New Roman"/>
        </w:rPr>
        <w:t>la</w:t>
      </w:r>
      <w:r w:rsidRPr="00EA26D2">
        <w:rPr>
          <w:rFonts w:hAnsi="Times New Roman" w:ascii="Times New Roman"/>
        </w:rPr>
        <w:t xml:space="preserve"> je u podnesku od </w:t>
      </w:r>
      <w:r w:rsidR="002C3F56">
        <w:rPr>
          <w:rFonts w:hAnsi="Times New Roman" w:ascii="Times New Roman"/>
        </w:rPr>
        <w:t>21. prosinca</w:t>
      </w:r>
      <w:r w:rsidR="00157DFB">
        <w:rPr>
          <w:rFonts w:hAnsi="Times New Roman" w:ascii="Times New Roman"/>
        </w:rPr>
        <w:t xml:space="preserve"> 201</w:t>
      </w:r>
      <w:r w:rsidR="006312CF">
        <w:rPr>
          <w:rFonts w:hAnsi="Times New Roman" w:ascii="Times New Roman"/>
        </w:rPr>
        <w:t>6</w:t>
      </w:r>
      <w:r w:rsidRPr="00EA26D2">
        <w:rPr>
          <w:rFonts w:hAnsi="Times New Roman" w:ascii="Times New Roman"/>
        </w:rPr>
        <w:t>.</w:t>
      </w:r>
      <w:r w:rsidR="006312CF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</w:t>
      </w:r>
      <w:r w:rsidR="002C3F56">
        <w:rPr>
          <w:rFonts w:hAnsi="Times New Roman" w:ascii="Times New Roman"/>
        </w:rPr>
        <w:t>sud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isplatila</w:t>
      </w:r>
      <w:r w:rsidR="00965FEC">
        <w:rPr>
          <w:rFonts w:hAnsi="Times New Roman" w:ascii="Times New Roman"/>
        </w:rPr>
        <w:t xml:space="preserve"> stečajnom dužniku </w:t>
      </w:r>
      <w:r>
        <w:rPr>
          <w:rFonts w:hAnsi="Times New Roman" w:ascii="Times New Roman"/>
        </w:rPr>
        <w:t xml:space="preserve">po utvrđenim tražbinama radnika u prvom višem isplatnom redu ukupan iznos od </w:t>
      </w:r>
      <w:r w:rsidR="002C3F56">
        <w:rPr>
          <w:rFonts w:hAnsi="Times New Roman" w:ascii="Times New Roman"/>
        </w:rPr>
        <w:t>2.206.699,64</w:t>
      </w:r>
      <w:r>
        <w:rPr>
          <w:rFonts w:hAnsi="Times New Roman" w:ascii="Times New Roman"/>
        </w:rPr>
        <w:t xml:space="preserve"> kn</w:t>
      </w:r>
      <w:r w:rsidR="000531D6">
        <w:rPr>
          <w:rFonts w:hAnsi="Times New Roman" w:ascii="Times New Roman"/>
        </w:rPr>
        <w:t xml:space="preserve">, prema specifikaciji </w:t>
      </w:r>
      <w:r w:rsidR="006312CF">
        <w:rPr>
          <w:rFonts w:hAnsi="Times New Roman" w:ascii="Times New Roman"/>
        </w:rPr>
        <w:t>u privitku podneska</w:t>
      </w:r>
      <w:r w:rsidR="00022328">
        <w:rPr>
          <w:rFonts w:hAnsi="Times New Roman" w:ascii="Times New Roman"/>
        </w:rPr>
        <w:t>.</w:t>
      </w:r>
    </w:p>
    <w:p w:rsidRDefault="000531D6" w:rsidP="0095295A" w:rsidR="00C0124F" w:rsidRP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čl.21. st.1. Zakona o osiguranju potraživanja radnika u slučaju stečaja poslodavca (N</w:t>
      </w:r>
      <w:r w:rsidR="002C3F56">
        <w:rPr>
          <w:rFonts w:hAnsi="Times New Roman" w:ascii="Times New Roman"/>
        </w:rPr>
        <w:t xml:space="preserve">arodne novine broj </w:t>
      </w:r>
      <w:r>
        <w:rPr>
          <w:rFonts w:hAnsi="Times New Roman" w:ascii="Times New Roman"/>
        </w:rPr>
        <w:t xml:space="preserve">86/08) potraživanja koja na temelju tog zakona isplati Agencija prelaze na Agenciju, a prema odredbi stavka 2. istog članka danom </w:t>
      </w:r>
      <w:r>
        <w:rPr>
          <w:rFonts w:hAnsi="Times New Roman" w:ascii="Times New Roman"/>
        </w:rPr>
        <w:lastRenderedPageBreak/>
        <w:t>prijenosa potraživanja Agencija preuzima sva procesna prava stečajnog vjerovnika u odnosu na preuzeta potraživanja.</w:t>
      </w:r>
      <w:r w:rsidR="00EA26D2">
        <w:rPr>
          <w:rFonts w:hAnsi="Times New Roman" w:ascii="Times New Roman"/>
        </w:rPr>
        <w:t xml:space="preserve">  </w:t>
      </w:r>
      <w:r w:rsidR="004F6136" w:rsidRPr="00EA26D2">
        <w:rPr>
          <w:rFonts w:hAnsi="Times New Roman" w:ascii="Times New Roman"/>
        </w:rPr>
        <w:tab/>
      </w:r>
      <w:r w:rsidR="00C0124F" w:rsidRPr="00EA26D2">
        <w:rPr>
          <w:rFonts w:hAnsi="Times New Roman" w:ascii="Times New Roman"/>
        </w:rPr>
        <w:t xml:space="preserve">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</w:t>
      </w:r>
      <w:r w:rsidR="002C3F56">
        <w:rPr>
          <w:rFonts w:hAnsi="Times New Roman" w:ascii="Times New Roman"/>
        </w:rPr>
        <w:t>Narodne novine broj</w:t>
      </w:r>
      <w:r w:rsidR="0050332D">
        <w:rPr>
          <w:rFonts w:hAnsi="Times New Roman" w:ascii="Times New Roman"/>
        </w:rPr>
        <w:t xml:space="preserve"> 35/05, 41/08, 125/11</w:t>
      </w:r>
      <w:r w:rsidR="002C3F56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dakle, Agencija ispunila obvezu koju stečajni dužnik ima prema navedenim vjerovnicima, to je temeljem članka 21. st.1. i 2. Zakona o osiguranju potraživanja radnika u slučaju stečaja poslodavca i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>, te uz odgovarajuću primjenu čl.</w:t>
      </w:r>
      <w:r w:rsidR="002C3F56">
        <w:rPr>
          <w:rFonts w:hAnsi="Times New Roman" w:ascii="Times New Roman"/>
        </w:rPr>
        <w:t>146. st.2.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</w:t>
      </w:r>
      <w:r w:rsidR="002C3F56">
        <w:rPr>
          <w:rFonts w:hAnsi="Times New Roman" w:ascii="Times New Roman"/>
        </w:rPr>
        <w:t>Narodne novine broj 71/15</w:t>
      </w:r>
      <w:r w:rsidR="00B56A17" w:rsidRPr="00B56A17">
        <w:rPr>
          <w:rFonts w:hAnsi="Times New Roman" w:ascii="Times New Roman"/>
        </w:rPr>
        <w:t>)</w:t>
      </w:r>
      <w:r w:rsidR="00B56A17">
        <w:rPr>
          <w:rFonts w:hAnsi="Times New Roman" w:ascii="Times New Roman"/>
        </w:rPr>
        <w:t xml:space="preserve"> valjalo je za iznos ispunjenog dijela</w:t>
      </w:r>
      <w:r w:rsidR="002C3F56">
        <w:rPr>
          <w:rFonts w:hAnsi="Times New Roman" w:ascii="Times New Roman"/>
        </w:rPr>
        <w:t xml:space="preserve"> 2.206.699,64</w:t>
      </w:r>
      <w:r w:rsidR="00B56A17">
        <w:rPr>
          <w:rFonts w:hAnsi="Times New Roman" w:ascii="Times New Roman"/>
        </w:rPr>
        <w:t xml:space="preserve"> kn ispraviti tablicu stečajnog suca.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745C42">
        <w:rPr>
          <w:rFonts w:hAnsi="Times New Roman" w:ascii="Times New Roman"/>
        </w:rPr>
        <w:t>22. prosinca</w:t>
      </w:r>
      <w:r w:rsidR="00AF572B">
        <w:rPr>
          <w:rFonts w:hAnsi="Times New Roman" w:ascii="Times New Roman"/>
        </w:rPr>
        <w:t xml:space="preserve"> </w:t>
      </w:r>
      <w:r w:rsidR="00214C3F">
        <w:rPr>
          <w:rFonts w:hAnsi="Times New Roman" w:ascii="Times New Roman"/>
        </w:rPr>
        <w:t>201</w:t>
      </w:r>
      <w:r w:rsidR="006312CF">
        <w:rPr>
          <w:rFonts w:hAnsi="Times New Roman" w:ascii="Times New Roman"/>
        </w:rPr>
        <w:t>6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FF657F" w:rsidR="0027267B" w:rsidRPr="008E3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 </w:t>
      </w:r>
      <w:r w:rsidR="000A10FE">
        <w:rPr>
          <w:rFonts w:hAnsi="Times New Roman" w:ascii="Times New Roman"/>
        </w:rPr>
        <w:t xml:space="preserve">      </w:t>
      </w:r>
      <w:r w:rsidR="00745C42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</w:p>
    <w:p w:rsidRDefault="00B376FF" w:rsidP="00FF657F" w:rsidR="00A971BB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57466D">
        <w:rPr>
          <w:rFonts w:hAnsi="Times New Roman" w:ascii="Times New Roman"/>
        </w:rPr>
        <w:t xml:space="preserve"> </w:t>
      </w:r>
    </w:p>
    <w:p w:rsidRDefault="000531D6" w:rsidP="00C0124F" w:rsidR="000531D6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  <w:r w:rsidRPr="008E3E5A">
        <w:rPr>
          <w:rFonts w:hAnsi="Times New Roman" w:ascii="Times New Roman"/>
        </w:rPr>
        <w:t>Protiv ovog rješenja dopuštena je žalba Visokom trgovačkom sudu Republike Hrvatske.</w:t>
      </w:r>
      <w:r w:rsidR="002C3F56">
        <w:rPr>
          <w:rFonts w:hAnsi="Times New Roman" w:ascii="Times New Roman"/>
        </w:rPr>
        <w:t xml:space="preserve"> </w:t>
      </w:r>
      <w:r w:rsidR="002C3F56" w:rsidRPr="002C3F56">
        <w:rPr>
          <w:rFonts w:hAnsi="Times New Roman" w:ascii="Times New Roman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ED4B81" w:rsidP="00157DFB" w:rsidR="00ED4B81">
      <w:pPr>
        <w:jc w:val="both"/>
        <w:rPr>
          <w:rFonts w:hAnsi="Times New Roman" w:ascii="Times New Roman"/>
          <w:sz w:val="20"/>
          <w:szCs w:val="20"/>
        </w:rPr>
      </w:pPr>
    </w:p>
    <w:p w:rsidRDefault="00ED4B81" w:rsidP="00157DFB" w:rsidR="00ED4B81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B56A17">
        <w:rPr>
          <w:rFonts w:hAnsi="Times New Roman" w:ascii="Times New Roman"/>
          <w:sz w:val="20"/>
          <w:szCs w:val="20"/>
        </w:rPr>
        <w:t>Agencija za osiguranje radničkih potraživanja u slučaju stečaja poslodavca, Zagreb, Frankopanska 11</w:t>
      </w:r>
    </w:p>
    <w:p w:rsidRDefault="00B56A1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157DFB">
        <w:rPr>
          <w:rFonts w:hAnsi="Times New Roman" w:ascii="Times New Roman"/>
          <w:sz w:val="20"/>
          <w:szCs w:val="20"/>
        </w:rPr>
        <w:t xml:space="preserve"> </w:t>
      </w:r>
      <w:r w:rsidR="002C3F56">
        <w:rPr>
          <w:rFonts w:hAnsi="Times New Roman" w:ascii="Times New Roman"/>
          <w:sz w:val="20"/>
          <w:szCs w:val="20"/>
        </w:rPr>
        <w:t xml:space="preserve">Višnja Rosenberg Volarić 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745C42">
        <w:rPr>
          <w:rFonts w:hAnsi="Times New Roman" w:ascii="Times New Roman"/>
          <w:sz w:val="20"/>
          <w:szCs w:val="20"/>
        </w:rPr>
        <w:t>22.12</w:t>
      </w:r>
      <w:r w:rsidR="00022328">
        <w:rPr>
          <w:rFonts w:hAnsi="Times New Roman" w:ascii="Times New Roman"/>
          <w:sz w:val="20"/>
          <w:szCs w:val="20"/>
        </w:rPr>
        <w:t>.</w:t>
      </w:r>
      <w:r w:rsidR="00157DFB">
        <w:rPr>
          <w:rFonts w:hAnsi="Times New Roman" w:ascii="Times New Roman"/>
          <w:sz w:val="20"/>
          <w:szCs w:val="20"/>
        </w:rPr>
        <w:t>201</w:t>
      </w:r>
      <w:r w:rsidR="006312CF">
        <w:rPr>
          <w:rFonts w:hAnsi="Times New Roman" w:ascii="Times New Roman"/>
          <w:sz w:val="20"/>
          <w:szCs w:val="20"/>
        </w:rPr>
        <w:t>6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745C42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820E27">
        <w:rPr>
          <w:rFonts w:hAnsi="Times New Roman" w:ascii="Times New Roman"/>
          <w:sz w:val="20"/>
          <w:szCs w:val="20"/>
        </w:rPr>
        <w:t>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CE7" w:rsidR="000F0CE7">
      <w:r>
        <w:separator/>
      </w:r>
    </w:p>
  </w:endnote>
  <w:endnote w:id="0" w:type="continuationSeparator">
    <w:p w:rsidRDefault="000F0CE7" w:rsidR="000F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E7" w:rsidP="00AE0E75" w:rsidR="000F0CE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0CE7" w:rsidR="000F0CE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E7" w:rsidP="00AE0E75" w:rsidR="000F0CE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F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F0CE7" w:rsidR="000F0C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CE7" w:rsidR="000F0CE7">
      <w:r>
        <w:separator/>
      </w:r>
    </w:p>
  </w:footnote>
  <w:footnote w:id="0" w:type="continuationSeparator">
    <w:p w:rsidRDefault="000F0CE7" w:rsidR="000F0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E7" w:rsidP="004850B3" w:rsidR="000F0CE7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>
      <w:rPr>
        <w:rFonts w:hAnsi="Times New Roman" w:ascii="Times New Roman"/>
      </w:rPr>
      <w:t>416/16-75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71EF4"/>
    <w:multiLevelType w:val="hybridMultilevel"/>
    <w:tmpl w:val="B9DA51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A46A32"/>
    <w:multiLevelType w:val="hybridMultilevel"/>
    <w:tmpl w:val="933E3C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226B"/>
    <w:rsid w:val="000D76AD"/>
    <w:rsid w:val="000E634C"/>
    <w:rsid w:val="000F0CE7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6288E"/>
    <w:rsid w:val="0027267B"/>
    <w:rsid w:val="00276880"/>
    <w:rsid w:val="002963ED"/>
    <w:rsid w:val="002B3FB0"/>
    <w:rsid w:val="002C3F56"/>
    <w:rsid w:val="002E21F0"/>
    <w:rsid w:val="002E721B"/>
    <w:rsid w:val="002F6589"/>
    <w:rsid w:val="00302E70"/>
    <w:rsid w:val="00331602"/>
    <w:rsid w:val="00340311"/>
    <w:rsid w:val="00346EB8"/>
    <w:rsid w:val="00366779"/>
    <w:rsid w:val="00367B58"/>
    <w:rsid w:val="00387E71"/>
    <w:rsid w:val="00396C32"/>
    <w:rsid w:val="003A7A52"/>
    <w:rsid w:val="003E6E8B"/>
    <w:rsid w:val="003E7863"/>
    <w:rsid w:val="00412509"/>
    <w:rsid w:val="004224A1"/>
    <w:rsid w:val="00436240"/>
    <w:rsid w:val="00446536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478CD"/>
    <w:rsid w:val="0065185D"/>
    <w:rsid w:val="0066246D"/>
    <w:rsid w:val="00685F91"/>
    <w:rsid w:val="00695032"/>
    <w:rsid w:val="006A59BD"/>
    <w:rsid w:val="006A7825"/>
    <w:rsid w:val="006C4F9B"/>
    <w:rsid w:val="006C75A2"/>
    <w:rsid w:val="006C7672"/>
    <w:rsid w:val="006F0D62"/>
    <w:rsid w:val="00707CD3"/>
    <w:rsid w:val="00713395"/>
    <w:rsid w:val="00714C6A"/>
    <w:rsid w:val="007150FA"/>
    <w:rsid w:val="00716A25"/>
    <w:rsid w:val="00745C42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91D38"/>
    <w:rsid w:val="008A376C"/>
    <w:rsid w:val="008B6C9A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D3835"/>
    <w:rsid w:val="009E12DE"/>
    <w:rsid w:val="00A246F2"/>
    <w:rsid w:val="00A26399"/>
    <w:rsid w:val="00A31375"/>
    <w:rsid w:val="00A36FCD"/>
    <w:rsid w:val="00A41DE5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0692B"/>
    <w:rsid w:val="00B376FF"/>
    <w:rsid w:val="00B56A17"/>
    <w:rsid w:val="00B93DA3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1FC3"/>
    <w:rsid w:val="00CE5710"/>
    <w:rsid w:val="00CF14F3"/>
    <w:rsid w:val="00CF35EA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D41E0"/>
    <w:rsid w:val="00DE3197"/>
    <w:rsid w:val="00DF7F98"/>
    <w:rsid w:val="00E20C4C"/>
    <w:rsid w:val="00E304E3"/>
    <w:rsid w:val="00E32D60"/>
    <w:rsid w:val="00E439A5"/>
    <w:rsid w:val="00E44A41"/>
    <w:rsid w:val="00E769A3"/>
    <w:rsid w:val="00E86D90"/>
    <w:rsid w:val="00E92C65"/>
    <w:rsid w:val="00E92DBB"/>
    <w:rsid w:val="00E93C48"/>
    <w:rsid w:val="00EA26D2"/>
    <w:rsid w:val="00EB2498"/>
    <w:rsid w:val="00EC0CD6"/>
    <w:rsid w:val="00EC1D71"/>
    <w:rsid w:val="00EC5C88"/>
    <w:rsid w:val="00ED4B81"/>
    <w:rsid w:val="00EE3E9E"/>
    <w:rsid w:val="00EF6274"/>
    <w:rsid w:val="00F02101"/>
    <w:rsid w:val="00F050D8"/>
    <w:rsid w:val="00F53886"/>
    <w:rsid w:val="00F61836"/>
    <w:rsid w:val="00F66D9C"/>
    <w:rsid w:val="00F731C0"/>
    <w:rsid w:val="00F85922"/>
    <w:rsid w:val="00F911EF"/>
    <w:rsid w:val="00F94FE8"/>
    <w:rsid w:val="00FA0F6F"/>
    <w:rsid w:val="00FC38A3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F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FE8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F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F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F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FE8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F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F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8371F-1B80-4456-AE01-0B7380F25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1333</properties:Words>
  <properties:Characters>7140</properties:Characters>
  <properties:Lines>297</properties:Lines>
  <properties:Paragraphs>246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2016-12-22T10:05:00Z</dcterms:created>
  <dc:creator>dcmelik</dc:creator>
  <cp:lastModifiedBy>Jasna Radulović</cp:lastModifiedBy>
  <cp:lastPrinted>2016-12-22T13:57:00Z</cp:lastPrinted>
  <dcterms:modified xmlns:xsi="http://www.w3.org/2001/XMLSchema-instance" xsi:type="dcterms:W3CDTF">2016-12-22T14:03:00Z</dcterms:modified>
  <cp:revision>19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