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e4a9" w14:paraId="7d5e4a9" w:rsidRDefault="00766606" w:rsidP="00766606" w:rsidR="00766606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766606" w:rsidP="00766606" w:rsidR="00766606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766606" w:rsidP="00766606" w:rsidR="00766606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St-2685/16-</w:t>
      </w:r>
      <w:r w:rsidR="00E56816">
        <w:t>102</w:t>
      </w:r>
    </w:p>
    <w:p w:rsidRDefault="00766606" w:rsidP="00766606" w:rsidR="00766606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766606" w:rsidP="00766606" w:rsidR="00766606">
      <w:pPr>
        <w:jc w:val="center"/>
      </w:pPr>
    </w:p>
    <w:p w:rsidRDefault="004E15C5" w:rsidP="004E15C5" w:rsidR="004E15C5">
      <w:pPr>
        <w:jc w:val="center"/>
        <w:rPr>
          <w:bCs/>
        </w:rPr>
      </w:pPr>
      <w:r>
        <w:rPr>
          <w:bCs/>
        </w:rPr>
        <w:t>Z A K L J U Č A K</w:t>
      </w:r>
    </w:p>
    <w:p w:rsidRDefault="00766606" w:rsidP="00766606" w:rsidR="00766606">
      <w:pPr>
        <w:jc w:val="center"/>
      </w:pPr>
    </w:p>
    <w:p w:rsidRDefault="00766606" w:rsidP="00766606" w:rsidR="00766606">
      <w:pPr>
        <w:jc w:val="center"/>
      </w:pPr>
    </w:p>
    <w:p w:rsidRDefault="00766606" w:rsidP="00766606" w:rsidR="00766606">
      <w:pPr>
        <w:jc w:val="both"/>
      </w:pPr>
      <w:r>
        <w:tab/>
        <w:t xml:space="preserve">Trgovački sud u Osijeku, po sucu mr. sc. Tihomiru Kovačeviću, kao stečajnom sucu, u stečajnom postupku nad dužnikom: PARALELA društvo s ograničenom odgovornošću za prijevoz i trgovinu u stečaju, Čepin, Ulica Ferdinanda Speisera 1, MBS 030038726, OIB 24315036478, dana </w:t>
      </w:r>
      <w:r w:rsidR="000C3FE1">
        <w:t>24</w:t>
      </w:r>
      <w:r>
        <w:t xml:space="preserve">. </w:t>
      </w:r>
      <w:r w:rsidR="000C3FE1">
        <w:t>srpnja</w:t>
      </w:r>
      <w:r>
        <w:t xml:space="preserve"> 2018.</w:t>
      </w:r>
    </w:p>
    <w:p w:rsidRDefault="00766606" w:rsidP="00766606" w:rsidR="00766606">
      <w:pPr>
        <w:jc w:val="both"/>
      </w:pPr>
    </w:p>
    <w:p w:rsidRDefault="00766606" w:rsidP="00766606" w:rsidR="00766606">
      <w:pPr>
        <w:jc w:val="both"/>
      </w:pPr>
    </w:p>
    <w:p w:rsidRDefault="004E15C5" w:rsidP="004E15C5" w:rsidR="004E15C5">
      <w:pPr>
        <w:jc w:val="center"/>
        <w:rPr>
          <w:bCs/>
        </w:rPr>
      </w:pPr>
      <w:r>
        <w:rPr>
          <w:bCs/>
        </w:rPr>
        <w:t>z a k l j u č i o  j e</w:t>
      </w:r>
    </w:p>
    <w:p w:rsidRDefault="00766606" w:rsidP="00766606" w:rsidR="00766606"/>
    <w:p w:rsidRDefault="00766606" w:rsidP="00766606" w:rsidR="00766606"/>
    <w:p w:rsidRDefault="00766606" w:rsidP="00766606" w:rsidR="00766606">
      <w:pPr>
        <w:pStyle w:val="Odlomakpopisa"/>
        <w:numPr>
          <w:ilvl w:val="0"/>
          <w:numId w:val="1"/>
        </w:numPr>
        <w:jc w:val="both"/>
      </w:pPr>
      <w:r>
        <w:t>Dosuđuje se ponuditelju IVER d.o.o., 31431 Čepin, Ulica Ferdinanda Speisera 1, OIB 26935620735 i to nekretnina upisana u zk.ul.br. 14656, k.o. Osijek, k.č.br. 6635/45, što u naravi čini tri zgrade i oranica, dvorište Baranjska ulica, ukupne površine 4.87</w:t>
      </w:r>
      <w:r w:rsidR="002B2039">
        <w:t>1</w:t>
      </w:r>
      <w:r>
        <w:t xml:space="preserve"> m</w:t>
      </w:r>
      <w:r>
        <w:rPr>
          <w:vertAlign w:val="superscript"/>
        </w:rPr>
        <w:t>2</w:t>
      </w:r>
      <w:r>
        <w:t xml:space="preserve">, Osijek, Baranjska ulica 4, </w:t>
      </w:r>
    </w:p>
    <w:p w:rsidRDefault="002B2039" w:rsidP="00766606" w:rsidR="00766606">
      <w:pPr>
        <w:pStyle w:val="Odlomakpopisa"/>
        <w:ind w:left="720"/>
        <w:jc w:val="both"/>
      </w:pPr>
      <w:r>
        <w:t>kao vlasništvo kupca.</w:t>
      </w:r>
    </w:p>
    <w:p w:rsidRDefault="00766606" w:rsidP="00766606" w:rsidR="00766606">
      <w:pPr>
        <w:jc w:val="both"/>
      </w:pPr>
    </w:p>
    <w:p w:rsidRDefault="000C3FE1" w:rsidP="000C3FE1" w:rsidR="000C3FE1">
      <w:pPr>
        <w:pStyle w:val="Odlomakpopisa"/>
        <w:numPr>
          <w:ilvl w:val="0"/>
          <w:numId w:val="1"/>
        </w:numPr>
        <w:jc w:val="both"/>
      </w:pPr>
      <w:r>
        <w:t>Općinskom sudu u Osijeku zemljišno knjižni odjel Osijek nalaže se prijenos prava vlasništva na nekretnini iz točke 1. ovoga zaključka, na kupca, kao i brisanje upisanih prava, tereta i zabilježbi i to:</w:t>
      </w:r>
    </w:p>
    <w:p w:rsidRDefault="000C3FE1" w:rsidP="000C3FE1" w:rsidR="000C3FE1">
      <w:pPr>
        <w:pStyle w:val="Odlomakpopisa"/>
        <w:ind w:left="1425"/>
        <w:jc w:val="both"/>
      </w:pPr>
    </w:p>
    <w:p w:rsidRDefault="000C3FE1" w:rsidP="000C3FE1" w:rsidR="000C3FE1">
      <w:pPr>
        <w:ind w:firstLine="708"/>
      </w:pPr>
      <w:r>
        <w:t>Na listu „B“ – Vlastovnica</w:t>
      </w:r>
    </w:p>
    <w:p w:rsidRDefault="00766606" w:rsidP="000C3FE1" w:rsidR="00766606">
      <w:pPr>
        <w:pStyle w:val="Odlomakpopisa"/>
        <w:ind w:left="720"/>
        <w:jc w:val="both"/>
      </w:pPr>
    </w:p>
    <w:p w:rsidRDefault="002B2039" w:rsidP="002B2039" w:rsidR="002B2039" w:rsidRPr="002B2039">
      <w:pPr>
        <w:autoSpaceDE w:val="false"/>
        <w:autoSpaceDN w:val="false"/>
        <w:adjustRightInd w:val="false"/>
        <w:ind w:left="709"/>
        <w:rPr>
          <w:rFonts w:eastAsiaTheme="minorHAnsi"/>
          <w:bCs/>
          <w:lang w:eastAsia="en-US"/>
        </w:rPr>
      </w:pPr>
      <w:r w:rsidRPr="002B2039">
        <w:rPr>
          <w:rFonts w:eastAsiaTheme="minorHAnsi"/>
          <w:bCs/>
          <w:lang w:eastAsia="en-US"/>
        </w:rPr>
        <w:t>1. Vlasnički dio: 1/1</w:t>
      </w:r>
    </w:p>
    <w:p w:rsidRDefault="002B2039" w:rsidP="002B2039" w:rsidR="002B2039" w:rsidRPr="002B2039">
      <w:pPr>
        <w:autoSpaceDE w:val="false"/>
        <w:autoSpaceDN w:val="false"/>
        <w:adjustRightInd w:val="false"/>
        <w:ind w:left="709"/>
        <w:rPr>
          <w:rFonts w:eastAsiaTheme="minorHAnsi"/>
          <w:bCs/>
          <w:lang w:eastAsia="en-US"/>
        </w:rPr>
      </w:pPr>
      <w:r w:rsidRPr="002B2039">
        <w:rPr>
          <w:rFonts w:eastAsiaTheme="minorHAnsi"/>
          <w:bCs/>
          <w:lang w:eastAsia="en-US"/>
        </w:rPr>
        <w:t>PARALELA D.O.O., OIB: 24315036478, ČEPIN, FERDINANDA SPEISERA 1</w:t>
      </w:r>
    </w:p>
    <w:p w:rsidRDefault="002B2039" w:rsidP="002B2039" w:rsidR="002B2039" w:rsidRPr="002B2039">
      <w:pPr>
        <w:autoSpaceDE w:val="false"/>
        <w:autoSpaceDN w:val="false"/>
        <w:adjustRightInd w:val="false"/>
        <w:ind w:left="709"/>
        <w:rPr>
          <w:rFonts w:eastAsiaTheme="minorHAnsi"/>
          <w:lang w:eastAsia="en-US"/>
        </w:rPr>
      </w:pPr>
      <w:r w:rsidRPr="002B2039">
        <w:rPr>
          <w:rFonts w:eastAsiaTheme="minorHAnsi"/>
          <w:lang w:eastAsia="en-US"/>
        </w:rPr>
        <w:t>1.2 Zaprimljeno 19.12.2016.g. pod brojem Z-28484/2016</w:t>
      </w:r>
    </w:p>
    <w:p w:rsidRDefault="002B2039" w:rsidP="002B2039" w:rsidR="002B2039" w:rsidRPr="002B2039">
      <w:pPr>
        <w:autoSpaceDE w:val="false"/>
        <w:autoSpaceDN w:val="false"/>
        <w:adjustRightInd w:val="false"/>
        <w:ind w:left="709"/>
      </w:pPr>
      <w:r w:rsidRPr="002B2039">
        <w:rPr>
          <w:rFonts w:eastAsiaTheme="minorHAnsi"/>
          <w:lang w:eastAsia="en-US"/>
        </w:rPr>
        <w:t>ZABILJEŽBA, OTVARANJE STEČAJNOG POSTUPKA, Na temelju rješenja Trgovačkog suda u</w:t>
      </w:r>
      <w:r>
        <w:rPr>
          <w:rFonts w:eastAsiaTheme="minorHAnsi"/>
          <w:lang w:eastAsia="en-US"/>
        </w:rPr>
        <w:t xml:space="preserve"> </w:t>
      </w:r>
      <w:r w:rsidRPr="002B2039">
        <w:rPr>
          <w:rFonts w:eastAsiaTheme="minorHAnsi"/>
          <w:lang w:eastAsia="en-US"/>
        </w:rPr>
        <w:t>Osijeku br. 14 St-2685/16-15. od 16.12.2016. g., zabilježuje se na nekretninama upisanim u A otvaranje</w:t>
      </w:r>
      <w:r>
        <w:rPr>
          <w:rFonts w:eastAsiaTheme="minorHAnsi"/>
          <w:lang w:eastAsia="en-US"/>
        </w:rPr>
        <w:t xml:space="preserve"> </w:t>
      </w:r>
      <w:r w:rsidRPr="002B2039">
        <w:rPr>
          <w:rFonts w:eastAsiaTheme="minorHAnsi"/>
          <w:lang w:eastAsia="en-US"/>
        </w:rPr>
        <w:t>stečajnog postupka.</w:t>
      </w:r>
    </w:p>
    <w:p w:rsidRDefault="00766606" w:rsidP="00766606" w:rsidR="00766606">
      <w:pPr>
        <w:jc w:val="both"/>
      </w:pPr>
    </w:p>
    <w:p w:rsidRDefault="002B2039" w:rsidP="002B2039" w:rsidR="002B2039">
      <w:pPr>
        <w:ind w:firstLine="708"/>
      </w:pPr>
      <w:r>
        <w:t>Na listu „B“ – Teretovnica</w:t>
      </w:r>
    </w:p>
    <w:p w:rsidRDefault="002B2039" w:rsidP="00766606" w:rsidR="002B2039">
      <w:pPr>
        <w:jc w:val="both"/>
      </w:pP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4.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4.1 Zaprimljeno 17.09.2008. broj Z-10666/08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Na temelju rješenja Općinskog suda u Osijeku od 15.09.2008.g. br. OVR-2759/08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uknjižuje se pravo zaloga na nekretnine u A u iznosu od 1.057.245,67 kn sa pripadajućim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zakonskim zateznim kamatama tekućim od 26.08.2004.g. pa do isplate te troškova ovog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postupka osiguranja u iznosu od 1.000,00 kn, za korist: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RH - MINISTARSTVO OBRANE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4.2 Zaprimljeno 17.09.2008. broj Z-10666/08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Zabilježuje se ovršivost tražbine, opisano pod C rbr 4.</w:t>
      </w:r>
    </w:p>
    <w:p w:rsidRDefault="00E66816" w:rsidP="00E66816" w:rsid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6.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6.1 Zaprimljeno 23.12.2011. broj Z-12563/11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Temeljem rješenja Općinskog suda u Osijeku od 22.12.2011. br. OV-4335/11., uknjižuje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se založno pravo na nekretnine Paralela d.o.o., upisane u A za iznos od 5.328.730,33 kn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sa pripadajućim zakonskim zateznim kamatama tekućim od dospijeća pojedinih iznosa po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ovršnim ispravama pa do isplate kao i troškova ovog postupka osiguranja u iznosu od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5.300,00 kn, a koja tražbina je postala ovršiva za korist: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MINISTARSTVO FINANCIJA, POREZNA UPRAVA, PODRUČNI URED</w:t>
      </w:r>
      <w:r>
        <w:rPr>
          <w:rFonts w:eastAsiaTheme="minorHAnsi"/>
          <w:bCs/>
          <w:lang w:eastAsia="en-US"/>
        </w:rPr>
        <w:t xml:space="preserve"> </w:t>
      </w:r>
      <w:r w:rsidRPr="00E66816">
        <w:rPr>
          <w:rFonts w:eastAsiaTheme="minorHAnsi"/>
          <w:bCs/>
          <w:lang w:eastAsia="en-US"/>
        </w:rPr>
        <w:t>OSIJEK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6.2 Zaprimljeno 23.12.2011. broj Z-12563/11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Zabilježuje se ovršivost tražbine opisana pod C rbr. 6.1.</w:t>
      </w:r>
    </w:p>
    <w:p w:rsidRDefault="00E66816" w:rsidP="00E66816" w:rsid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9.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9.1 Zaprimljeno 01.07.2013. broj Z-6578/13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Temeljem Sporazuma o osiguranju novčane tražbine od 22.04.2013.g. br. Ov-5274/13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uknjižuje se pravo zaloga na nekretnine u A u iznosu od 3.000.000,00 EUR-a (kao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Sporednog uloška), u kunskoj protuvrijednosti prema srednjem tečaju Hypo Alpe-Adria-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Bank d.d. za EUR važećem na dan korištenja kredita, uvećano za pripadajuće kamate,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naknade i sve ostale troškove, troškove ovrhe, te eventualnih drugih sudskih i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izvansudskih troškova, za korist: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H-ABDUCO D.O.O., OIB: 13667298928, SLAVONSKA AVENIJA 6A, 10000</w:t>
      </w:r>
      <w:r>
        <w:rPr>
          <w:rFonts w:eastAsiaTheme="minorHAnsi"/>
          <w:bCs/>
          <w:lang w:eastAsia="en-US"/>
        </w:rPr>
        <w:t xml:space="preserve"> </w:t>
      </w:r>
      <w:r w:rsidRPr="00E66816">
        <w:rPr>
          <w:rFonts w:eastAsiaTheme="minorHAnsi"/>
          <w:bCs/>
          <w:lang w:eastAsia="en-US"/>
        </w:rPr>
        <w:t>ZAGREB</w:t>
      </w:r>
    </w:p>
    <w:p w:rsidRDefault="00E66816" w:rsidP="00E66816" w:rsid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10.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10.1 Zaprimljeno 01.07.2013. broj Z-6578/13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Zabilježuje se da je kao Glavni uložak određen zk.ul.br. 3575 k.o. Čepin.</w:t>
      </w:r>
    </w:p>
    <w:p w:rsidRDefault="00E66816" w:rsidP="00E66816" w:rsid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11.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11.1 Zaprimljeno 01.07.2013. broj Z-6578/13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Zabilježuje se obveza brisanja hipoteka uknjiženih pod br. Z-5599/05, Z-10666/08, Z-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12563/11, Z-4279/12.</w:t>
      </w:r>
    </w:p>
    <w:p w:rsidRDefault="00E66816" w:rsidP="00E66816" w:rsid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12.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12.1 Zaprimljeno 01.07.2013. broj Z-6579/13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Temeljem Sporazuma o osiguranju novčane tražbine od 22.04.2013.g. br. Ov-5277/13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uknjižuje se pravo zaloga na nekretnine u A u iznosu od 2.557.379,00 EUR-a (kao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Sporednog uloška), u kunskoj protuvrijednosti prema srednjem tečaju Hypo Alpe-Adria-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Bank d.d. za EUR važećem na dan korištenja kredita uvećano za pripadajuće kamate,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naknade i sve ostale troškove, troškove ovrhe, te eventualnih drugih sudskih ili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izvansudskih troškova, za korist: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H-ABDUCO D.O.O., OIB: 13667298928, SLAVONSKA AVENIJA 6A, 10000</w:t>
      </w:r>
      <w:r>
        <w:rPr>
          <w:rFonts w:eastAsiaTheme="minorHAnsi"/>
          <w:bCs/>
          <w:lang w:eastAsia="en-US"/>
        </w:rPr>
        <w:t xml:space="preserve"> </w:t>
      </w:r>
      <w:r w:rsidRPr="00E66816">
        <w:rPr>
          <w:rFonts w:eastAsiaTheme="minorHAnsi"/>
          <w:bCs/>
          <w:lang w:eastAsia="en-US"/>
        </w:rPr>
        <w:t>ZAGREB</w:t>
      </w:r>
    </w:p>
    <w:p w:rsidRDefault="00E66816" w:rsidP="00E66816" w:rsid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13.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13.1 Zaprimljeno 01.07.2013. broj Z-6579/13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Zabilježuje se da je Glavni uložak određen u zk.ul.br. 3575 k.o. Čepin.</w:t>
      </w:r>
    </w:p>
    <w:p w:rsidRDefault="00E66816" w:rsidP="00E66816" w:rsidR="00E66816">
      <w:pPr>
        <w:ind w:left="709"/>
        <w:jc w:val="both"/>
        <w:rPr>
          <w:rFonts w:eastAsiaTheme="minorHAnsi"/>
          <w:bCs/>
          <w:lang w:eastAsia="en-US"/>
        </w:rPr>
      </w:pPr>
    </w:p>
    <w:p w:rsidRDefault="00E66816" w:rsidP="00E66816" w:rsidR="002B2039" w:rsidRPr="00E66816">
      <w:pPr>
        <w:ind w:left="709"/>
        <w:jc w:val="both"/>
        <w:rPr>
          <w:rFonts w:eastAsiaTheme="minorHAnsi"/>
          <w:bCs/>
          <w:lang w:eastAsia="en-US"/>
        </w:rPr>
      </w:pPr>
      <w:r w:rsidRPr="00E66816">
        <w:rPr>
          <w:rFonts w:eastAsiaTheme="minorHAnsi"/>
          <w:bCs/>
          <w:lang w:eastAsia="en-US"/>
        </w:rPr>
        <w:t>14.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E66816">
        <w:rPr>
          <w:rFonts w:eastAsiaTheme="minorHAnsi"/>
          <w:lang w:eastAsia="en-US"/>
        </w:rPr>
        <w:t>14.1 Zaprimljeno 01.07.2013. broj Z-6579/13</w:t>
      </w:r>
    </w:p>
    <w:p w:rsidRDefault="00E66816" w:rsidP="00E66816" w:rsidR="00E66816" w:rsidRPr="00E66816">
      <w:pPr>
        <w:autoSpaceDE w:val="false"/>
        <w:autoSpaceDN w:val="false"/>
        <w:adjustRightInd w:val="false"/>
        <w:ind w:left="709"/>
        <w:jc w:val="both"/>
      </w:pPr>
      <w:r w:rsidRPr="00E66816">
        <w:rPr>
          <w:rFonts w:eastAsiaTheme="minorHAnsi"/>
          <w:lang w:eastAsia="en-US"/>
        </w:rPr>
        <w:lastRenderedPageBreak/>
        <w:t>Zabilježuje se obveza brisanja hipoteka uknjiženih pod br. Z-5599/05, Z-10666/08, Z-</w:t>
      </w:r>
      <w:r>
        <w:rPr>
          <w:rFonts w:eastAsiaTheme="minorHAnsi"/>
          <w:lang w:eastAsia="en-US"/>
        </w:rPr>
        <w:t xml:space="preserve"> </w:t>
      </w:r>
      <w:r w:rsidRPr="00E66816">
        <w:rPr>
          <w:rFonts w:eastAsiaTheme="minorHAnsi"/>
          <w:lang w:eastAsia="en-US"/>
        </w:rPr>
        <w:t>12563/11, Z-4279/12.</w:t>
      </w:r>
    </w:p>
    <w:p w:rsidRDefault="00766606" w:rsidP="00766606" w:rsidR="00766606">
      <w:pPr>
        <w:jc w:val="both"/>
      </w:pPr>
    </w:p>
    <w:p w:rsidRDefault="00766606" w:rsidP="000C3FE1" w:rsidR="000C3FE1">
      <w:pPr>
        <w:pStyle w:val="Odlomakpopisa"/>
        <w:numPr>
          <w:ilvl w:val="0"/>
          <w:numId w:val="1"/>
        </w:numPr>
        <w:jc w:val="both"/>
      </w:pPr>
      <w:r>
        <w:t xml:space="preserve">Kupac je </w:t>
      </w:r>
      <w:r w:rsidR="002B2039">
        <w:t>u cijelosti platio kupovninu u iznosu od 1.232.500,00 kn</w:t>
      </w:r>
    </w:p>
    <w:p w:rsidRDefault="00766606" w:rsidP="000C3FE1" w:rsidR="00766606">
      <w:pPr>
        <w:pStyle w:val="Odlomakpopisa"/>
        <w:ind w:left="720"/>
        <w:jc w:val="both"/>
      </w:pPr>
    </w:p>
    <w:p w:rsidRDefault="00766606" w:rsidP="00766606" w:rsidR="00766606">
      <w:pPr>
        <w:jc w:val="both"/>
      </w:pPr>
    </w:p>
    <w:p w:rsidRDefault="00766606" w:rsidP="00766606" w:rsidR="00766606">
      <w:pPr>
        <w:jc w:val="both"/>
      </w:pPr>
    </w:p>
    <w:p w:rsidRDefault="00766606" w:rsidP="00766606" w:rsidR="00766606">
      <w:pPr>
        <w:jc w:val="center"/>
      </w:pPr>
      <w:r>
        <w:t>Obrazloženje</w:t>
      </w:r>
    </w:p>
    <w:p w:rsidRDefault="00766606" w:rsidP="00766606" w:rsidR="00766606">
      <w:pPr>
        <w:jc w:val="both"/>
      </w:pPr>
    </w:p>
    <w:p w:rsidRDefault="00766606" w:rsidP="00766606" w:rsidR="00766606">
      <w:pPr>
        <w:jc w:val="both"/>
      </w:pPr>
    </w:p>
    <w:p w:rsidRDefault="000C3FE1" w:rsidP="000C3FE1" w:rsidR="000C3FE1">
      <w:pPr>
        <w:jc w:val="both"/>
      </w:pPr>
      <w:r>
        <w:tab/>
        <w:t>Kako je rješenje ovoga suda broj 14 St-2685/16-8</w:t>
      </w:r>
      <w:r w:rsidR="002B2039">
        <w:t>5</w:t>
      </w:r>
      <w:r>
        <w:t xml:space="preserve"> od 8.05.2018. godine, kojim se dosuđuje nekretnina iz t. 1. izreke ovoga zaključka kupcu, postalo pravomoćno dana 2</w:t>
      </w:r>
      <w:r w:rsidR="002B2039">
        <w:t>8</w:t>
      </w:r>
      <w:r>
        <w:t>.05.2018. godine, te kako je kupac u cijelosti uplatio kupovninu</w:t>
      </w:r>
      <w:r>
        <w:rPr>
          <w:bCs/>
        </w:rPr>
        <w:t xml:space="preserve"> FINI u iznosu od </w:t>
      </w:r>
      <w:r w:rsidR="002B2039">
        <w:t xml:space="preserve">1.232.500,00 </w:t>
      </w:r>
      <w:r>
        <w:rPr>
          <w:bCs/>
        </w:rPr>
        <w:t>kn, a FINA</w:t>
      </w:r>
      <w:r>
        <w:t xml:space="preserve"> dana 20.07.2018. ukupan iznos doznačila ovome sudu, odlučeno je kao u izreci zaključka, a temeljem čl. 108. st. 4. Ovršnog zakona i čl. 247. Stečajnog zakona (NN 71/15 i 104/17).</w:t>
      </w:r>
    </w:p>
    <w:p w:rsidRDefault="00766606" w:rsidP="00766606" w:rsidR="00766606">
      <w:pPr>
        <w:jc w:val="both"/>
      </w:pPr>
    </w:p>
    <w:p w:rsidRDefault="000C3FE1" w:rsidP="00766606" w:rsidR="000C3FE1">
      <w:pPr>
        <w:jc w:val="both"/>
      </w:pPr>
    </w:p>
    <w:p w:rsidRDefault="00766606" w:rsidP="00766606" w:rsidR="00766606">
      <w:pPr>
        <w:jc w:val="center"/>
      </w:pPr>
      <w:r>
        <w:t xml:space="preserve">U Osijeku </w:t>
      </w:r>
      <w:r w:rsidR="000C3FE1">
        <w:t>24. srpnja 2018.</w:t>
      </w:r>
    </w:p>
    <w:p w:rsidRDefault="00766606" w:rsidP="00766606" w:rsidR="00766606">
      <w:pPr>
        <w:jc w:val="center"/>
      </w:pPr>
    </w:p>
    <w:p w:rsidRDefault="00766606" w:rsidP="00766606" w:rsidR="00766606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56816" w:rsidP="00766606" w:rsidR="00766606">
      <w:pPr>
        <w:jc w:val="both"/>
      </w:pPr>
      <w:r>
        <w:t>Snježana Markotić Jurić</w:t>
      </w:r>
      <w:r w:rsidR="00766606">
        <w:t xml:space="preserve">    </w:t>
      </w:r>
      <w:r w:rsidR="00766606">
        <w:tab/>
      </w:r>
      <w:r w:rsidR="00766606">
        <w:tab/>
      </w:r>
      <w:r w:rsidR="00766606">
        <w:tab/>
      </w:r>
      <w:r w:rsidR="00766606">
        <w:tab/>
        <w:t xml:space="preserve">                     mr. sc. Tihomir Kovačević</w:t>
      </w:r>
    </w:p>
    <w:p w:rsidRDefault="00766606" w:rsidP="00766606" w:rsidR="00766606">
      <w:pPr>
        <w:jc w:val="both"/>
      </w:pPr>
    </w:p>
    <w:p w:rsidRDefault="00766606" w:rsidP="00766606" w:rsidR="00766606">
      <w:pPr>
        <w:jc w:val="both"/>
      </w:pPr>
      <w:r>
        <w:t>POUKA O PRAVNOM LIJEKU:</w:t>
      </w:r>
    </w:p>
    <w:p w:rsidRDefault="00766606" w:rsidP="00766606" w:rsidR="00766606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766606" w:rsidP="00766606" w:rsidR="00766606">
      <w:pPr>
        <w:jc w:val="both"/>
      </w:pPr>
    </w:p>
    <w:p w:rsidRDefault="00766606" w:rsidP="00766606" w:rsidR="00766606">
      <w:pPr>
        <w:jc w:val="both"/>
      </w:pPr>
      <w:r>
        <w:t>D N A :</w:t>
      </w:r>
    </w:p>
    <w:p w:rsidRDefault="00766606" w:rsidP="00766606" w:rsidR="00766606">
      <w:pPr>
        <w:pStyle w:val="Odlomakpopisa"/>
        <w:numPr>
          <w:ilvl w:val="0"/>
          <w:numId w:val="2"/>
        </w:numPr>
        <w:jc w:val="both"/>
      </w:pPr>
      <w:r>
        <w:t>stečajni upravitelj Bojan Sudarević</w:t>
      </w:r>
    </w:p>
    <w:p w:rsidRDefault="00766606" w:rsidP="00766606" w:rsidR="00766606">
      <w:pPr>
        <w:pStyle w:val="Odlomakpopisa"/>
        <w:numPr>
          <w:ilvl w:val="0"/>
          <w:numId w:val="2"/>
        </w:numPr>
        <w:jc w:val="both"/>
      </w:pPr>
      <w:r>
        <w:t>IVER d.o.o., 31431 Čepin, Ulica Ferdinanda Speisera 1</w:t>
      </w:r>
    </w:p>
    <w:p w:rsidRDefault="00766606" w:rsidP="00766606" w:rsidR="00766606">
      <w:pPr>
        <w:pStyle w:val="Odlomakpopisa"/>
        <w:numPr>
          <w:ilvl w:val="0"/>
          <w:numId w:val="2"/>
        </w:numPr>
        <w:jc w:val="both"/>
      </w:pPr>
      <w:r>
        <w:t xml:space="preserve">Općinski sud u Osijeku zk odjel Osijek </w:t>
      </w:r>
    </w:p>
    <w:p w:rsidRDefault="00766606" w:rsidP="00766606" w:rsidR="00766606">
      <w:pPr>
        <w:pStyle w:val="Odlomakpopisa"/>
        <w:numPr>
          <w:ilvl w:val="0"/>
          <w:numId w:val="2"/>
        </w:numPr>
        <w:jc w:val="both"/>
      </w:pPr>
      <w:r>
        <w:t xml:space="preserve">Ministarstvo financija Porezna uprava Osijek </w:t>
      </w:r>
    </w:p>
    <w:p w:rsidRDefault="00766606" w:rsidP="00766606" w:rsidR="00766606">
      <w:pPr>
        <w:pStyle w:val="Odlomakpopisa"/>
        <w:numPr>
          <w:ilvl w:val="0"/>
          <w:numId w:val="2"/>
        </w:numPr>
        <w:jc w:val="both"/>
      </w:pPr>
      <w:r>
        <w:t xml:space="preserve">Financijska agencija radi objave na mrežnim stranicama </w:t>
      </w:r>
    </w:p>
    <w:p w:rsidRDefault="00766606" w:rsidP="00766606" w:rsidR="00766606">
      <w:pPr>
        <w:pStyle w:val="Odlomakpopisa"/>
        <w:numPr>
          <w:ilvl w:val="0"/>
          <w:numId w:val="2"/>
        </w:numPr>
        <w:jc w:val="both"/>
      </w:pPr>
      <w:r>
        <w:t>mrežna stranica e-Oglasna ploča sudova</w:t>
      </w:r>
    </w:p>
    <w:p w:rsidRDefault="00AA187C" w:rsidR="00AA187C"/>
    <w:sectPr w:rsidR="00AA187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606"/>
    <w:rsid w:val="000C3FE1"/>
    <w:rsid w:val="002B2039"/>
    <w:rsid w:val="003B7F15"/>
    <w:rsid w:val="00473C3B"/>
    <w:rsid w:val="004E15C5"/>
    <w:rsid w:val="006109BD"/>
    <w:rsid w:val="00766606"/>
    <w:rsid w:val="00AA187C"/>
    <w:rsid w:val="00E56816"/>
    <w:rsid w:val="00E6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660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66606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66606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66606"/>
    <w:pPr>
      <w:ind w:left="708"/>
    </w:pPr>
  </w:style>
  <w:style w:styleId="Naglaeno" w:type="character">
    <w:name w:val="Strong"/>
    <w:basedOn w:val="Zadanifontodlomka"/>
    <w:qFormat/>
    <w:rsid w:val="0076660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6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660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F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7F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F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F1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F1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660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66606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66606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66606"/>
    <w:pPr>
      <w:ind w:left="708"/>
    </w:pPr>
  </w:style>
  <w:style w:styleId="Naglaeno" w:type="character">
    <w:name w:val="Strong"/>
    <w:basedOn w:val="Zadanifontodlomka"/>
    <w:qFormat/>
    <w:rsid w:val="0076660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6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660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F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7F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F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F1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F1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822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565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373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3608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622189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827986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9294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48203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7930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173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907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5783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800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959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06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4410</properties:Characters>
  <properties:Lines>130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2018-07-24T12:34:00Z</dcterms:created>
  <dc:creator>Tihomir Kovačević</dc:creator>
  <cp:lastModifiedBy>Elizabeta Đeke</cp:lastModifiedBy>
  <cp:lastPrinted>2018-07-24T12:33:00Z</cp:lastPrinted>
  <dcterms:modified xmlns:xsi="http://www.w3.org/2001/XMLSchema-instance" xsi:type="dcterms:W3CDTF">2018-07-24T12:37:00Z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(St-2685-16-102 zaključak.docx)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