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336" w:type="dxa"/>
        <w:tblLook w:firstRow="1" w:lastRow="0" w:firstColumn="1" w:lastColumn="0" w:noHBand="0" w:noVBand="1" w:val="04A0"/>
      </w:tblPr>
      <w:tblGrid>
        <w:gridCol w:w="336"/>
        <w:gridCol w:w="3376"/>
        <w:gridCol w:w="608"/>
      </w:tblGrid>
      <w:tr w:rsidRPr="00D011F3" w:rsidR="00B92B86" w:rsidTr="00E454C5">
        <w:trPr>
          <w:gridBefore w:val="1"/>
          <w:gridAfter w:val="1"/>
          <w:wBefore w:w="336" w:type="dxa"/>
          <w:wAfter w:w="608" w:type="dxa"/>
        </w:trPr>
        <w:tc>
          <w:tcPr>
            <w:tcW w:w="3376" w:type="dxa"/>
            <w:shd w:val="clear" w:color="auto" w:fill="auto"/>
          </w:tcPr>
          <w:p w:rsidRPr="00D011F3" w:rsidR="00B92B86" w:rsidP="00D011F3" w:rsidRDefault="005E1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name="_GoBack" w:id="0"/>
            <w:bookmarkEnd w:id="0"/>
            <w:r w:rsidRPr="00D011F3"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533400" cy="609600"/>
                  <wp:effectExtent l="0" t="0" r="0" b="0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D011F3" w:rsidR="00B92B86" w:rsidP="00D011F3" w:rsidRDefault="003D3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1F3">
              <w:rPr>
                <w:rFonts w:ascii="Times New Roman" w:hAnsi="Times New Roman"/>
                <w:sz w:val="24"/>
                <w:szCs w:val="24"/>
              </w:rPr>
              <w:t>Republika Hrvatska</w:t>
            </w:r>
          </w:p>
          <w:p w:rsidRPr="00D011F3" w:rsidR="00E454C5" w:rsidP="00D011F3" w:rsidRDefault="00E454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1F3">
              <w:rPr>
                <w:rFonts w:ascii="Times New Roman" w:hAnsi="Times New Roman"/>
                <w:sz w:val="24"/>
                <w:szCs w:val="24"/>
              </w:rPr>
              <w:t>Općinski sud u Virovitici</w:t>
            </w:r>
          </w:p>
          <w:p w:rsidRPr="00D011F3" w:rsidR="00B92B86" w:rsidP="00D011F3" w:rsidRDefault="00E454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1F3">
              <w:rPr>
                <w:rFonts w:ascii="Times New Roman" w:hAnsi="Times New Roman"/>
                <w:sz w:val="24"/>
                <w:szCs w:val="24"/>
              </w:rPr>
              <w:t>Virovitica, Tomaša Masaryka 8</w:t>
            </w:r>
          </w:p>
        </w:tc>
      </w:tr>
      <w:tr w:rsidRPr="00D011F3" w:rsidR="00E86F95" w:rsidTr="00E454C5">
        <w:tblPrEx>
          <w:jc w:val="right"/>
          <w:tblInd w:w="0" w:type="dxa"/>
          <w:tblCellMar>
            <w:left w:w="0" w:type="dxa"/>
            <w:right w:w="0" w:type="dxa"/>
          </w:tblCellMar>
          <w:tblLook w:firstRow="1" w:lastRow="1" w:firstColumn="1" w:lastColumn="1" w:noHBand="0" w:noVBand="0" w:val="01E0"/>
        </w:tblPrEx>
        <w:trPr>
          <w:jc w:val="right"/>
        </w:trPr>
        <w:tc>
          <w:tcPr>
            <w:tcW w:w="4320" w:type="dxa"/>
            <w:gridSpan w:val="3"/>
          </w:tcPr>
          <w:p w:rsidRPr="00D011F3" w:rsidR="00E86F95" w:rsidP="00DD7444" w:rsidRDefault="00806E0D">
            <w:pPr>
              <w:pStyle w:val="VSVerzija"/>
              <w:jc w:val="right"/>
            </w:pPr>
            <w:r w:rsidRPr="00D011F3">
              <w:t>Poslovni b</w:t>
            </w:r>
            <w:r w:rsidRPr="00D011F3" w:rsidR="00E20817">
              <w:t xml:space="preserve">roj: </w:t>
            </w:r>
            <w:r w:rsidR="00FA46A4">
              <w:t>7</w:t>
            </w:r>
            <w:r w:rsidRPr="00D011F3" w:rsidR="00464338">
              <w:t xml:space="preserve"> </w:t>
            </w:r>
            <w:r w:rsidR="00A17A55">
              <w:t>Sp-</w:t>
            </w:r>
            <w:r w:rsidR="00DD7444">
              <w:t>2267</w:t>
            </w:r>
            <w:r w:rsidR="00A17A55">
              <w:t>/201</w:t>
            </w:r>
            <w:r w:rsidR="00DD7444">
              <w:t>9</w:t>
            </w:r>
            <w:r w:rsidR="00A17A55">
              <w:t>-</w:t>
            </w:r>
            <w:r w:rsidR="00DD7444">
              <w:t>7</w:t>
            </w:r>
          </w:p>
        </w:tc>
      </w:tr>
    </w:tbl>
    <w:p w:rsidRPr="00D011F3" w:rsidR="00E86F95" w:rsidP="00D011F3" w:rsidRDefault="00E86F95" w14:paraId="582bf6f" w14:textId="582bf6f">
      <w:pPr>
        <w:spacing w:after="0" w:line="240" w:lineRule="auto"/>
        <w:jc w:val="both"/>
        <w15:collapsed w:val="false"/>
        <w:rPr>
          <w:rFonts w:ascii="Times New Roman" w:hAnsi="Times New Roman"/>
          <w:sz w:val="24"/>
          <w:szCs w:val="24"/>
        </w:rPr>
      </w:pPr>
    </w:p>
    <w:p w:rsidRPr="00D011F3" w:rsidR="008D05FD" w:rsidP="00D011F3" w:rsidRDefault="008D05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D011F3" w:rsidR="00975368" w:rsidP="00D011F3" w:rsidRDefault="009753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D011F3" w:rsidR="00345212" w:rsidP="00D011F3" w:rsidRDefault="0078776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011F3">
        <w:rPr>
          <w:rFonts w:ascii="Times New Roman" w:hAnsi="Times New Roman"/>
          <w:sz w:val="24"/>
          <w:szCs w:val="24"/>
        </w:rPr>
        <w:t>U</w:t>
      </w:r>
      <w:r w:rsidRPr="00D011F3" w:rsidR="008D05FD">
        <w:rPr>
          <w:rFonts w:ascii="Times New Roman" w:hAnsi="Times New Roman"/>
          <w:sz w:val="24"/>
          <w:szCs w:val="24"/>
        </w:rPr>
        <w:t xml:space="preserve"> </w:t>
      </w:r>
      <w:r w:rsidRPr="00D011F3" w:rsidR="004A0BD1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 xml:space="preserve"> I</w:t>
      </w:r>
      <w:r w:rsidRPr="00D011F3" w:rsidR="004A0BD1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>M</w:t>
      </w:r>
      <w:r w:rsidRPr="00D011F3" w:rsidR="004A0BD1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>E</w:t>
      </w:r>
      <w:r w:rsidRPr="00D011F3" w:rsidR="00C50709">
        <w:rPr>
          <w:rFonts w:ascii="Times New Roman" w:hAnsi="Times New Roman"/>
          <w:sz w:val="24"/>
          <w:szCs w:val="24"/>
        </w:rPr>
        <w:t xml:space="preserve"> </w:t>
      </w:r>
      <w:r w:rsidRPr="00D011F3" w:rsidR="008D05FD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 xml:space="preserve"> </w:t>
      </w:r>
      <w:r w:rsidRPr="00D011F3" w:rsidR="00345212">
        <w:rPr>
          <w:rFonts w:ascii="Times New Roman" w:hAnsi="Times New Roman"/>
          <w:sz w:val="24"/>
          <w:szCs w:val="24"/>
        </w:rPr>
        <w:t>R</w:t>
      </w:r>
      <w:r w:rsidRPr="00D011F3" w:rsidR="004A0BD1">
        <w:rPr>
          <w:rFonts w:ascii="Times New Roman" w:hAnsi="Times New Roman"/>
          <w:sz w:val="24"/>
          <w:szCs w:val="24"/>
        </w:rPr>
        <w:t xml:space="preserve"> </w:t>
      </w:r>
      <w:r w:rsidRPr="00D011F3" w:rsidR="00345212">
        <w:rPr>
          <w:rFonts w:ascii="Times New Roman" w:hAnsi="Times New Roman"/>
          <w:sz w:val="24"/>
          <w:szCs w:val="24"/>
        </w:rPr>
        <w:t>E</w:t>
      </w:r>
      <w:r w:rsidRPr="00D011F3" w:rsidR="004A0BD1">
        <w:rPr>
          <w:rFonts w:ascii="Times New Roman" w:hAnsi="Times New Roman"/>
          <w:sz w:val="24"/>
          <w:szCs w:val="24"/>
        </w:rPr>
        <w:t xml:space="preserve"> </w:t>
      </w:r>
      <w:r w:rsidRPr="00D011F3" w:rsidR="00345212">
        <w:rPr>
          <w:rFonts w:ascii="Times New Roman" w:hAnsi="Times New Roman"/>
          <w:sz w:val="24"/>
          <w:szCs w:val="24"/>
        </w:rPr>
        <w:t>P</w:t>
      </w:r>
      <w:r w:rsidRPr="00D011F3" w:rsidR="004A0BD1">
        <w:rPr>
          <w:rFonts w:ascii="Times New Roman" w:hAnsi="Times New Roman"/>
          <w:sz w:val="24"/>
          <w:szCs w:val="24"/>
        </w:rPr>
        <w:t xml:space="preserve"> </w:t>
      </w:r>
      <w:r w:rsidRPr="00D011F3" w:rsidR="00345212">
        <w:rPr>
          <w:rFonts w:ascii="Times New Roman" w:hAnsi="Times New Roman"/>
          <w:sz w:val="24"/>
          <w:szCs w:val="24"/>
        </w:rPr>
        <w:t>U</w:t>
      </w:r>
      <w:r w:rsidRPr="00D011F3" w:rsidR="004A0BD1">
        <w:rPr>
          <w:rFonts w:ascii="Times New Roman" w:hAnsi="Times New Roman"/>
          <w:sz w:val="24"/>
          <w:szCs w:val="24"/>
        </w:rPr>
        <w:t xml:space="preserve"> </w:t>
      </w:r>
      <w:r w:rsidRPr="00D011F3" w:rsidR="00345212">
        <w:rPr>
          <w:rFonts w:ascii="Times New Roman" w:hAnsi="Times New Roman"/>
          <w:sz w:val="24"/>
          <w:szCs w:val="24"/>
        </w:rPr>
        <w:t>B</w:t>
      </w:r>
      <w:r w:rsidRPr="00D011F3" w:rsidR="004A0BD1">
        <w:rPr>
          <w:rFonts w:ascii="Times New Roman" w:hAnsi="Times New Roman"/>
          <w:sz w:val="24"/>
          <w:szCs w:val="24"/>
        </w:rPr>
        <w:t xml:space="preserve"> </w:t>
      </w:r>
      <w:r w:rsidRPr="00D011F3" w:rsidR="00345212">
        <w:rPr>
          <w:rFonts w:ascii="Times New Roman" w:hAnsi="Times New Roman"/>
          <w:sz w:val="24"/>
          <w:szCs w:val="24"/>
        </w:rPr>
        <w:t>L</w:t>
      </w:r>
      <w:r w:rsidRPr="00D011F3" w:rsidR="004A0BD1">
        <w:rPr>
          <w:rFonts w:ascii="Times New Roman" w:hAnsi="Times New Roman"/>
          <w:sz w:val="24"/>
          <w:szCs w:val="24"/>
        </w:rPr>
        <w:t xml:space="preserve"> </w:t>
      </w:r>
      <w:r w:rsidRPr="00D011F3" w:rsidR="00345212">
        <w:rPr>
          <w:rFonts w:ascii="Times New Roman" w:hAnsi="Times New Roman"/>
          <w:sz w:val="24"/>
          <w:szCs w:val="24"/>
        </w:rPr>
        <w:t>I</w:t>
      </w:r>
      <w:r w:rsidRPr="00D011F3" w:rsidR="004A0BD1">
        <w:rPr>
          <w:rFonts w:ascii="Times New Roman" w:hAnsi="Times New Roman"/>
          <w:sz w:val="24"/>
          <w:szCs w:val="24"/>
        </w:rPr>
        <w:t xml:space="preserve"> </w:t>
      </w:r>
      <w:r w:rsidRPr="00D011F3" w:rsidR="00345212">
        <w:rPr>
          <w:rFonts w:ascii="Times New Roman" w:hAnsi="Times New Roman"/>
          <w:sz w:val="24"/>
          <w:szCs w:val="24"/>
        </w:rPr>
        <w:t>K</w:t>
      </w:r>
      <w:r w:rsidRPr="00D011F3" w:rsidR="004A0BD1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>E</w:t>
      </w:r>
      <w:r w:rsidRPr="00D011F3" w:rsidR="00345212">
        <w:rPr>
          <w:rFonts w:ascii="Times New Roman" w:hAnsi="Times New Roman"/>
          <w:sz w:val="24"/>
          <w:szCs w:val="24"/>
        </w:rPr>
        <w:t xml:space="preserve"> </w:t>
      </w:r>
      <w:r w:rsidRPr="00D011F3" w:rsidR="008D05FD">
        <w:rPr>
          <w:rFonts w:ascii="Times New Roman" w:hAnsi="Times New Roman"/>
          <w:sz w:val="24"/>
          <w:szCs w:val="24"/>
        </w:rPr>
        <w:t xml:space="preserve"> </w:t>
      </w:r>
      <w:r w:rsidRPr="00D011F3" w:rsidR="004A0BD1">
        <w:rPr>
          <w:rFonts w:ascii="Times New Roman" w:hAnsi="Times New Roman"/>
          <w:sz w:val="24"/>
          <w:szCs w:val="24"/>
        </w:rPr>
        <w:t xml:space="preserve"> </w:t>
      </w:r>
      <w:r w:rsidRPr="00D011F3" w:rsidR="00345212">
        <w:rPr>
          <w:rFonts w:ascii="Times New Roman" w:hAnsi="Times New Roman"/>
          <w:sz w:val="24"/>
          <w:szCs w:val="24"/>
        </w:rPr>
        <w:t>H</w:t>
      </w:r>
      <w:r w:rsidRPr="00D011F3" w:rsidR="004A0BD1">
        <w:rPr>
          <w:rFonts w:ascii="Times New Roman" w:hAnsi="Times New Roman"/>
          <w:sz w:val="24"/>
          <w:szCs w:val="24"/>
        </w:rPr>
        <w:t xml:space="preserve"> </w:t>
      </w:r>
      <w:r w:rsidRPr="00D011F3" w:rsidR="00345212">
        <w:rPr>
          <w:rFonts w:ascii="Times New Roman" w:hAnsi="Times New Roman"/>
          <w:sz w:val="24"/>
          <w:szCs w:val="24"/>
        </w:rPr>
        <w:t>R</w:t>
      </w:r>
      <w:r w:rsidRPr="00D011F3" w:rsidR="004A0BD1">
        <w:rPr>
          <w:rFonts w:ascii="Times New Roman" w:hAnsi="Times New Roman"/>
          <w:sz w:val="24"/>
          <w:szCs w:val="24"/>
        </w:rPr>
        <w:t xml:space="preserve"> </w:t>
      </w:r>
      <w:r w:rsidRPr="00D011F3" w:rsidR="00345212">
        <w:rPr>
          <w:rFonts w:ascii="Times New Roman" w:hAnsi="Times New Roman"/>
          <w:sz w:val="24"/>
          <w:szCs w:val="24"/>
        </w:rPr>
        <w:t>V</w:t>
      </w:r>
      <w:r w:rsidRPr="00D011F3" w:rsidR="004A0BD1">
        <w:rPr>
          <w:rFonts w:ascii="Times New Roman" w:hAnsi="Times New Roman"/>
          <w:sz w:val="24"/>
          <w:szCs w:val="24"/>
        </w:rPr>
        <w:t xml:space="preserve"> </w:t>
      </w:r>
      <w:r w:rsidRPr="00D011F3" w:rsidR="00345212">
        <w:rPr>
          <w:rFonts w:ascii="Times New Roman" w:hAnsi="Times New Roman"/>
          <w:sz w:val="24"/>
          <w:szCs w:val="24"/>
        </w:rPr>
        <w:t>AT</w:t>
      </w:r>
      <w:r w:rsidRPr="00D011F3" w:rsidR="004A0BD1">
        <w:rPr>
          <w:rFonts w:ascii="Times New Roman" w:hAnsi="Times New Roman"/>
          <w:sz w:val="24"/>
          <w:szCs w:val="24"/>
        </w:rPr>
        <w:t xml:space="preserve"> </w:t>
      </w:r>
      <w:r w:rsidRPr="00D011F3" w:rsidR="00345212">
        <w:rPr>
          <w:rFonts w:ascii="Times New Roman" w:hAnsi="Times New Roman"/>
          <w:sz w:val="24"/>
          <w:szCs w:val="24"/>
        </w:rPr>
        <w:t>S</w:t>
      </w:r>
      <w:r w:rsidRPr="00D011F3" w:rsidR="004A0BD1">
        <w:rPr>
          <w:rFonts w:ascii="Times New Roman" w:hAnsi="Times New Roman"/>
          <w:sz w:val="24"/>
          <w:szCs w:val="24"/>
        </w:rPr>
        <w:t xml:space="preserve"> </w:t>
      </w:r>
      <w:r w:rsidRPr="00D011F3" w:rsidR="00345212">
        <w:rPr>
          <w:rFonts w:ascii="Times New Roman" w:hAnsi="Times New Roman"/>
          <w:sz w:val="24"/>
          <w:szCs w:val="24"/>
        </w:rPr>
        <w:t>K</w:t>
      </w:r>
      <w:r w:rsidRPr="00D011F3" w:rsidR="004A0BD1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>E</w:t>
      </w:r>
    </w:p>
    <w:p w:rsidRPr="00D011F3" w:rsidR="0049749B" w:rsidP="00D011F3" w:rsidRDefault="004974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Pr="00D011F3" w:rsidR="00345212" w:rsidP="00D011F3" w:rsidRDefault="0034521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011F3">
        <w:rPr>
          <w:rFonts w:ascii="Times New Roman" w:hAnsi="Times New Roman"/>
          <w:sz w:val="24"/>
          <w:szCs w:val="24"/>
        </w:rPr>
        <w:t>R</w:t>
      </w:r>
      <w:r w:rsidRPr="00D011F3" w:rsidR="004A0BD1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>J</w:t>
      </w:r>
      <w:r w:rsidRPr="00D011F3" w:rsidR="004A0BD1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>E</w:t>
      </w:r>
      <w:r w:rsidRPr="00D011F3" w:rsidR="004A0BD1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>Š</w:t>
      </w:r>
      <w:r w:rsidRPr="00D011F3" w:rsidR="004A0BD1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>E</w:t>
      </w:r>
      <w:r w:rsidRPr="00D011F3" w:rsidR="004A0BD1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>NJ</w:t>
      </w:r>
      <w:r w:rsidRPr="00D011F3" w:rsidR="004A0BD1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>E</w:t>
      </w:r>
    </w:p>
    <w:p w:rsidRPr="00D011F3" w:rsidR="00450291" w:rsidP="00D011F3" w:rsidRDefault="00450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D011F3" w:rsidR="00696915" w:rsidP="00D011F3" w:rsidRDefault="006969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D011F3" w:rsidR="00A17A55" w:rsidP="0001178E" w:rsidRDefault="00464338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011F3">
        <w:rPr>
          <w:rFonts w:ascii="Times New Roman" w:hAnsi="Times New Roman"/>
          <w:sz w:val="24"/>
          <w:szCs w:val="24"/>
        </w:rPr>
        <w:t>Općinski sud u Virovitici</w:t>
      </w:r>
      <w:r w:rsidR="001A706E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>po su</w:t>
      </w:r>
      <w:r w:rsidR="001051EE">
        <w:rPr>
          <w:rFonts w:ascii="Times New Roman" w:hAnsi="Times New Roman"/>
          <w:sz w:val="24"/>
          <w:szCs w:val="24"/>
        </w:rPr>
        <w:t>cu Zoranu Mandiću</w:t>
      </w:r>
      <w:r w:rsidR="00A17A55">
        <w:rPr>
          <w:rFonts w:ascii="Times New Roman" w:hAnsi="Times New Roman"/>
          <w:sz w:val="24"/>
          <w:szCs w:val="24"/>
        </w:rPr>
        <w:t xml:space="preserve">, </w:t>
      </w:r>
      <w:r w:rsidRPr="00D011F3">
        <w:rPr>
          <w:rFonts w:ascii="Times New Roman" w:hAnsi="Times New Roman"/>
          <w:sz w:val="24"/>
          <w:szCs w:val="24"/>
        </w:rPr>
        <w:t xml:space="preserve"> </w:t>
      </w:r>
      <w:r w:rsidRPr="00A17A55" w:rsidR="00A17A55">
        <w:rPr>
          <w:rFonts w:ascii="Times New Roman" w:hAnsi="Times New Roman"/>
          <w:sz w:val="24"/>
          <w:szCs w:val="24"/>
        </w:rPr>
        <w:t xml:space="preserve">u postupku stečaja potrošača </w:t>
      </w:r>
      <w:r w:rsidR="00DD7444">
        <w:rPr>
          <w:rFonts w:ascii="Times New Roman" w:hAnsi="Times New Roman"/>
          <w:sz w:val="24"/>
          <w:szCs w:val="24"/>
          <w:lang w:val="en-US"/>
        </w:rPr>
        <w:t xml:space="preserve">Melite Kubice </w:t>
      </w:r>
      <w:r w:rsidRPr="0001178E" w:rsidR="0001178E">
        <w:rPr>
          <w:rFonts w:ascii="Times New Roman" w:hAnsi="Times New Roman"/>
          <w:sz w:val="24"/>
          <w:szCs w:val="24"/>
          <w:lang w:val="en-US"/>
        </w:rPr>
        <w:t xml:space="preserve"> OIB; </w:t>
      </w:r>
      <w:r w:rsidR="00DD7444">
        <w:rPr>
          <w:rFonts w:ascii="Times New Roman" w:hAnsi="Times New Roman"/>
          <w:sz w:val="24"/>
          <w:szCs w:val="24"/>
          <w:lang w:val="en-US"/>
        </w:rPr>
        <w:t xml:space="preserve">96522543593 ranije iz Slatine, Braće Radića 11, sada iz Rijeke,  Pulac 53/4, </w:t>
      </w:r>
      <w:r w:rsidR="00A17A55">
        <w:rPr>
          <w:rFonts w:ascii="Times New Roman" w:hAnsi="Times New Roman"/>
          <w:sz w:val="24"/>
          <w:szCs w:val="24"/>
        </w:rPr>
        <w:t xml:space="preserve">temeljem odredbe čl. 109. st. 4. </w:t>
      </w:r>
      <w:r w:rsidRPr="00A17A55" w:rsidR="00A17A55">
        <w:rPr>
          <w:rFonts w:ascii="Times New Roman" w:hAnsi="Times New Roman"/>
          <w:sz w:val="24"/>
          <w:szCs w:val="24"/>
        </w:rPr>
        <w:t>Zakona o parničnom postupku ( Narodne novine  53/9</w:t>
      </w:r>
      <w:r w:rsidR="00A17A55">
        <w:rPr>
          <w:rFonts w:ascii="Times New Roman" w:hAnsi="Times New Roman"/>
          <w:sz w:val="24"/>
          <w:szCs w:val="24"/>
        </w:rPr>
        <w:t>1</w:t>
      </w:r>
      <w:r w:rsidRPr="00A17A55" w:rsidR="00A17A55">
        <w:rPr>
          <w:rFonts w:ascii="Times New Roman" w:hAnsi="Times New Roman"/>
          <w:sz w:val="24"/>
          <w:szCs w:val="24"/>
        </w:rPr>
        <w:t>, 9</w:t>
      </w:r>
      <w:r w:rsidR="00A17A55">
        <w:rPr>
          <w:rFonts w:ascii="Times New Roman" w:hAnsi="Times New Roman"/>
          <w:sz w:val="24"/>
          <w:szCs w:val="24"/>
        </w:rPr>
        <w:t>1</w:t>
      </w:r>
      <w:r w:rsidRPr="00A17A55" w:rsidR="00A17A55">
        <w:rPr>
          <w:rFonts w:ascii="Times New Roman" w:hAnsi="Times New Roman"/>
          <w:sz w:val="24"/>
          <w:szCs w:val="24"/>
        </w:rPr>
        <w:t>/92,</w:t>
      </w:r>
      <w:r w:rsidR="00A17A55">
        <w:rPr>
          <w:rFonts w:ascii="Times New Roman" w:hAnsi="Times New Roman"/>
          <w:sz w:val="24"/>
          <w:szCs w:val="24"/>
        </w:rPr>
        <w:t xml:space="preserve"> 11</w:t>
      </w:r>
      <w:r w:rsidRPr="00A17A55" w:rsidR="00A17A55">
        <w:rPr>
          <w:rFonts w:ascii="Times New Roman" w:hAnsi="Times New Roman"/>
          <w:sz w:val="24"/>
          <w:szCs w:val="24"/>
        </w:rPr>
        <w:t xml:space="preserve">2/99, 88/01, </w:t>
      </w:r>
      <w:r w:rsidR="00A17A55">
        <w:rPr>
          <w:rFonts w:ascii="Times New Roman" w:hAnsi="Times New Roman"/>
          <w:sz w:val="24"/>
          <w:szCs w:val="24"/>
        </w:rPr>
        <w:t>11</w:t>
      </w:r>
      <w:r w:rsidRPr="00A17A55" w:rsidR="00A17A55">
        <w:rPr>
          <w:rFonts w:ascii="Times New Roman" w:hAnsi="Times New Roman"/>
          <w:sz w:val="24"/>
          <w:szCs w:val="24"/>
        </w:rPr>
        <w:t>7/o3, 88/05, 2/07, 84/08</w:t>
      </w:r>
      <w:r w:rsidR="00A17A55">
        <w:rPr>
          <w:rFonts w:ascii="Times New Roman" w:hAnsi="Times New Roman"/>
          <w:sz w:val="24"/>
          <w:szCs w:val="24"/>
        </w:rPr>
        <w:t xml:space="preserve">, 96/08, 123/08, </w:t>
      </w:r>
      <w:r w:rsidRPr="00A17A55" w:rsidR="00A17A55">
        <w:rPr>
          <w:rFonts w:ascii="Times New Roman" w:hAnsi="Times New Roman"/>
          <w:sz w:val="24"/>
          <w:szCs w:val="24"/>
        </w:rPr>
        <w:t xml:space="preserve"> 57/11</w:t>
      </w:r>
      <w:r w:rsidR="00A17A55">
        <w:rPr>
          <w:rFonts w:ascii="Times New Roman" w:hAnsi="Times New Roman"/>
          <w:sz w:val="24"/>
          <w:szCs w:val="24"/>
        </w:rPr>
        <w:t>, 148/11, 25/13, 89/14,</w:t>
      </w:r>
      <w:r w:rsidRPr="00A17A55" w:rsidR="00A17A55">
        <w:rPr>
          <w:rFonts w:ascii="Times New Roman" w:hAnsi="Times New Roman"/>
          <w:sz w:val="24"/>
          <w:szCs w:val="24"/>
        </w:rPr>
        <w:t xml:space="preserve"> u daljnjem tekstu ZPP-a), </w:t>
      </w:r>
      <w:r w:rsidR="00DD7444">
        <w:rPr>
          <w:rFonts w:ascii="Times New Roman" w:hAnsi="Times New Roman"/>
          <w:sz w:val="24"/>
          <w:szCs w:val="24"/>
        </w:rPr>
        <w:t xml:space="preserve"> 24. rujna 2019. </w:t>
      </w:r>
      <w:r w:rsidR="00A17A55">
        <w:rPr>
          <w:rFonts w:ascii="Times New Roman" w:hAnsi="Times New Roman"/>
          <w:sz w:val="24"/>
          <w:szCs w:val="24"/>
        </w:rPr>
        <w:t xml:space="preserve"> </w:t>
      </w:r>
    </w:p>
    <w:p w:rsidRPr="00D011F3" w:rsidR="00450291" w:rsidP="00D011F3" w:rsidRDefault="0045029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011F3">
        <w:rPr>
          <w:rFonts w:ascii="Times New Roman" w:hAnsi="Times New Roman"/>
          <w:sz w:val="24"/>
          <w:szCs w:val="24"/>
        </w:rPr>
        <w:t xml:space="preserve">r i j e š i o </w:t>
      </w:r>
      <w:r w:rsidRPr="00D011F3" w:rsidR="00B92B86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 xml:space="preserve"> j e</w:t>
      </w:r>
    </w:p>
    <w:p w:rsidR="00ED1CB4" w:rsidP="00D011F3" w:rsidRDefault="00ED1CB4">
      <w:pPr>
        <w:spacing w:after="0" w:line="240" w:lineRule="auto"/>
        <w:jc w:val="center"/>
        <w:rPr>
          <w:sz w:val="24"/>
          <w:szCs w:val="24"/>
        </w:rPr>
      </w:pPr>
    </w:p>
    <w:p w:rsidR="00ED1CB4" w:rsidP="00A17A55" w:rsidRDefault="00A17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Prijedlog potrošača </w:t>
      </w:r>
      <w:r w:rsidR="00DD7444">
        <w:rPr>
          <w:rFonts w:ascii="Times New Roman" w:hAnsi="Times New Roman"/>
          <w:sz w:val="24"/>
          <w:szCs w:val="24"/>
        </w:rPr>
        <w:t xml:space="preserve">Melite Kubice </w:t>
      </w:r>
      <w:r w:rsidR="0001178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za otvaranje stečajnog postupka,  smatra se povučenim.</w:t>
      </w:r>
    </w:p>
    <w:p w:rsidRPr="001051EE" w:rsidR="00A17A55" w:rsidP="001A706E" w:rsidRDefault="00A17A5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D011F3" w:rsidR="00342CFC" w:rsidP="00D011F3" w:rsidRDefault="00806E0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011F3">
        <w:rPr>
          <w:rFonts w:ascii="Times New Roman" w:hAnsi="Times New Roman"/>
          <w:sz w:val="24"/>
          <w:szCs w:val="24"/>
        </w:rPr>
        <w:t>O</w:t>
      </w:r>
      <w:r w:rsidRPr="00D011F3" w:rsidR="00342CFC">
        <w:rPr>
          <w:rFonts w:ascii="Times New Roman" w:hAnsi="Times New Roman"/>
          <w:sz w:val="24"/>
          <w:szCs w:val="24"/>
        </w:rPr>
        <w:t>brazloženje</w:t>
      </w:r>
    </w:p>
    <w:p w:rsidRPr="00D011F3" w:rsidR="00ED1CB4" w:rsidP="00D011F3" w:rsidRDefault="00ED1C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Pr="001B40BE" w:rsidR="004148B4" w:rsidP="004148B4" w:rsidRDefault="004148B4">
      <w:pPr>
        <w:pStyle w:val="Tijeloteksta"/>
        <w:ind w:firstLine="720"/>
        <w:rPr>
          <w:szCs w:val="24"/>
        </w:rPr>
      </w:pPr>
      <w:r w:rsidRPr="001B40BE">
        <w:rPr>
          <w:szCs w:val="24"/>
        </w:rPr>
        <w:t>Predlagatelj</w:t>
      </w:r>
      <w:r w:rsidR="00DD7444">
        <w:rPr>
          <w:szCs w:val="24"/>
        </w:rPr>
        <w:t xml:space="preserve"> Melita Kubica podnijela </w:t>
      </w:r>
      <w:r w:rsidRPr="001B40BE">
        <w:rPr>
          <w:szCs w:val="24"/>
        </w:rPr>
        <w:t xml:space="preserve">je ovome sudu  zahtjev za pokretanje osobnog stečaja potrošača. </w:t>
      </w:r>
    </w:p>
    <w:p w:rsidRPr="001B40BE" w:rsidR="004148B4" w:rsidP="004148B4" w:rsidRDefault="004148B4">
      <w:pPr>
        <w:pStyle w:val="Tijeloteksta"/>
        <w:ind w:firstLine="720"/>
        <w:rPr>
          <w:szCs w:val="24"/>
        </w:rPr>
      </w:pPr>
    </w:p>
    <w:p w:rsidRPr="001B40BE" w:rsidR="004148B4" w:rsidP="004148B4" w:rsidRDefault="004148B4">
      <w:pPr>
        <w:pStyle w:val="Tijeloteksta"/>
        <w:ind w:firstLine="720"/>
        <w:rPr>
          <w:szCs w:val="24"/>
        </w:rPr>
      </w:pPr>
      <w:r w:rsidRPr="001B40BE">
        <w:rPr>
          <w:szCs w:val="24"/>
        </w:rPr>
        <w:t>Uz prijedlog priloži</w:t>
      </w:r>
      <w:r w:rsidR="00DD7444">
        <w:rPr>
          <w:szCs w:val="24"/>
        </w:rPr>
        <w:t>la</w:t>
      </w:r>
      <w:r w:rsidRPr="001B40BE">
        <w:rPr>
          <w:szCs w:val="24"/>
        </w:rPr>
        <w:t xml:space="preserve"> je  ispunjen obrazac Plana ispunjenja obveza  u  kojem predlaže postotak umanjenja obveza prema svakom vjerovniku u sto postotnom iznosu odnosno otpis cjelokupnog duga, a ne  umanjenje obveze. </w:t>
      </w:r>
    </w:p>
    <w:p w:rsidRPr="001B40BE" w:rsidR="004148B4" w:rsidP="004148B4" w:rsidRDefault="004148B4">
      <w:pPr>
        <w:pStyle w:val="Tijeloteksta"/>
        <w:ind w:firstLine="720"/>
        <w:rPr>
          <w:szCs w:val="24"/>
        </w:rPr>
      </w:pPr>
    </w:p>
    <w:p w:rsidR="004148B4" w:rsidP="004148B4" w:rsidRDefault="004148B4">
      <w:pPr>
        <w:pStyle w:val="Tijeloteksta"/>
        <w:ind w:firstLine="720"/>
        <w:rPr>
          <w:szCs w:val="24"/>
        </w:rPr>
      </w:pPr>
      <w:r>
        <w:rPr>
          <w:szCs w:val="24"/>
        </w:rPr>
        <w:t>Ispitujući ispunjen obrazac Plana ispunjenja obveza priložen uz prijedlog, sud je utvrdio  da je predlagatelj</w:t>
      </w:r>
      <w:r w:rsidR="00DD7444">
        <w:rPr>
          <w:szCs w:val="24"/>
        </w:rPr>
        <w:t>ica  tražila</w:t>
      </w:r>
      <w:r>
        <w:rPr>
          <w:szCs w:val="24"/>
        </w:rPr>
        <w:t xml:space="preserve"> oslobođenje svih obveza u cijelosti.</w:t>
      </w:r>
    </w:p>
    <w:p w:rsidR="004148B4" w:rsidP="004148B4" w:rsidRDefault="004148B4">
      <w:pPr>
        <w:pStyle w:val="Tijeloteksta"/>
        <w:ind w:firstLine="720"/>
        <w:rPr>
          <w:szCs w:val="24"/>
        </w:rPr>
      </w:pPr>
    </w:p>
    <w:p w:rsidR="004148B4" w:rsidP="004148B4" w:rsidRDefault="004148B4">
      <w:pPr>
        <w:pStyle w:val="Tijeloteksta"/>
        <w:ind w:firstLine="720"/>
        <w:rPr>
          <w:szCs w:val="24"/>
        </w:rPr>
      </w:pPr>
      <w:r>
        <w:rPr>
          <w:szCs w:val="24"/>
        </w:rPr>
        <w:t xml:space="preserve">Nalazeći   da ovako ispunjen obrazac po svom sadržaju uopće ne predstavlja Plan ispunjenja obveza, sud je </w:t>
      </w:r>
      <w:r w:rsidR="00FF4F7F">
        <w:rPr>
          <w:szCs w:val="24"/>
        </w:rPr>
        <w:t xml:space="preserve">zaključkom Sp-2267/2019-4 od 3. rujna 2019. </w:t>
      </w:r>
      <w:r>
        <w:rPr>
          <w:szCs w:val="24"/>
        </w:rPr>
        <w:t xml:space="preserve"> vratio </w:t>
      </w:r>
      <w:r w:rsidR="00FF4F7F">
        <w:rPr>
          <w:szCs w:val="24"/>
        </w:rPr>
        <w:t xml:space="preserve">obrazac </w:t>
      </w:r>
      <w:r>
        <w:rPr>
          <w:szCs w:val="24"/>
        </w:rPr>
        <w:t xml:space="preserve">predlagatelju na ispravak uz uputu na koji način  obrazac treba ispuniti u roku od 8 dana,  </w:t>
      </w:r>
      <w:r w:rsidR="00FF4F7F">
        <w:rPr>
          <w:szCs w:val="24"/>
        </w:rPr>
        <w:t>te</w:t>
      </w:r>
      <w:r>
        <w:rPr>
          <w:szCs w:val="24"/>
        </w:rPr>
        <w:t xml:space="preserve"> upozorenje na  pravne posljedice zbog nepostupanja po uputi suda.  </w:t>
      </w:r>
    </w:p>
    <w:p w:rsidR="004148B4" w:rsidP="004148B4" w:rsidRDefault="004148B4">
      <w:pPr>
        <w:pStyle w:val="Tijeloteksta"/>
        <w:ind w:firstLine="720"/>
        <w:rPr>
          <w:szCs w:val="24"/>
        </w:rPr>
      </w:pPr>
    </w:p>
    <w:p w:rsidR="004148B4" w:rsidP="004148B4" w:rsidRDefault="004148B4">
      <w:pPr>
        <w:pStyle w:val="Tijeloteksta"/>
        <w:ind w:firstLine="720"/>
        <w:rPr>
          <w:szCs w:val="24"/>
        </w:rPr>
      </w:pPr>
      <w:r>
        <w:rPr>
          <w:szCs w:val="24"/>
        </w:rPr>
        <w:t xml:space="preserve">Zaključak o vraćanju Plana ispunjenja obveza objavljen je na e oglasnoj ploči </w:t>
      </w:r>
      <w:r w:rsidR="00DD7444">
        <w:rPr>
          <w:szCs w:val="24"/>
        </w:rPr>
        <w:t>3</w:t>
      </w:r>
      <w:r>
        <w:rPr>
          <w:szCs w:val="24"/>
        </w:rPr>
        <w:t>. rujna 201</w:t>
      </w:r>
      <w:r w:rsidR="00DD7444">
        <w:rPr>
          <w:szCs w:val="24"/>
        </w:rPr>
        <w:t>9</w:t>
      </w:r>
      <w:r>
        <w:rPr>
          <w:szCs w:val="24"/>
        </w:rPr>
        <w:t xml:space="preserve">. </w:t>
      </w:r>
    </w:p>
    <w:p w:rsidR="004148B4" w:rsidP="004148B4" w:rsidRDefault="004148B4">
      <w:pPr>
        <w:pStyle w:val="Tijeloteksta"/>
        <w:ind w:firstLine="720"/>
        <w:rPr>
          <w:szCs w:val="24"/>
        </w:rPr>
      </w:pPr>
    </w:p>
    <w:p w:rsidR="004148B4" w:rsidP="004148B4" w:rsidRDefault="004148B4">
      <w:pPr>
        <w:pStyle w:val="Tijeloteksta"/>
        <w:ind w:firstLine="720"/>
        <w:rPr>
          <w:szCs w:val="24"/>
        </w:rPr>
      </w:pPr>
      <w:r>
        <w:rPr>
          <w:szCs w:val="24"/>
        </w:rPr>
        <w:t xml:space="preserve">Kako nakon proteka roka predlagatelj nije postupio po nalogu suda, valjalo je temeljem odredbe čl. 109. st. 4.  ZPP-a,  a koje odredbe se primjenjuju u  ovom postupku temeljem odredbe čl.10. Stečajnog zakona ( Narodne novine 71/15), sukladno odredbi čl. 23. Zakona o stečaju potrošača ( Narodne novine 100/15), valjalo je riješiti kao u izreci.  </w:t>
      </w:r>
    </w:p>
    <w:p w:rsidR="004148B4" w:rsidP="004148B4" w:rsidRDefault="004148B4">
      <w:pPr>
        <w:pStyle w:val="Tijeloteksta"/>
        <w:rPr>
          <w:szCs w:val="24"/>
        </w:rPr>
      </w:pPr>
      <w:r>
        <w:rPr>
          <w:szCs w:val="24"/>
        </w:rPr>
        <w:lastRenderedPageBreak/>
        <w:tab/>
        <w:t xml:space="preserve">Slijedom iznijetog riješeno je kao u izreci. </w:t>
      </w:r>
    </w:p>
    <w:p w:rsidR="00A17A55" w:rsidP="00D011F3" w:rsidRDefault="00A17A55">
      <w:pPr>
        <w:pStyle w:val="Tijeloteksta"/>
        <w:ind w:firstLine="720"/>
        <w:rPr>
          <w:szCs w:val="24"/>
        </w:rPr>
      </w:pPr>
    </w:p>
    <w:p w:rsidR="00A17A55" w:rsidP="00D011F3" w:rsidRDefault="00A17A55">
      <w:pPr>
        <w:pStyle w:val="Tijeloteksta"/>
        <w:ind w:firstLine="720"/>
        <w:rPr>
          <w:szCs w:val="24"/>
        </w:rPr>
      </w:pPr>
    </w:p>
    <w:p w:rsidR="00B93DF9" w:rsidP="00801CCA" w:rsidRDefault="00FA46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 </w:t>
      </w:r>
      <w:r w:rsidRPr="00D011F3" w:rsidR="00E454C5">
        <w:rPr>
          <w:rFonts w:ascii="Times New Roman" w:hAnsi="Times New Roman"/>
          <w:sz w:val="24"/>
          <w:szCs w:val="24"/>
        </w:rPr>
        <w:t>Virovitic</w:t>
      </w:r>
      <w:r w:rsidR="003A6D78">
        <w:rPr>
          <w:rFonts w:ascii="Times New Roman" w:hAnsi="Times New Roman"/>
          <w:sz w:val="24"/>
          <w:szCs w:val="24"/>
        </w:rPr>
        <w:t>i</w:t>
      </w:r>
      <w:r w:rsidRPr="00D011F3" w:rsidR="00342CFC">
        <w:rPr>
          <w:rFonts w:ascii="Times New Roman" w:hAnsi="Times New Roman"/>
          <w:sz w:val="24"/>
          <w:szCs w:val="24"/>
        </w:rPr>
        <w:t xml:space="preserve"> </w:t>
      </w:r>
      <w:r w:rsidR="00DD7444">
        <w:rPr>
          <w:rFonts w:ascii="Times New Roman" w:hAnsi="Times New Roman"/>
          <w:sz w:val="24"/>
          <w:szCs w:val="24"/>
        </w:rPr>
        <w:t xml:space="preserve">24. rujna 2019. </w:t>
      </w:r>
      <w:r w:rsidR="00A17A55">
        <w:rPr>
          <w:rFonts w:ascii="Times New Roman" w:hAnsi="Times New Roman"/>
          <w:sz w:val="24"/>
          <w:szCs w:val="24"/>
        </w:rPr>
        <w:t xml:space="preserve"> </w:t>
      </w:r>
    </w:p>
    <w:p w:rsidRPr="00D011F3" w:rsidR="00EB24E6" w:rsidP="00A17A55" w:rsidRDefault="00EB24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D011F3" w:rsidR="00B93DF9" w:rsidP="00D011F3" w:rsidRDefault="006F4AC9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 w:rsidRPr="00D011F3">
        <w:rPr>
          <w:rFonts w:ascii="Times New Roman" w:hAnsi="Times New Roman"/>
          <w:sz w:val="24"/>
          <w:szCs w:val="24"/>
        </w:rPr>
        <w:t>Su</w:t>
      </w:r>
      <w:r w:rsidR="00FA46A4">
        <w:rPr>
          <w:rFonts w:ascii="Times New Roman" w:hAnsi="Times New Roman"/>
          <w:sz w:val="24"/>
          <w:szCs w:val="24"/>
        </w:rPr>
        <w:t>dac:</w:t>
      </w:r>
    </w:p>
    <w:p w:rsidRPr="00D011F3" w:rsidR="00B93DF9" w:rsidP="00A17A55" w:rsidRDefault="00B93D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14B2" w:rsidP="00D47845" w:rsidRDefault="003A6D78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Zoran Mandić</w:t>
      </w:r>
      <w:r w:rsidR="004148B4">
        <w:rPr>
          <w:rFonts w:ascii="Times New Roman" w:hAnsi="Times New Roman"/>
          <w:sz w:val="24"/>
          <w:szCs w:val="24"/>
        </w:rPr>
        <w:t xml:space="preserve"> v.r.</w:t>
      </w:r>
    </w:p>
    <w:p w:rsidR="00A17A55" w:rsidP="00A17A55" w:rsidRDefault="00A17A55">
      <w:pPr>
        <w:pStyle w:val="Uvuenotijeloteksta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17A55" w:rsidP="00A17A55" w:rsidRDefault="00FA46A4">
      <w:pPr>
        <w:pStyle w:val="Uvuenotijeloteksta"/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Uputa o pravnom lijeku:</w:t>
      </w:r>
      <w:r w:rsidRPr="00D011F3" w:rsidR="00D011F3">
        <w:rPr>
          <w:rFonts w:ascii="Times New Roman" w:hAnsi="Times New Roman"/>
          <w:sz w:val="24"/>
          <w:szCs w:val="24"/>
        </w:rPr>
        <w:t xml:space="preserve"> </w:t>
      </w:r>
      <w:r w:rsidRPr="00A17A55" w:rsidR="00A17A55">
        <w:rPr>
          <w:rFonts w:ascii="Times New Roman" w:hAnsi="Times New Roman"/>
          <w:sz w:val="24"/>
          <w:szCs w:val="24"/>
        </w:rPr>
        <w:t xml:space="preserve">Protiv ovog rješenja  nezadovoljna stranka ima pravo  žalbe u roku od 15 dana od dana primitka pismenog otpravka istog. Žalba se podnosi pismeno putem ovoga suda u tri istovjetna primjerka, a o žalbi odlučuje viši nadležni sud. </w:t>
      </w:r>
    </w:p>
    <w:p w:rsidR="00A17A55" w:rsidP="00A17A55" w:rsidRDefault="00A17A55">
      <w:pPr>
        <w:pStyle w:val="Uvuenotijelotekst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Pr="00D011F3" w:rsidR="00A17A55" w:rsidP="00B450A4" w:rsidRDefault="00A17A55">
      <w:pPr>
        <w:pStyle w:val="Uvuenotijeloteksta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A17A55" w:rsidP="00DD7444" w:rsidRDefault="00A17A55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A17A55">
        <w:rPr>
          <w:rFonts w:ascii="Times New Roman" w:hAnsi="Times New Roman"/>
          <w:sz w:val="24"/>
          <w:szCs w:val="24"/>
        </w:rPr>
        <w:t>Dostaviti:</w:t>
      </w:r>
    </w:p>
    <w:p w:rsidRPr="00A17A55" w:rsidR="00A17A55" w:rsidP="00A17A55" w:rsidRDefault="00A17A5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7A55" w:rsidP="00A17A55" w:rsidRDefault="00A17A5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7A55">
        <w:rPr>
          <w:rFonts w:ascii="Times New Roman" w:hAnsi="Times New Roman"/>
          <w:sz w:val="24"/>
          <w:szCs w:val="24"/>
        </w:rPr>
        <w:t>Svim sudionicima putem mrežne stranice  e oglasna ploča sudova.</w:t>
      </w:r>
    </w:p>
    <w:p w:rsidRPr="00A17A55" w:rsidR="00A17A55" w:rsidP="00A17A55" w:rsidRDefault="00A17A5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7A55">
        <w:rPr>
          <w:rFonts w:ascii="Times New Roman" w:hAnsi="Times New Roman"/>
          <w:sz w:val="24"/>
          <w:szCs w:val="24"/>
        </w:rPr>
        <w:t xml:space="preserve"> </w:t>
      </w:r>
    </w:p>
    <w:p w:rsidR="00A17A55" w:rsidP="00A17A55" w:rsidRDefault="00A17A5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7A55">
        <w:rPr>
          <w:rFonts w:ascii="Times New Roman" w:hAnsi="Times New Roman"/>
          <w:sz w:val="24"/>
          <w:szCs w:val="24"/>
        </w:rPr>
        <w:t xml:space="preserve">Smatra se da je dostava pismena  obavljena osmog dana od dana objave pismena na mrežnoj stranici e oglasna ploča sudova ( čl. 25. st. 2. ZSP-a). </w:t>
      </w:r>
    </w:p>
    <w:p w:rsidR="00A17A55" w:rsidP="00A17A55" w:rsidRDefault="00A17A5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A17A55" w:rsidR="00A17A55" w:rsidP="00A17A55" w:rsidRDefault="00A17A55">
      <w:pPr>
        <w:spacing w:after="0" w:line="240" w:lineRule="auto"/>
        <w:ind w:left="2832" w:firstLine="708"/>
        <w:jc w:val="center"/>
        <w:rPr>
          <w:rFonts w:ascii="Times New Roman" w:hAnsi="Times New Roman"/>
          <w:sz w:val="24"/>
          <w:szCs w:val="24"/>
        </w:rPr>
      </w:pPr>
      <w:r w:rsidRPr="00A17A55">
        <w:rPr>
          <w:rFonts w:ascii="Times New Roman" w:hAnsi="Times New Roman"/>
          <w:sz w:val="24"/>
          <w:szCs w:val="24"/>
        </w:rPr>
        <w:t>Za točnost otpravka – ovlašteni službenik</w:t>
      </w:r>
    </w:p>
    <w:p w:rsidR="00A17A55" w:rsidP="00A17A55" w:rsidRDefault="00A17A5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A17A55" w:rsidR="00A17A55" w:rsidP="00A17A55" w:rsidRDefault="00A17A55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A17A55">
        <w:rPr>
          <w:rFonts w:ascii="Times New Roman" w:hAnsi="Times New Roman"/>
          <w:sz w:val="24"/>
          <w:szCs w:val="24"/>
        </w:rPr>
        <w:t xml:space="preserve">Gordana Prka </w:t>
      </w:r>
    </w:p>
    <w:p w:rsidR="00113479" w:rsidP="00A17A55" w:rsidRDefault="0011347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Pr="00D011F3" w:rsidR="00B93DF9" w:rsidP="00A17A55" w:rsidRDefault="00B93DF9">
      <w:pPr>
        <w:spacing w:after="0" w:line="240" w:lineRule="auto"/>
        <w:ind w:firstLine="360"/>
        <w:jc w:val="right"/>
        <w:rPr>
          <w:rFonts w:ascii="Times New Roman" w:hAnsi="Times New Roman"/>
          <w:sz w:val="24"/>
          <w:szCs w:val="24"/>
        </w:rPr>
      </w:pPr>
    </w:p>
    <w:sectPr w:rsidRPr="00D011F3" w:rsidR="00B93DF9" w:rsidSect="008659E3">
      <w:headerReference w:type="default" r:id="rId10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33CA5" w:rsidP="00501147" w:rsidRDefault="00D33CA5">
      <w:pPr>
        <w:spacing w:after="0" w:line="240" w:lineRule="auto"/>
      </w:pPr>
      <w:r>
        <w:separator/>
      </w:r>
    </w:p>
  </w:endnote>
  <w:endnote w:type="continuationSeparator" w:id="0">
    <w:p w:rsidR="00D33CA5" w:rsidP="00501147" w:rsidRDefault="00D33C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33CA5" w:rsidP="00501147" w:rsidRDefault="00D33CA5">
      <w:pPr>
        <w:spacing w:after="0" w:line="240" w:lineRule="auto"/>
      </w:pPr>
      <w:r>
        <w:separator/>
      </w:r>
    </w:p>
  </w:footnote>
  <w:footnote w:type="continuationSeparator" w:id="0">
    <w:p w:rsidR="00D33CA5" w:rsidP="00501147" w:rsidRDefault="00D33C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26311" w:rsidR="00E86F95" w:rsidP="00E86F95" w:rsidRDefault="00E86F95">
    <w:pPr>
      <w:pStyle w:val="Zaglavlje"/>
      <w:spacing w:after="0" w:line="240" w:lineRule="auto"/>
      <w:jc w:val="right"/>
      <w:rPr>
        <w:rFonts w:ascii="Times New Roman" w:hAnsi="Times New Roman"/>
        <w:sz w:val="24"/>
        <w:szCs w:val="24"/>
      </w:rPr>
    </w:pPr>
    <w:r w:rsidRPr="00F26311">
      <w:rPr>
        <w:rFonts w:ascii="Times New Roman" w:hAnsi="Times New Roman"/>
        <w:sz w:val="24"/>
        <w:szCs w:val="24"/>
      </w:rPr>
      <w:fldChar w:fldCharType="begin"/>
    </w:r>
    <w:r w:rsidRPr="00F26311">
      <w:rPr>
        <w:rFonts w:ascii="Times New Roman" w:hAnsi="Times New Roman"/>
        <w:sz w:val="24"/>
        <w:szCs w:val="24"/>
      </w:rPr>
      <w:instrText xml:space="preserve"> STYLEREF  VS_Verzija  \* MERGEFORMAT </w:instrText>
    </w:r>
    <w:r w:rsidRPr="00F26311">
      <w:rPr>
        <w:rFonts w:ascii="Times New Roman" w:hAnsi="Times New Roman"/>
        <w:sz w:val="24"/>
        <w:szCs w:val="24"/>
      </w:rPr>
      <w:fldChar w:fldCharType="separate"/>
    </w:r>
    <w:r w:rsidR="00EC059F">
      <w:rPr>
        <w:rFonts w:ascii="Times New Roman" w:hAnsi="Times New Roman"/>
        <w:noProof/>
        <w:sz w:val="24"/>
        <w:szCs w:val="24"/>
      </w:rPr>
      <w:t>Poslovni broj: 7 Sp-2267/2019-7</w:t>
    </w:r>
    <w:r w:rsidRPr="00F26311">
      <w:rPr>
        <w:rFonts w:ascii="Times New Roman" w:hAnsi="Times New Roman"/>
        <w:sz w:val="24"/>
        <w:szCs w:val="24"/>
      </w:rPr>
      <w:fldChar w:fldCharType="end"/>
    </w:r>
  </w:p>
  <w:p w:rsidRPr="00A31587" w:rsidR="00A31587" w:rsidP="00A31587" w:rsidRDefault="00A31587">
    <w:pPr>
      <w:pStyle w:val="Zaglavlje"/>
      <w:spacing w:after="0" w:line="240" w:lineRule="auto"/>
      <w:jc w:val="center"/>
      <w:rPr>
        <w:rFonts w:ascii="Times New Roman" w:hAnsi="Times New Roman"/>
        <w:sz w:val="24"/>
        <w:szCs w:val="24"/>
      </w:rPr>
    </w:pPr>
    <w:r w:rsidRPr="00A31587">
      <w:rPr>
        <w:rFonts w:ascii="Times New Roman" w:hAnsi="Times New Roman"/>
        <w:sz w:val="24"/>
        <w:szCs w:val="24"/>
      </w:rPr>
      <w:fldChar w:fldCharType="begin"/>
    </w:r>
    <w:r w:rsidRPr="00A31587">
      <w:rPr>
        <w:rFonts w:ascii="Times New Roman" w:hAnsi="Times New Roman"/>
        <w:sz w:val="24"/>
        <w:szCs w:val="24"/>
      </w:rPr>
      <w:instrText>PAGE   \* MERGEFORMAT</w:instrText>
    </w:r>
    <w:r w:rsidRPr="00A31587">
      <w:rPr>
        <w:rFonts w:ascii="Times New Roman" w:hAnsi="Times New Roman"/>
        <w:sz w:val="24"/>
        <w:szCs w:val="24"/>
      </w:rPr>
      <w:fldChar w:fldCharType="separate"/>
    </w:r>
    <w:r w:rsidR="00EC059F">
      <w:rPr>
        <w:rFonts w:ascii="Times New Roman" w:hAnsi="Times New Roman"/>
        <w:noProof/>
        <w:sz w:val="24"/>
        <w:szCs w:val="24"/>
      </w:rPr>
      <w:t>2</w:t>
    </w:r>
    <w:r w:rsidRPr="00A31587">
      <w:rPr>
        <w:rFonts w:ascii="Times New Roman" w:hAnsi="Times New Roman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F37A1C"/>
    <w:multiLevelType w:val="hybridMultilevel"/>
    <w:tmpl w:val="F9B8B012"/>
    <w:lvl w:ilvl="0" w:tplc="7AA8EDC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5D143F6"/>
    <w:multiLevelType w:val="hybridMultilevel"/>
    <w:tmpl w:val="719E3AA6"/>
    <w:lvl w:ilvl="0" w:tplc="71601348">
      <w:start w:val="1"/>
      <w:numFmt w:val="upperRoman"/>
      <w:lvlText w:val="%1."/>
      <w:lvlJc w:val="left"/>
      <w:pPr>
        <w:tabs>
          <w:tab w:val="num" w:pos="1635"/>
        </w:tabs>
        <w:ind w:left="1635" w:hanging="915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79CF4954"/>
    <w:multiLevelType w:val="singleLevel"/>
    <w:tmpl w:val="5212D4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eastAsia="Times New Roman" w:cs="Times New Roman"/>
      </w:rPr>
    </w:lvl>
  </w:abstractNum>
  <w:num w:numId="1">
    <w:abstractNumId w:val="1"/>
  </w:num>
  <w:num w:numId="2">
    <w:abstractNumId w:val="2"/>
    <w:lvlOverride w:ilvl="0">
      <w:startOverride w:val="1"/>
    </w:lvlOverride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72"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12"/>
    <w:rsid w:val="0001178E"/>
    <w:rsid w:val="00030A9E"/>
    <w:rsid w:val="0004207D"/>
    <w:rsid w:val="00087C43"/>
    <w:rsid w:val="00094135"/>
    <w:rsid w:val="001051EE"/>
    <w:rsid w:val="00113479"/>
    <w:rsid w:val="00122539"/>
    <w:rsid w:val="00161F63"/>
    <w:rsid w:val="00194888"/>
    <w:rsid w:val="001A706E"/>
    <w:rsid w:val="001B00FD"/>
    <w:rsid w:val="001F6DF0"/>
    <w:rsid w:val="0022332B"/>
    <w:rsid w:val="00237FCE"/>
    <w:rsid w:val="0024381F"/>
    <w:rsid w:val="002B0868"/>
    <w:rsid w:val="002B3EA5"/>
    <w:rsid w:val="002D049F"/>
    <w:rsid w:val="002D2FC4"/>
    <w:rsid w:val="002E3DDB"/>
    <w:rsid w:val="00303F4F"/>
    <w:rsid w:val="003128C9"/>
    <w:rsid w:val="00334537"/>
    <w:rsid w:val="00341823"/>
    <w:rsid w:val="00342CFC"/>
    <w:rsid w:val="00345212"/>
    <w:rsid w:val="003625E4"/>
    <w:rsid w:val="00385BF0"/>
    <w:rsid w:val="00394A8C"/>
    <w:rsid w:val="003A4477"/>
    <w:rsid w:val="003A6D78"/>
    <w:rsid w:val="003C4DF1"/>
    <w:rsid w:val="003D37F4"/>
    <w:rsid w:val="004148B4"/>
    <w:rsid w:val="00450291"/>
    <w:rsid w:val="00464338"/>
    <w:rsid w:val="0049749B"/>
    <w:rsid w:val="004A0BD1"/>
    <w:rsid w:val="004A33E3"/>
    <w:rsid w:val="004E1C60"/>
    <w:rsid w:val="00501147"/>
    <w:rsid w:val="00502D3F"/>
    <w:rsid w:val="005A6907"/>
    <w:rsid w:val="005E1D89"/>
    <w:rsid w:val="005F633B"/>
    <w:rsid w:val="0060343F"/>
    <w:rsid w:val="00625229"/>
    <w:rsid w:val="006870CE"/>
    <w:rsid w:val="00687ED9"/>
    <w:rsid w:val="00693393"/>
    <w:rsid w:val="006938BB"/>
    <w:rsid w:val="00696915"/>
    <w:rsid w:val="006B33BD"/>
    <w:rsid w:val="006F4AC9"/>
    <w:rsid w:val="0071675B"/>
    <w:rsid w:val="00741600"/>
    <w:rsid w:val="00766F5C"/>
    <w:rsid w:val="007802E2"/>
    <w:rsid w:val="0078776D"/>
    <w:rsid w:val="007A409A"/>
    <w:rsid w:val="007D13E9"/>
    <w:rsid w:val="007D66FD"/>
    <w:rsid w:val="00801CCA"/>
    <w:rsid w:val="00806E0D"/>
    <w:rsid w:val="00813A92"/>
    <w:rsid w:val="008174E7"/>
    <w:rsid w:val="008659E3"/>
    <w:rsid w:val="00885BDD"/>
    <w:rsid w:val="008A14B2"/>
    <w:rsid w:val="008A6557"/>
    <w:rsid w:val="008C2F05"/>
    <w:rsid w:val="008C3A31"/>
    <w:rsid w:val="008D05FD"/>
    <w:rsid w:val="0096157B"/>
    <w:rsid w:val="00962F00"/>
    <w:rsid w:val="00964D1A"/>
    <w:rsid w:val="00975368"/>
    <w:rsid w:val="009807E0"/>
    <w:rsid w:val="009C4993"/>
    <w:rsid w:val="00A17A55"/>
    <w:rsid w:val="00A31587"/>
    <w:rsid w:val="00A65E60"/>
    <w:rsid w:val="00AA66B1"/>
    <w:rsid w:val="00AF28D9"/>
    <w:rsid w:val="00B00B9A"/>
    <w:rsid w:val="00B43087"/>
    <w:rsid w:val="00B450A4"/>
    <w:rsid w:val="00B92B86"/>
    <w:rsid w:val="00B93DF9"/>
    <w:rsid w:val="00BC5568"/>
    <w:rsid w:val="00C50709"/>
    <w:rsid w:val="00C61A77"/>
    <w:rsid w:val="00CB0DAC"/>
    <w:rsid w:val="00CC1D9C"/>
    <w:rsid w:val="00CF06ED"/>
    <w:rsid w:val="00D011F3"/>
    <w:rsid w:val="00D228AD"/>
    <w:rsid w:val="00D33CA5"/>
    <w:rsid w:val="00D43FE4"/>
    <w:rsid w:val="00D47845"/>
    <w:rsid w:val="00D50D29"/>
    <w:rsid w:val="00D7320A"/>
    <w:rsid w:val="00D921F8"/>
    <w:rsid w:val="00DB3A9D"/>
    <w:rsid w:val="00DB5D1B"/>
    <w:rsid w:val="00DC66A8"/>
    <w:rsid w:val="00DD7444"/>
    <w:rsid w:val="00E00227"/>
    <w:rsid w:val="00E20817"/>
    <w:rsid w:val="00E349A5"/>
    <w:rsid w:val="00E454C5"/>
    <w:rsid w:val="00E54865"/>
    <w:rsid w:val="00E84819"/>
    <w:rsid w:val="00E86F95"/>
    <w:rsid w:val="00E875E4"/>
    <w:rsid w:val="00EB24E6"/>
    <w:rsid w:val="00EC059F"/>
    <w:rsid w:val="00EC15A5"/>
    <w:rsid w:val="00ED1CB4"/>
    <w:rsid w:val="00ED2301"/>
    <w:rsid w:val="00EF037A"/>
    <w:rsid w:val="00F12359"/>
    <w:rsid w:val="00F85E94"/>
    <w:rsid w:val="00FA46A4"/>
    <w:rsid w:val="00FE5776"/>
    <w:rsid w:val="00FF4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5:docId w15:val="{F04D3616-31FE-483D-99A9-D182206C7E40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E86F95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rsid w:val="00464338"/>
    <w:pPr>
      <w:spacing w:after="0" w:line="240" w:lineRule="auto"/>
      <w:jc w:val="both"/>
    </w:pPr>
    <w:rPr>
      <w:rFonts w:ascii="Times New Roman" w:hAnsi="Times New Roman" w:eastAsia="Times New Roman"/>
      <w:sz w:val="24"/>
      <w:szCs w:val="20"/>
      <w:lang w:eastAsia="hr-HR"/>
    </w:rPr>
  </w:style>
  <w:style w:type="character" w:styleId="TijelotekstaChar" w:customStyle="true">
    <w:name w:val="Tijelo teksta Char"/>
    <w:basedOn w:val="Zadanifontodlomka"/>
    <w:link w:val="Tijeloteksta"/>
    <w:rsid w:val="00464338"/>
    <w:rPr>
      <w:rFonts w:ascii="Times New Roman" w:hAnsi="Times New Roman" w:eastAsia="Times New Roman"/>
      <w:sz w:val="24"/>
    </w:rPr>
  </w:style>
  <w:style w:type="paragraph" w:styleId="Odlomakpopisa">
    <w:name w:val="List Paragraph"/>
    <w:basedOn w:val="Normal"/>
    <w:uiPriority w:val="34"/>
    <w:qFormat/>
    <w:rsid w:val="006F4AC9"/>
    <w:pPr>
      <w:spacing w:after="0" w:line="240" w:lineRule="auto"/>
      <w:ind w:left="720"/>
      <w:contextualSpacing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unhideWhenUsed/>
    <w:rsid w:val="00D011F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rsid w:val="00D011F3"/>
    <w:rPr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EC059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C059F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C059F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C059F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C059F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9730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0349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24. rujna 2019.</izvorni_sadrzaj>
    <derivirana_varijabla naziv="DomainObject.DatumDonosenjaOdluke_1">24.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Zoran</izvorni_sadrzaj>
    <derivirana_varijabla naziv="DomainObject.DonositeljOdluke.Ime_1">Zoran</derivirana_varijabla>
  </DomainObject.DonositeljOdluke.Ime>
  <DomainObject.DonositeljOdluke.Prezime>
    <izvorni_sadrzaj>Mandić</izvorni_sadrzaj>
    <derivirana_varijabla naziv="DomainObject.DonositeljOdluke.Prezime_1">Mandić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2267</izvorni_sadrzaj>
    <derivirana_varijabla naziv="DomainObject.Predmet.Broj_1">2267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2019.</izvorni_sadrzaj>
    <derivirana_varijabla naziv="DomainObject.Predmet.DatumOsnivanja_1">22.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Sp-2267/2019</izvorni_sadrzaj>
    <derivirana_varijabla naziv="DomainObject.Predmet.OznakaBroj_1">Sp-2267/2019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10</izvorni_sadrzaj>
    <derivirana_varijabla naziv="DomainObject.Predmet.Referada.Prostorija.Naziv_1">Sudnica 10</derivirana_varijabla>
  </DomainObject.Predmet.Referada.Prostorija.Naziv>
  <DomainObject.Predmet.Referada.Prostorija.Oznaka>
    <izvorni_sadrzaj>10</izvorni_sadrzaj>
    <derivirana_varijabla naziv="DomainObject.Predmet.Referada.Prostorija.Oznaka_1">10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Zoran Mandić</izvorni_sadrzaj>
    <derivirana_varijabla naziv="DomainObject.Predmet.Referada.Sudac_1">Zoran Mandić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Melita Kubica</izvorni_sadrzaj>
    <derivirana_varijabla naziv="DomainObject.Predmet.StrankaFormated_1">  Melita Kubica</derivirana_varijabla>
  </DomainObject.Predmet.StrankaFormated>
  <DomainObject.Predmet.StrankaFormatedOIB>
    <izvorni_sadrzaj>  Melita Kubica, OIB 96522543593</izvorni_sadrzaj>
    <derivirana_varijabla naziv="DomainObject.Predmet.StrankaFormatedOIB_1">  Melita Kubica, OIB 96522543593</derivirana_varijabla>
  </DomainObject.Predmet.StrankaFormatedOIB>
  <DomainObject.Predmet.StrankaFormatedWithAdress>
    <izvorni_sadrzaj> Melita Kubica, Pulac 53/4, 51000 Rijeka</izvorni_sadrzaj>
    <derivirana_varijabla naziv="DomainObject.Predmet.StrankaFormatedWithAdress_1"> Melita Kubica, Pulac 53/4, 51000 Rijeka</derivirana_varijabla>
  </DomainObject.Predmet.StrankaFormatedWithAdress>
  <DomainObject.Predmet.StrankaFormatedWithAdressOIB>
    <izvorni_sadrzaj> Melita Kubica, OIB 96522543593, Pulac 53/4, 51000 Rijeka</izvorni_sadrzaj>
    <derivirana_varijabla naziv="DomainObject.Predmet.StrankaFormatedWithAdressOIB_1"> Melita Kubica, OIB 96522543593, Pulac 53/4, 51000 Rijeka</derivirana_varijabla>
  </DomainObject.Predmet.StrankaFormatedWithAdressOIB>
  <DomainObject.Predmet.StrankaWithAdress>
    <izvorni_sadrzaj>Melita Kubica Pulac 53/4,51000 Rijeka</izvorni_sadrzaj>
    <derivirana_varijabla naziv="DomainObject.Predmet.StrankaWithAdress_1">Melita Kubica Pulac 53/4,51000 Rijeka</derivirana_varijabla>
  </DomainObject.Predmet.StrankaWithAdress>
  <DomainObject.Predmet.StrankaWithAdressOIB>
    <izvorni_sadrzaj>Melita Kubica, OIB 96522543593, Pulac 53/4,51000 Rijeka</izvorni_sadrzaj>
    <derivirana_varijabla naziv="DomainObject.Predmet.StrankaWithAdressOIB_1">Melita Kubica, OIB 96522543593, Pulac 53/4,51000 Rijeka</derivirana_varijabla>
  </DomainObject.Predmet.StrankaWithAdressOIB>
  <DomainObject.Predmet.StrankaNazivFormated>
    <izvorni_sadrzaj>Melita Kubica</izvorni_sadrzaj>
    <derivirana_varijabla naziv="DomainObject.Predmet.StrankaNazivFormated_1">Melita Kubica</derivirana_varijabla>
  </DomainObject.Predmet.StrankaNazivFormated>
  <DomainObject.Predmet.StrankaNazivFormatedOIB>
    <izvorni_sadrzaj>Melita Kubica, OIB 96522543593</izvorni_sadrzaj>
    <derivirana_varijabla naziv="DomainObject.Predmet.StrankaNazivFormatedOIB_1">Melita Kubica, OIB 96522543593</derivirana_varijabla>
  </DomainObject.Predmet.StrankaNazivFormatedOIB>
  <DomainObject.Predmet.Sud.Adresa.Naselje>
    <izvorni_sadrzaj>Virovitica</izvorni_sadrzaj>
    <derivirana_varijabla naziv="DomainObject.Predmet.Sud.Adresa.Naselje_1">Virovitica</derivirana_varijabla>
  </DomainObject.Predmet.Sud.Adresa.Naselje>
  <DomainObject.Predmet.Sud.Adresa.NaseljeLokativ>
    <izvorni_sadrzaj>Virovitici</izvorni_sadrzaj>
    <derivirana_varijabla naziv="DomainObject.Predmet.Sud.Adresa.NaseljeLokativ_1">Virovitici</derivirana_varijabla>
  </DomainObject.Predmet.Sud.Adresa.NaseljeLokativ>
  <DomainObject.Predmet.Sud.Adresa.PostBroj>
    <izvorni_sadrzaj>33000</izvorni_sadrzaj>
    <derivirana_varijabla naziv="DomainObject.Predmet.Sud.Adresa.PostBroj_1">33000</derivirana_varijabla>
  </DomainObject.Predmet.Sud.Adresa.PostBroj>
  <DomainObject.Predmet.Sud.Adresa.UlicaIKBR>
    <izvorni_sadrzaj>Tomaša Masaryka 8</izvorni_sadrzaj>
    <derivirana_varijabla naziv="DomainObject.Predmet.Sud.Adresa.UlicaIKBR_1">Tomaša Masaryka 8</derivirana_varijabla>
  </DomainObject.Predmet.Sud.Adresa.UlicaIKBR>
  <DomainObject.Predmet.Sud.Naziv>
    <izvorni_sadrzaj>Općinski sud u Virovitici</izvorni_sadrzaj>
    <derivirana_varijabla naziv="DomainObject.Predmet.Sud.Naziv_1">Općinski sud u Virovitici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OS Virovitica</izvorni_sadrzaj>
    <derivirana_varijabla naziv="DomainObject.Predmet.UstrojstvenaJedinicaVodi.Naziv_1">Sudska pisarnica OS Virovitica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5</izvorni_sadrzaj>
    <derivirana_varijabla naziv="DomainObject.Predmet.UstrojstvenaJedinicaVodi.Prostorija.Naziv_1">Soba 5</derivirana_varijabla>
  </DomainObject.Predmet.UstrojstvenaJedinicaVodi.Prostorija.Naziv>
  <DomainObject.Predmet.UstrojstvenaJedinicaVodi.Prostorija.Oznaka>
    <izvorni_sadrzaj>5</izvorni_sadrzaj>
    <derivirana_varijabla naziv="DomainObject.Predmet.UstrojstvenaJedinicaVodi.Prostorija.Oznaka_1">5</derivirana_varijabla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Prka</izvorni_sadrzaj>
    <derivirana_varijabla naziv="DomainObject.Predmet.Zapisnicar_1">Gordana Prka</derivirana_varijabla>
  </DomainObject.Predmet.Zapisnicar>
  <DomainObject.Predmet.StrankaListFormated>
    <izvorni_sadrzaj>
      <item>Melita Kubica</item>
    </izvorni_sadrzaj>
    <derivirana_varijabla naziv="DomainObject.Predmet.StrankaListFormated_1">
      <item>Melita Kubica</item>
    </derivirana_varijabla>
  </DomainObject.Predmet.StrankaListFormated>
  <DomainObject.Predmet.StrankaListFormatedOIB>
    <izvorni_sadrzaj>
      <item>Melita Kubica, OIB 96522543593</item>
    </izvorni_sadrzaj>
    <derivirana_varijabla naziv="DomainObject.Predmet.StrankaListFormatedOIB_1">
      <item>Melita Kubica, OIB 96522543593</item>
    </derivirana_varijabla>
  </DomainObject.Predmet.StrankaListFormatedOIB>
  <DomainObject.Predmet.StrankaListFormatedWithAdress>
    <izvorni_sadrzaj>
      <item>Melita Kubica, Pulac 53/4, 51000 Rijeka</item>
    </izvorni_sadrzaj>
    <derivirana_varijabla naziv="DomainObject.Predmet.StrankaListFormatedWithAdress_1">
      <item>Melita Kubica, Pulac 53/4, 51000 Rijeka</item>
    </derivirana_varijabla>
  </DomainObject.Predmet.StrankaListFormatedWithAdress>
  <DomainObject.Predmet.StrankaListFormatedWithAdressOIB>
    <izvorni_sadrzaj>
      <item>Melita Kubica, OIB 96522543593, Pulac 53/4, 51000 Rijeka</item>
    </izvorni_sadrzaj>
    <derivirana_varijabla naziv="DomainObject.Predmet.StrankaListFormatedWithAdressOIB_1">
      <item>Melita Kubica, OIB 96522543593, Pulac 53/4, 51000 Rijeka</item>
    </derivirana_varijabla>
  </DomainObject.Predmet.StrankaListFormatedWithAdressOIB>
  <DomainObject.Predmet.StrankaListNazivFormated>
    <izvorni_sadrzaj>
      <item>Melita Kubica</item>
    </izvorni_sadrzaj>
    <derivirana_varijabla naziv="DomainObject.Predmet.StrankaListNazivFormated_1">
      <item>Melita Kubica</item>
    </derivirana_varijabla>
  </DomainObject.Predmet.StrankaListNazivFormated>
  <DomainObject.Predmet.StrankaListNazivFormatedOIB>
    <izvorni_sadrzaj>
      <item>Melita Kubica, OIB 96522543593</item>
    </izvorni_sadrzaj>
    <derivirana_varijabla naziv="DomainObject.Predmet.StrankaListNazivFormatedOIB_1">
      <item>Melita Kubica, OIB 96522543593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rujna 2019.</izvorni_sadrzaj>
    <derivirana_varijabla naziv="DomainObject.Datum_1">24.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Melita Kubica</izvorni_sadrzaj>
    <derivirana_varijabla naziv="DomainObject.Predmet.StrankaIDrugi_1">Melita Kubica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Melita Kubica, OIB 96522543593, Pulac 53/4, 51000 Rijeka</izvorni_sadrzaj>
    <derivirana_varijabla naziv="DomainObject.Predmet.StrankaIDrugiAdressOIB_1">Melita Kubica, OIB 96522543593, Pulac 53/4,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Melita Kubica</item>
    </izvorni_sadrzaj>
    <derivirana_varijabla naziv="DomainObject.Predmet.SudioniciListNaziv_1">
      <item>Melita Kubica</item>
    </derivirana_varijabla>
  </DomainObject.Predmet.SudioniciListNaziv>
  <DomainObject.Predmet.SudioniciListAdressOIB>
    <izvorni_sadrzaj>
      <item>Melita Kubica, OIB 96522543593, Pulac 53/4,51000 Rijeka</item>
    </izvorni_sadrzaj>
    <derivirana_varijabla naziv="DomainObject.Predmet.SudioniciListAdressOIB_1">
      <item>Melita Kubica, OIB 96522543593, Pulac 53/4,51000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96522543593</item>
    </izvorni_sadrzaj>
    <derivirana_varijabla naziv="DomainObject.Predmet.SudioniciListNazivOIB_1">
      <item>, OIB 96522543593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svibnja 2019.</izvorni_sadrzaj>
    <derivirana_varijabla naziv="DomainObject.PredzadnjaOdlukaIzPredmeta.DatumDonosenjaOdluke_1">29. svibnja 2019.</derivirana_varijabla>
  </DomainObject.PredzadnjaOdlukaIzPredmeta.DatumDonosenjaOdluke>
  <DomainObject.PredzadnjaOdlukaIzPredmeta.Oznaka>
    <izvorni_sadrzaj>Sp-2267/2019-2</izvorni_sadrzaj>
    <derivirana_varijabla naziv="DomainObject.PredzadnjaOdlukaIzPredmeta.Oznaka_1">Sp-2267/2019-2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7F1DED-677B-46FC-A626-6402FB2E544C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406</properties:Words>
  <properties:Characters>2117</properties:Characters>
  <properties:Lines>72</properties:Lines>
  <properties:Paragraphs>26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2554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2019-09-24T07:01:00Z</dcterms:created>
  <dc:creator>Mirjana Mlinarić</dc:creator>
  <cp:lastModifiedBy>Gordana Prka</cp:lastModifiedBy>
  <cp:lastPrinted>2019-09-24T10:23:00Z</cp:lastPrinted>
  <dcterms:modified xmlns:xsi="http://www.w3.org/2001/XMLSchema-instance" xsi:type="dcterms:W3CDTF">2019-09-24T10:29:00Z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povlačenju prijedloga (Kubica Melita Sp-2267-19.docx)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