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2c1b" w14:paraId="5de2c1b" w:rsidRDefault="00365013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365013">
            <w:rPr>
              <w:rStyle w:val="PozadinaSvijetloZuta"/>
            </w:rPr>
            <w:t>REPUBLIKA HRVATSKA</w:t>
          </w:r>
        </w:sdtContent>
      </w:sdt>
    </w:p>
    <w:p w:rsidRDefault="00365013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365013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5013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365013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365013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365013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365013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365013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365013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predlaga</w:t>
          </w:r>
          <w:r w:rsidR="00BC4B7C" w:rsidRPr="00365013">
            <w:rPr>
              <w:rStyle w:val="PozadinaSvijetloZuta"/>
            </w:rPr>
            <w:t>telja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365013">
            <w:rPr>
              <w:rStyle w:val="PozadinaSvijetloZelena"/>
            </w:rPr>
            <w:t xml:space="preserve"> Financijska agencija, Podružnica Zadar, OIB 85821130368</w:t>
          </w:r>
        </w:sdtContent>
      </w:sdt>
      <w:r w:rsidR="00BC4B7C" w:rsidRPr="0072128C">
        <w:t>, protiv</w:t>
      </w:r>
      <w:r>
        <w:t xml:space="preserve"> stečajnog</w:t>
      </w:r>
      <w:r w:rsidR="00BC4B7C" w:rsidRPr="0072128C">
        <w:t xml:space="preserve">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duž</w:t>
          </w:r>
          <w:r w:rsidR="00BC4B7C" w:rsidRPr="00365013">
            <w:rPr>
              <w:rStyle w:val="PozadinaSvijetloZuta"/>
            </w:rPr>
            <w:t>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365013">
            <w:rPr>
              <w:rStyle w:val="PozadinaSvijetloZelena"/>
            </w:rPr>
            <w:t xml:space="preserve"> FIRST HILL FRUITS d.o.o. za proizvodnju i preradu voća i povrća, OIB 17608883762, Ulica Hrvatskih branitelja 8, 23232 Zaton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365013">
            <w:rPr>
              <w:rStyle w:val="PozadinaSvijetloZelena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365013">
            <w:rPr>
              <w:rStyle w:val="PozadinaSvijetloZelena"/>
            </w:rPr>
            <w:t>15. siječnja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365013" w:rsidRPr="00365013">
            <w:rPr>
              <w:rStyle w:val="PozadinaSvijetloZelena"/>
            </w:rPr>
            <w:t>FIRST HILL FRUITS d.o.o. za proizvodnju i preradu voća i povrća, OIB 17608883762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365013" w:rsidRPr="00365013">
            <w:rPr>
              <w:rStyle w:val="PozadinaSvijetloZelena"/>
            </w:rPr>
            <w:t>sudske pristojbe za Žalba protiv odluke stečajnog ili likvidacijskog vijeća u iznosu od 200,00 kn, Pristojba na rješenje u iznosu od 100,00 kn, u ukupnom iznosu od 300,00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365013" w:rsidRPr="00365013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365013" w:rsidRPr="00365013">
            <w:rPr>
              <w:rStyle w:val="PozadinaSvijetloZelena"/>
            </w:rPr>
            <w:t>HR635045-23405-10032064861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365013" w:rsidRPr="00365013">
            <w:rPr>
              <w:rStyle w:val="PozadinaSvijetloZelena"/>
            </w:rPr>
            <w:t>Pristojbe iz predmeta St-380/2017,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365013" w:rsidRPr="00365013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365013" w:rsidRPr="00365013">
            <w:rPr>
              <w:rStyle w:val="PozadinaSvijetloZelena"/>
            </w:rPr>
            <w:t>15. siječnja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365013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365013" w:rsidRPr="00365013">
            <w:rPr>
              <w:rStyle w:val="PozadinaSvijetloZelena"/>
            </w:rPr>
            <w:t>FIRST HILL FRUITS d.o.o. za proizvodnju i preradu voća i povrća, OIB 17608883762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365013">
        <w:rPr>
          <w:noProof/>
        </w:rPr>
        <w:t>U spis</w:t>
      </w:r>
    </w:p>
    <w:p w:rsidRDefault="00BC4B7C" w:rsidP="00BC4B7C" w:rsidR="00BC4B7C" w:rsidRPr="0072128C">
      <w:bookmarkStart w:name="_GoBack" w:id="0"/>
      <w:bookmarkEnd w:id="0"/>
    </w:p>
    <w:sectPr w:rsidSect="0037345B" w:rsidR="00BC4B7C" w:rsidRPr="0072128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013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365013" w:rsidRPr="00365013">
          <w:rPr>
            <w:rStyle w:val="PozadinaSvijetloZelena"/>
          </w:rPr>
          <w:t>2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365013">
          <w:rPr>
            <w:rStyle w:val="PozadinaSvijetloZelena"/>
          </w:rPr>
          <w:t>St-380/2017-19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013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St-380/2017-17</izvorni_sadrzaj>
    <derivirana_varijabla naziv="DomainObject.Oznaka_1">St-380/2017-19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FIRST HILL FRUITS d.o.o. za proizvodnju i preradu voća i povrća</izvorni_sadrzaj>
    <derivirana_varijabla naziv="DomainObject.Predmet.ProtustrankaFormated_1">  FIRST HILL FRUITS d.o.o. za proizvodnju i preradu voća i povrća</derivirana_varijabla>
  </DomainObject.Predmet.ProtustrankaFormated>
  <DomainObject.Predmet.ProtustrankaFormatedOIB>
    <izvorni_sadrzaj>  FIRST HILL FRUITS d.o.o. za proizvodnju i preradu voća i povrća, OIB 17608883762</izvorni_sadrzaj>
    <derivirana_varijabla naziv="DomainObject.Predmet.ProtustrankaFormatedOIB_1">  FIRST HILL FRUITS d.o.o. za proizvodnju i preradu voća i povrća, OIB 17608883762</derivirana_varijabla>
  </DomainObject.Predmet.ProtustrankaFormatedOIB>
  <DomainObject.Predmet.ProtustrankaFormatedWithAdress>
    <izvorni_sadrzaj> FIRST HILL FRUITS d.o.o. za proizvodnju i preradu voća i povrća, Ulica Hrvatskih branitelja 8, 23232 Zaton</izvorni_sadrzaj>
    <derivirana_varijabla naziv="DomainObject.Predmet.ProtustrankaFormatedWithAdress_1"> FIRST HILL FRUITS d.o.o. za proizvodnju i preradu voća i povrća, Ulica Hrvatskih branitelja 8, 23232 Zaton</derivirana_varijabla>
  </DomainObject.Predmet.ProtustrankaFormatedWithAdress>
  <DomainObject.Predmet.ProtustrankaFormatedWithAdressOIB>
    <izvorni_sadrzaj> FIRST HILL FRUITS d.o.o. za proizvodnju i preradu voća i povrća, OIB 17608883762, Ulica Hrvatskih branitelja 8, 23232 Zaton</izvorni_sadrzaj>
    <derivirana_varijabla naziv="DomainObject.Predmet.ProtustrankaFormatedWithAdressOIB_1"> FIRST HILL FRUITS d.o.o. za proizvodnju i preradu voća i povrća, OIB 17608883762, Ulica Hrvatskih branitelja 8, 23232 Zaton</derivirana_varijabla>
  </DomainObject.Predmet.ProtustrankaFormatedWithAdressOIB>
  <DomainObject.Predmet.ProtustrankaWithAdress>
    <izvorni_sadrzaj>FIRST HILL FRUITS d.o.o. za proizvodnju i preradu voća i povrća Ulica Hrvatskih branitelja 8, 23232 Zaton</izvorni_sadrzaj>
    <derivirana_varijabla naziv="DomainObject.Predmet.ProtustrankaWithAdress_1">FIRST HILL FRUITS d.o.o. za proizvodnju i preradu voća i povrća Ulica Hrvatskih branitelja 8, 23232 Zaton</derivirana_varijabla>
  </DomainObject.Predmet.ProtustrankaWithAdress>
  <DomainObject.Predmet.ProtustrankaWithAdressOIB>
    <izvorni_sadrzaj>FIRST HILL FRUITS d.o.o. za proizvodnju i preradu voća i povrća, OIB 17608883762, Ulica Hrvatskih branitelja 8, 23232 Zaton</izvorni_sadrzaj>
    <derivirana_varijabla naziv="DomainObject.Predmet.ProtustrankaWithAdressOIB_1">FIRST HILL FRUITS d.o.o. za proizvodnju i preradu voća i povrća, OIB 17608883762, Ulica Hrvatskih branitelja 8, 23232 Zaton</derivirana_varijabla>
  </DomainObject.Predmet.ProtustrankaWithAdressOIB>
  <DomainObject.Predmet.ProtustrankaNazivFormated>
    <izvorni_sadrzaj>FIRST HILL FRUITS d.o.o. za proizvodnju i preradu voća i povrća</izvorni_sadrzaj>
    <derivirana_varijabla naziv="DomainObject.Predmet.ProtustrankaNazivFormated_1">FIRST HILL FRUITS d.o.o. za proizvodnju i preradu voća i povrća</derivirana_varijabla>
    <derivirana_varijabla naziv="Padez">FIRST HILL FRUITS d.o.o. za proizvodnju i preradu voća i povrća</derivirana_varijabla>
  </DomainObject.Predmet.ProtustrankaNazivFormated>
  <DomainObject.Predmet.ProtustrankaNazivFormatedOIB>
    <izvorni_sadrzaj>FIRST HILL FRUITS d.o.o. za proizvodnju i preradu voća i povrća, OIB 17608883762</izvorni_sadrzaj>
    <derivirana_varijabla naziv="DomainObject.Predmet.ProtustrankaNazivFormatedOIB_1">FIRST HILL FRUITS d.o.o. za proizvodnju i preradu voća i povrća, OIB 17608883762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  <derivirana_varijabla naziv="Dativ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  <derivirana_varijabla naziv="Padez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28513.13</izvorni_sadrzaj>
    <derivirana_varijabla naziv="DomainObject.Predmet.TrenutnaVrijednost_1">28513.13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  <derivirana_varijabla naziv="Padez">Vedrana Raspović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FIRST HILL FRUITS d.o.o. za proizvodnju i preradu voća i povrća</item>
    </izvorni_sadrzaj>
    <derivirana_varijabla naziv="DomainObject.Predmet.ProtuStrankaListFormated_1">
      <item>FIRST HILL FRUITS d.o.o. za proizvodnju i preradu voća i povrća</item>
    </derivirana_varijabla>
  </DomainObject.Predmet.ProtuStrankaListFormated>
  <DomainObject.Predmet.ProtuStrankaListFormatedOIB>
    <izvorni_sadrzaj>
      <item>FIRST HILL FRUITS d.o.o. za proizvodnju i preradu voća i povrća, OIB 17608883762</item>
    </izvorni_sadrzaj>
    <derivirana_varijabla naziv="DomainObject.Predmet.ProtuStrankaListFormatedOIB_1">
      <item>FIRST HILL FRUITS d.o.o. za proizvodnju i preradu voća i povrća, OIB 17608883762</item>
    </derivirana_varijabla>
  </DomainObject.Predmet.ProtuStrankaListFormatedOIB>
  <DomainObject.Predmet.ProtuStrankaListFormatedWithAdress>
    <izvorni_sadrzaj>
      <item>FIRST HILL FRUITS d.o.o. za proizvodnju i preradu voća i povrća, Ulica Hrvatskih branitelja 8, 23232 Zaton</item>
    </izvorni_sadrzaj>
    <derivirana_varijabla naziv="DomainObject.Predmet.ProtuStrankaListFormatedWithAdress_1">
      <item>FIRST HILL FRUITS d.o.o. za proizvodnju i preradu voća i povrća, Ulica Hrvatskih branitelja 8, 23232 Zaton</item>
    </derivirana_varijabla>
  </DomainObject.Predmet.ProtuStrankaListFormatedWithAdress>
  <DomainObject.Predmet.ProtuStrankaListFormatedWithAdressOIB>
    <izvorni_sadrzaj>
      <item>FIRST HILL FRUITS d.o.o. za proizvodnju i preradu voća i povrća, OIB 17608883762, Ulica Hrvatskih branitelja 8, 23232 Zaton</item>
    </izvorni_sadrzaj>
    <derivirana_varijabla naziv="DomainObject.Predmet.ProtuStrankaListFormatedWithAdressOIB_1">
      <item>FIRST HILL FRUITS d.o.o. za proizvodnju i preradu voća i povrća, OIB 17608883762, Ulica Hrvatskih branitelja 8, 23232 Zaton</item>
    </derivirana_varijabla>
  </DomainObject.Predmet.ProtuStrankaListFormatedWithAdressOIB>
  <DomainObject.Predmet.ProtuStrankaListNazivFormated>
    <izvorni_sadrzaj>
      <item>FIRST HILL FRUITS d.o.o. za proizvodnju i preradu voća i povrća</item>
    </izvorni_sadrzaj>
    <derivirana_varijabla naziv="DomainObject.Predmet.ProtuStrankaListNazivFormated_1">
      <item>FIRST HILL FRUITS d.o.o. za proizvodnju i preradu voća i povrća</item>
    </derivirana_varijabla>
  </DomainObject.Predmet.ProtuStrankaListNazivFormated>
  <DomainObject.Predmet.ProtuStrankaListNazivFormatedOIB>
    <izvorni_sadrzaj>
      <item>FIRST HILL FRUITS d.o.o. za proizvodnju i preradu voća i povrća, OIB 17608883762</item>
    </izvorni_sadrzaj>
    <derivirana_varijabla naziv="DomainObject.Predmet.ProtuStrankaListNazivFormatedOIB_1">
      <item>FIRST HILL FRUITS d.o.o. za proizvodnju i preradu voća i povrća, OIB 17608883762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St-380/2017-17</izvorni_sadrzaj>
    <derivirana_varijabla naziv="DomainObject.PoslovniBrojDokumenta_1">St-380/2017-17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FIRST HILL FRUITS d.o.o. za proizvodnju i preradu voća i povrća</izvorni_sadrzaj>
    <derivirana_varijabla naziv="DomainObject.Predmet.ProtustrankaIDrugi_1">FIRST HILL FRUITS d.o.o. za proizvodnju i preradu voća i povrća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FIRST HILL FRUITS d.o.o. za proizvodnju i preradu voća i povrća, OIB 17608883762, Ulica Hrvatskih branitelja 8, 23232 Zaton</izvorni_sadrzaj>
    <derivirana_varijabla naziv="DomainObject.Predmet.ProtustrankaIDrugiAdressOIB_1">FIRST HILL FRUITS d.o.o. za proizvodnju i preradu voća i povrća, OIB 17608883762, Ulica Hrvatskih branitelja 8, 23232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FIRST HILL FRUITS d.o.o. za proizvodnju i preradu voća i povrća</item>
    </izvorni_sadrzaj>
    <derivirana_varijabla naziv="DomainObject.Predmet.SudioniciListNaziv_1">
      <item>Financijska agencija, Podružnica Zadar</item>
      <item>FIRST HILL FRUITS d.o.o. za proizvodnju i preradu voća i povrća</item>
    </derivirana_varijabla>
    <derivirana_varijabla naziv="OstaliSudionici">
      <item>Financijska agencija, Podružnica Zadar</item>
      <item>FIRST HILL FRUITS d.o.o. za proizvodnju i preradu voća i povrća</item>
    </derivirana_varijabla>
  </DomainObject.Predmet.SudioniciListNaziv>
  <DomainObject.Predmet.SudioniciListAdressOIB>
    <izvorni_sadrzaj>
      <item>Financijska agencija, Podružnica Zadar, OIB 85821130368</item>
      <item>FIRST HILL FRUITS d.o.o. za proizvodnju i preradu voća i povrća, OIB 17608883762, Ulica Hrvatskih branitelja 8,23232 Zaton</item>
    </izvorni_sadrzaj>
    <derivirana_varijabla naziv="DomainObject.Predmet.SudioniciListAdressOIB_1">
      <item>Financijska agencija, Podružnica Zadar, OIB 85821130368</item>
      <item>FIRST HILL FRUITS d.o.o. za proizvodnju i preradu voća i povrća, OIB 17608883762, Ulica Hrvatskih branitelja 8,23232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200,00 kn, Pristojba na rješenje u iznosu od 100,00 kn, u ukupnom iznosu od 300,00 kn</izvorni_sadrzaj>
    <derivirana_varijabla naziv="DomainObject.Predmet.Pristojbe_1">sudske pristojbe za Žalba protiv odluke stečajnog ili likvidacijskog vijeća u iznosu od 200,00 kn, Pristojba na rješenje u iznosu od 100,00 kn, u ukupnom iznosu od 300,00 kn</derivirana_varijabla>
  </DomainObject.Predmet.Pristojbe>
  <DomainObject.Predmet.PristojbeSudionikNazivOIB>
    <izvorni_sadrzaj>FIRST HILL FRUITS d.o.o. za proizvodnju i preradu voća i povrća, OIB 17608883762</izvorni_sadrzaj>
    <derivirana_varijabla naziv="DomainObject.Predmet.PristojbeSudionikNazivOIB_1">FIRST HILL FRUITS d.o.o. za proizvodnju i preradu voća i povrća, OIB 17608883762</derivirana_varijabla>
  </DomainObject.Predmet.PristojbeSudionikNazivOIB>
  <DomainObject.Predmet.PristojbePNB>
    <izvorni_sadrzaj>HR635045-23405-10032064861</izvorni_sadrzaj>
    <derivirana_varijabla naziv="DomainObject.Predmet.PristojbePNB_1">HR635045-23405-10032064861</derivirana_varijabla>
  </DomainObject.Predmet.PristojbePNB>
  <DomainObject.Predmet.PristojbeIznos>
    <izvorni_sadrzaj>300,00</izvorni_sadrzaj>
    <derivirana_varijabla naziv="DomainObject.Predmet.PristojbeIznos_1">300,00</derivirana_varijabla>
  </DomainObject.Predmet.PristojbeIznos>
  <DomainObject.Predmet.PristojbeOpisPlacanja>
    <izvorni_sadrzaj>Pristojbe iz predmeta St-380/2017, TS ZD</izvorni_sadrzaj>
    <derivirana_varijabla naziv="DomainObject.Predmet.PristojbeOpisPlacanja_1">Pristojbe iz predmeta St-380/2017,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17608883762</item>
    </izvorni_sadrzaj>
    <derivirana_varijabla naziv="DomainObject.Predmet.SudioniciListNazivOIB_1">
      <item>, OIB 85821130368</item>
      <item>, OIB 17608883762</item>
    </derivirana_varijabla>
  </DomainObject.Predmet.SudioniciListNazivOIB>
  <DomainObject.Barcode>
    <izvorni_sadrzaj>iVBORw0KGgoAAAANSUhEUgAABVUAAAFBAQAAAABf6XKMAAAEVklEQVR42u3dQY7bMAyFYQE6QI6k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</izvorni_sadrzaj>
    <derivirana_varijabla naziv="DomainObject.Barcode_1">iVBORw0KGgoAAAANSUhEUgAABVUAAAFBAQAAAABf6XKMAAAEVklEQVR42u3dQY7bMAyFYQE6QI6k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St-380/2017, TS ZD</izvorni_sadrzaj>
    <derivirana_varijabla naziv="DomainObject.Predmet.PristojbeNazivVrste_1">Pristojbe iz predmeta St-380/2017,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CCDC90-751B-46DE-8248-67CBD71071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381</properties:Words>
  <properties:Characters>2083</properties:Characters>
  <properties:Lines>53</properties:Lines>
  <properties:Paragraphs>21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2018-01-15T12:38:00Z</cp:lastPrinted>
  <dcterms:modified xmlns:xsi="http://www.w3.org/2001/XMLSchema-instance" xsi:type="dcterms:W3CDTF">2018-01-15T12:39:00Z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St-380/2017-17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