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08de" w14:paraId="a8b08de"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0819AF" w:rsidP="000819AF" w:rsidR="000819AF"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Porezna uprava Područni ured Osijek, OIB: </w:t>
      </w:r>
      <w:r w:rsidRPr="0087289D">
        <w:t>18683136487</w:t>
      </w:r>
      <w:r>
        <w:t xml:space="preserve">, zastupana po Županijskom državnom odvjetništvu u Osijeku za otvaranje stečajnog postupka nad dužnikom </w:t>
      </w:r>
      <w:r w:rsidRPr="007F36F6">
        <w:t>CORALPLET j.d.o.o.</w:t>
      </w:r>
      <w:r>
        <w:t xml:space="preserve">, </w:t>
      </w:r>
      <w:r w:rsidRPr="007F36F6">
        <w:t>Belišće</w:t>
      </w:r>
      <w:r>
        <w:t xml:space="preserve">, </w:t>
      </w:r>
      <w:r w:rsidRPr="007F36F6">
        <w:t>Braće Radić 2</w:t>
      </w:r>
      <w:r>
        <w:t xml:space="preserve">, MBS: </w:t>
      </w:r>
      <w:r w:rsidRPr="007F36F6">
        <w:t>030133250</w:t>
      </w:r>
      <w:r>
        <w:t xml:space="preserve">, OIB: </w:t>
      </w:r>
      <w:r w:rsidRPr="007F36F6">
        <w:t>82135885518</w:t>
      </w:r>
      <w:r w:rsidRPr="00B37760">
        <w:rPr>
          <w:color w:val="000000"/>
        </w:rPr>
        <w:t xml:space="preserve">, dana </w:t>
      </w:r>
      <w:r>
        <w:rPr>
          <w:color w:val="000000"/>
        </w:rPr>
        <w:t>5. veljače 2018</w:t>
      </w:r>
      <w:r w:rsidRPr="00B37760">
        <w:rPr>
          <w:color w:val="000000"/>
        </w:rPr>
        <w:t>. godine</w:t>
      </w:r>
      <w:r>
        <w:rPr>
          <w:color w:val="000000"/>
        </w:rPr>
        <w:t xml:space="preserve"> </w:t>
      </w:r>
    </w:p>
    <w:p w:rsidRDefault="009D4F88" w:rsidP="00A30A54" w:rsidR="009D4F88">
      <w:pPr>
        <w:ind w:firstLine="708"/>
        <w:jc w:val="both"/>
      </w:pP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892F39" w:rsidP="00892F39" w:rsidR="00892F39" w:rsidRPr="00047B69">
      <w:pPr>
        <w:jc w:val="both"/>
      </w:pPr>
      <w:r w:rsidRPr="00047B69">
        <w:t xml:space="preserve">1. Poziva se osoba ovlaštena za zastupanje dužnika </w:t>
      </w:r>
      <w:r w:rsidR="009D4F88" w:rsidRPr="009D4F88">
        <w:t xml:space="preserve">Alen </w:t>
      </w:r>
      <w:proofErr w:type="spellStart"/>
      <w:r w:rsidR="009D4F88" w:rsidRPr="009D4F88">
        <w:t>Topčić</w:t>
      </w:r>
      <w:proofErr w:type="spellEnd"/>
      <w:r w:rsidR="009D4F88" w:rsidRPr="009D4F88">
        <w:t>, OIB: 27005339393</w:t>
      </w:r>
      <w:r w:rsidRPr="00047B69">
        <w:t xml:space="preserve">, </w:t>
      </w:r>
      <w:r w:rsidR="009D4F88" w:rsidRPr="009D4F88">
        <w:t>Belišće, Braće Radić 2</w:t>
      </w:r>
      <w:r w:rsidRPr="00047B69">
        <w:t>, da u roku 8 (osam) dana uplati:</w:t>
      </w:r>
    </w:p>
    <w:p w:rsidRDefault="00892F39" w:rsidP="00892F39" w:rsidR="00892F39" w:rsidRPr="00047B69">
      <w:pPr>
        <w:ind w:hanging="284" w:left="284"/>
        <w:jc w:val="both"/>
      </w:pPr>
    </w:p>
    <w:p w:rsidRDefault="00892F39" w:rsidP="00892F39" w:rsidR="00892F3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892F39" w:rsidP="00892F39" w:rsidR="00892F3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9D4F88">
        <w:t>1658</w:t>
      </w:r>
      <w:r>
        <w:t>-17</w:t>
      </w:r>
    </w:p>
    <w:p w:rsidRDefault="00892F39" w:rsidP="00892F39" w:rsidR="00892F39" w:rsidRPr="00047B69">
      <w:pPr>
        <w:ind w:hanging="284" w:left="284"/>
        <w:jc w:val="both"/>
      </w:pPr>
    </w:p>
    <w:p w:rsidRDefault="00892F39" w:rsidP="00892F39" w:rsidR="00892F39" w:rsidRPr="00047B69">
      <w:pPr>
        <w:ind w:left="284"/>
        <w:jc w:val="both"/>
      </w:pPr>
      <w:r w:rsidRPr="00047B69">
        <w:t>te</w:t>
      </w:r>
      <w:r>
        <w:t xml:space="preserve"> po izvršenim uplatama dostavi</w:t>
      </w:r>
      <w:r w:rsidRPr="00047B69">
        <w:t xml:space="preserve"> dokaze u spis.</w:t>
      </w:r>
    </w:p>
    <w:p w:rsidRDefault="00892F39" w:rsidP="00892F39" w:rsidR="00892F39" w:rsidRPr="00047B69">
      <w:pPr>
        <w:ind w:hanging="284" w:left="284"/>
        <w:jc w:val="both"/>
      </w:pPr>
    </w:p>
    <w:p w:rsidRDefault="00892F39" w:rsidP="00892F39" w:rsidR="00892F39" w:rsidRPr="00047B69">
      <w:pPr>
        <w:jc w:val="both"/>
      </w:pPr>
      <w:r w:rsidRPr="00047B69">
        <w:t>2. Ako osoba iz t. 1. izreke ovoga rješenja ne plati predujam u propisanom roku isti će se naplatiti primjenom pravila o prisilnoj naplati novčane kazne u parničnom postupku.</w:t>
      </w:r>
    </w:p>
    <w:p w:rsidRDefault="00892F39" w:rsidP="00892F39" w:rsidR="00892F39" w:rsidRPr="00047B69">
      <w:pPr>
        <w:ind w:hanging="284" w:left="284"/>
        <w:jc w:val="both"/>
      </w:pPr>
    </w:p>
    <w:p w:rsidRDefault="00892F39" w:rsidP="00892F39" w:rsidR="00892F39" w:rsidRPr="00047B69">
      <w:pPr>
        <w:jc w:val="both"/>
      </w:pPr>
      <w:r w:rsidRPr="00047B69">
        <w:t xml:space="preserve">3. Naređuje se zakonskom zastupniku dužnika </w:t>
      </w:r>
      <w:r w:rsidR="00101EF0" w:rsidRPr="009D4F88">
        <w:t>Alen</w:t>
      </w:r>
      <w:r w:rsidR="00101EF0">
        <w:t>u</w:t>
      </w:r>
      <w:r w:rsidR="00101EF0" w:rsidRPr="009D4F88">
        <w:t xml:space="preserve"> </w:t>
      </w:r>
      <w:proofErr w:type="spellStart"/>
      <w:r w:rsidR="00101EF0" w:rsidRPr="009D4F88">
        <w:t>Topčić</w:t>
      </w:r>
      <w:proofErr w:type="spellEnd"/>
      <w:r w:rsidR="00101EF0" w:rsidRPr="009D4F88">
        <w:t>, OIB: 27005339393</w:t>
      </w:r>
      <w:r w:rsidR="00101EF0" w:rsidRPr="00047B69">
        <w:t xml:space="preserve">, </w:t>
      </w:r>
      <w:r w:rsidR="00101EF0" w:rsidRPr="009D4F88">
        <w:t>Belišće, Braće Radić 2</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892F39" w:rsidP="00892F39" w:rsidR="00892F39" w:rsidRPr="00047B69">
      <w:pPr>
        <w:ind w:hanging="284" w:left="284"/>
        <w:jc w:val="both"/>
      </w:pPr>
    </w:p>
    <w:p w:rsidRDefault="00892F39" w:rsidP="00892F39" w:rsidR="00892F3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92F39" w:rsidP="00892F39" w:rsidR="00892F39" w:rsidRPr="00047B69">
      <w:pPr>
        <w:jc w:val="both"/>
      </w:pPr>
    </w:p>
    <w:p w:rsidRDefault="00892F39" w:rsidP="00892F39" w:rsidR="00892F39">
      <w:pPr>
        <w:ind w:right="-2"/>
        <w:jc w:val="both"/>
      </w:pPr>
      <w:r w:rsidRPr="00047B69">
        <w:lastRenderedPageBreak/>
        <w:t xml:space="preserve">Popis imovine i obveze dužnika </w:t>
      </w:r>
      <w:r w:rsidR="006028AF">
        <w:t>CORALPLET j.d.o.o., Belišće, Braće Radić 2, MBS: 030133250, OIB: 82135885518</w:t>
      </w:r>
      <w:r w:rsidRPr="00047B69">
        <w:t xml:space="preserve">, u skladu s odredbom čl. 17. </w:t>
      </w:r>
      <w:r>
        <w:t xml:space="preserve">st. 1. </w:t>
      </w:r>
      <w:r w:rsidRPr="00047B69">
        <w:t xml:space="preserve">Stečajnog zakona mora sadržavati </w:t>
      </w:r>
      <w:r>
        <w:t>naznaku:</w:t>
      </w:r>
    </w:p>
    <w:p w:rsidRDefault="00892F39" w:rsidP="00892F39" w:rsidR="00892F39">
      <w:pPr>
        <w:ind w:right="-2"/>
        <w:jc w:val="both"/>
      </w:pPr>
    </w:p>
    <w:p w:rsidRDefault="00892F39" w:rsidP="00892F39" w:rsidR="00892F39">
      <w:pPr>
        <w:pStyle w:val="Odlomakpopisa"/>
        <w:numPr>
          <w:ilvl w:val="0"/>
          <w:numId w:val="13"/>
        </w:numPr>
        <w:ind w:right="-2"/>
        <w:jc w:val="both"/>
      </w:pPr>
      <w:r>
        <w:t>nekretnina i pokretnina dužnika</w:t>
      </w:r>
    </w:p>
    <w:p w:rsidRDefault="00892F39" w:rsidP="00892F39" w:rsidR="00892F39">
      <w:pPr>
        <w:pStyle w:val="Odlomakpopisa"/>
        <w:numPr>
          <w:ilvl w:val="0"/>
          <w:numId w:val="13"/>
        </w:numPr>
        <w:ind w:right="-2"/>
        <w:jc w:val="both"/>
      </w:pPr>
      <w:r>
        <w:t>imovinskih prava dužnika na tuđim stvarima</w:t>
      </w:r>
    </w:p>
    <w:p w:rsidRDefault="00892F39" w:rsidP="00892F39" w:rsidR="00892F39">
      <w:pPr>
        <w:pStyle w:val="Odlomakpopisa"/>
        <w:numPr>
          <w:ilvl w:val="0"/>
          <w:numId w:val="13"/>
        </w:numPr>
        <w:ind w:right="-2"/>
        <w:jc w:val="both"/>
      </w:pPr>
      <w:r>
        <w:t>novčanih i nenovčanih tražbina dužnika</w:t>
      </w:r>
    </w:p>
    <w:p w:rsidRDefault="00892F39" w:rsidP="00892F39" w:rsidR="00892F39">
      <w:pPr>
        <w:pStyle w:val="Odlomakpopisa"/>
        <w:numPr>
          <w:ilvl w:val="0"/>
          <w:numId w:val="13"/>
        </w:numPr>
        <w:ind w:right="-2"/>
        <w:jc w:val="both"/>
      </w:pPr>
      <w:r>
        <w:t>drugih prava koja čine imovinu dužnika</w:t>
      </w:r>
    </w:p>
    <w:p w:rsidRDefault="00892F39" w:rsidP="00892F39" w:rsidR="00892F39">
      <w:pPr>
        <w:pStyle w:val="Odlomakpopisa"/>
        <w:numPr>
          <w:ilvl w:val="0"/>
          <w:numId w:val="13"/>
        </w:numPr>
        <w:ind w:right="-2"/>
        <w:jc w:val="both"/>
      </w:pPr>
      <w:r>
        <w:t xml:space="preserve">novčanih sredstava na računima </w:t>
      </w:r>
    </w:p>
    <w:p w:rsidRDefault="00892F39" w:rsidP="00892F39" w:rsidR="00892F39">
      <w:pPr>
        <w:pStyle w:val="Odlomakpopisa"/>
        <w:numPr>
          <w:ilvl w:val="0"/>
          <w:numId w:val="13"/>
        </w:numPr>
        <w:ind w:right="-2"/>
        <w:jc w:val="both"/>
      </w:pPr>
      <w:r>
        <w:t>druge imovine dužnika</w:t>
      </w:r>
    </w:p>
    <w:p w:rsidRDefault="00892F39" w:rsidP="00892F39" w:rsidR="00892F39">
      <w:pPr>
        <w:pStyle w:val="Odlomakpopisa"/>
        <w:numPr>
          <w:ilvl w:val="0"/>
          <w:numId w:val="13"/>
        </w:numPr>
        <w:ind w:right="-2"/>
        <w:jc w:val="both"/>
      </w:pPr>
      <w:r>
        <w:t>obveza dužnika unesenih u njegove poslovne knjige</w:t>
      </w:r>
    </w:p>
    <w:p w:rsidRDefault="00892F39" w:rsidP="00892F39" w:rsidR="00892F39">
      <w:pPr>
        <w:pStyle w:val="Odlomakpopisa"/>
        <w:numPr>
          <w:ilvl w:val="0"/>
          <w:numId w:val="13"/>
        </w:numPr>
        <w:ind w:right="-2"/>
        <w:jc w:val="both"/>
      </w:pPr>
      <w:r>
        <w:t>drugih novčanih i nenovčanih obveza dužnika</w:t>
      </w:r>
    </w:p>
    <w:p w:rsidRDefault="00892F39" w:rsidP="00892F39" w:rsidR="00892F39">
      <w:pPr>
        <w:pStyle w:val="Odlomakpopisa"/>
        <w:numPr>
          <w:ilvl w:val="0"/>
          <w:numId w:val="13"/>
        </w:numPr>
        <w:ind w:right="-2"/>
        <w:jc w:val="both"/>
      </w:pPr>
      <w:proofErr w:type="spellStart"/>
      <w:r>
        <w:t>razlučnih</w:t>
      </w:r>
      <w:proofErr w:type="spellEnd"/>
      <w:r>
        <w:t xml:space="preserve"> prava na imovini dužnika</w:t>
      </w:r>
    </w:p>
    <w:p w:rsidRDefault="00892F39" w:rsidP="00892F39" w:rsidR="00892F39">
      <w:pPr>
        <w:pStyle w:val="Odlomakpopisa"/>
        <w:numPr>
          <w:ilvl w:val="0"/>
          <w:numId w:val="13"/>
        </w:numPr>
        <w:ind w:right="-2"/>
        <w:jc w:val="both"/>
      </w:pPr>
      <w:r>
        <w:t>izlučnih prava</w:t>
      </w:r>
    </w:p>
    <w:p w:rsidRDefault="00892F39" w:rsidP="00892F39" w:rsidR="00892F39">
      <w:pPr>
        <w:pStyle w:val="Odlomakpopisa"/>
        <w:numPr>
          <w:ilvl w:val="0"/>
          <w:numId w:val="13"/>
        </w:numPr>
        <w:ind w:right="-2"/>
        <w:jc w:val="both"/>
      </w:pPr>
      <w:r>
        <w:t>prosječnih mjesečnih troškova redovnoga poslovanja dužnika u posljednjih godinu dana</w:t>
      </w:r>
    </w:p>
    <w:p w:rsidRDefault="00892F39" w:rsidP="00892F39" w:rsidR="00892F39">
      <w:pPr>
        <w:pStyle w:val="Odlomakpopisa"/>
        <w:numPr>
          <w:ilvl w:val="0"/>
          <w:numId w:val="13"/>
        </w:numPr>
        <w:ind w:right="-2"/>
        <w:jc w:val="both"/>
      </w:pPr>
      <w:r>
        <w:t>postupaka pred sudovima  ili javnopravnim tijelima u kojima je dužnik stranka i visinu ili opis tražbine koja je predmet postupka.</w:t>
      </w:r>
    </w:p>
    <w:p w:rsidRDefault="00892F39" w:rsidP="00892F39" w:rsidR="00892F39">
      <w:pPr>
        <w:ind w:right="-2"/>
        <w:jc w:val="both"/>
      </w:pPr>
    </w:p>
    <w:p w:rsidRDefault="00892F39" w:rsidP="00892F39" w:rsidR="00892F3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92F39" w:rsidP="00892F39" w:rsidR="00892F39" w:rsidRPr="00047B69">
      <w:pPr>
        <w:ind w:right="-2"/>
        <w:jc w:val="both"/>
        <w:rPr>
          <w:rFonts w:eastAsia="Calibri"/>
        </w:rPr>
      </w:pPr>
    </w:p>
    <w:p w:rsidRDefault="00892F39" w:rsidP="00892F39" w:rsidR="00892F3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892F39" w:rsidP="00892F39" w:rsidR="00892F39" w:rsidRPr="00047B69">
      <w:pPr>
        <w:jc w:val="both"/>
        <w:rPr>
          <w:rFonts w:eastAsia="Calibri"/>
        </w:rPr>
      </w:pPr>
    </w:p>
    <w:p w:rsidRDefault="00892F39" w:rsidP="00892F39" w:rsidR="00892F39" w:rsidRPr="00047B69">
      <w:pPr>
        <w:jc w:val="center"/>
      </w:pPr>
      <w:r w:rsidRPr="00047B69">
        <w:t>Obrazloženje</w:t>
      </w:r>
    </w:p>
    <w:p w:rsidRDefault="00892F39" w:rsidP="00892F39" w:rsidR="00892F39" w:rsidRPr="00047B69">
      <w:pPr>
        <w:jc w:val="both"/>
      </w:pPr>
    </w:p>
    <w:p w:rsidRDefault="00892F39" w:rsidP="00892F39" w:rsidR="00892F39" w:rsidRPr="00047B69">
      <w:pPr>
        <w:jc w:val="both"/>
      </w:pPr>
    </w:p>
    <w:p w:rsidRDefault="006028AF" w:rsidP="006028AF" w:rsidR="006028AF">
      <w:pPr>
        <w:ind w:firstLine="708"/>
        <w:jc w:val="both"/>
      </w:pPr>
      <w:r>
        <w:t xml:space="preserve">Podneskom zaprimljenim, kod ovog suda dana 25. rujna 2017. godine, vjerovnik REPUBLIKA HRVATSKA Ministarstvo financija, Porezna uprava Područni ured Osijek, OIB: </w:t>
      </w:r>
      <w:r w:rsidRPr="0087289D">
        <w:t>18683136487</w:t>
      </w:r>
      <w:r>
        <w:t xml:space="preserve">, zastupana po Županijskom državnom odvjetništvu u Osijeku, podnijela je  prijedlog za otvaranjem stečajnog postupka nad dužnikom CORALPLET j.d.o.o., Belišće, Braće Radić 2, MBS: 030133250, OIB: 82135885518, uz koji prijedlog je dostavila dokaz o postojanju svoje tražbine i postojanju stečajnog razloga iz članka 6. stav 2. Stečajnog zakona: nesposobnosti za plaćanje.   </w:t>
      </w:r>
    </w:p>
    <w:p w:rsidRDefault="00892F39" w:rsidP="00892F39" w:rsidR="00892F39">
      <w:pPr>
        <w:ind w:firstLine="708"/>
        <w:jc w:val="both"/>
      </w:pPr>
    </w:p>
    <w:p w:rsidRDefault="00892F39" w:rsidP="00892F39" w:rsidR="00892F39">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892F39" w:rsidP="00892F39" w:rsidR="00892F39">
      <w:pPr>
        <w:jc w:val="both"/>
      </w:pPr>
    </w:p>
    <w:p w:rsidRDefault="00892F39" w:rsidP="00892F39" w:rsidR="00892F39" w:rsidRPr="00047B69">
      <w:pPr>
        <w:jc w:val="both"/>
      </w:pPr>
    </w:p>
    <w:p w:rsidRDefault="00892F39" w:rsidP="00892F39" w:rsidR="00892F39">
      <w:pPr>
        <w:jc w:val="center"/>
      </w:pPr>
      <w:r w:rsidRPr="00047B69">
        <w:t xml:space="preserve">U Osijeku </w:t>
      </w:r>
      <w:r>
        <w:t>5. veljače 2018.</w:t>
      </w: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bookmarkStart w:name="_GoBack" w:id="0"/>
      <w:bookmarkEnd w:id="0"/>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892F39" w:rsidP="00892F39" w:rsidR="00892F39" w:rsidRPr="00047B69">
      <w:pPr>
        <w:pStyle w:val="Tijeloteksta"/>
        <w:jc w:val="left"/>
        <w:rPr>
          <w:sz w:val="24"/>
        </w:rPr>
      </w:pPr>
      <w:r w:rsidRPr="00047B69">
        <w:rPr>
          <w:sz w:val="24"/>
        </w:rPr>
        <w:t>Protiv ovog zaključka nije dopuštena posebna žalba (čl. 19. st. 7. Stečajnog zakona).</w:t>
      </w:r>
    </w:p>
    <w:p w:rsidRDefault="00892F39" w:rsidP="00892F39" w:rsidR="00892F39">
      <w:pPr>
        <w:jc w:val="both"/>
      </w:pPr>
    </w:p>
    <w:p w:rsidRDefault="00892F39" w:rsidP="00892F39" w:rsidR="00892F39" w:rsidRPr="00047B69">
      <w:pPr>
        <w:jc w:val="both"/>
      </w:pPr>
    </w:p>
    <w:p w:rsidRDefault="00892F39" w:rsidP="00892F39" w:rsidR="00892F39" w:rsidRPr="00047B69">
      <w:pPr>
        <w:jc w:val="both"/>
      </w:pPr>
      <w:r w:rsidRPr="00047B69">
        <w:t>D N A:</w:t>
      </w:r>
    </w:p>
    <w:p w:rsidRDefault="00892F39" w:rsidP="00892F39" w:rsidR="00892F39" w:rsidRPr="007316D0">
      <w:pPr>
        <w:jc w:val="both"/>
      </w:pPr>
      <w:r w:rsidRPr="00047B69">
        <w:t xml:space="preserve">1. </w:t>
      </w:r>
      <w:proofErr w:type="spellStart"/>
      <w:r w:rsidRPr="00397061">
        <w:t>zz</w:t>
      </w:r>
      <w:proofErr w:type="spellEnd"/>
      <w:r w:rsidRPr="00397061">
        <w:t xml:space="preserve"> dužnika </w:t>
      </w:r>
      <w:r w:rsidR="007C4CC4">
        <w:rPr>
          <w:color w:val="000000"/>
        </w:rPr>
        <w:t xml:space="preserve">Alen </w:t>
      </w:r>
      <w:proofErr w:type="spellStart"/>
      <w:r w:rsidR="007C4CC4">
        <w:rPr>
          <w:color w:val="000000"/>
        </w:rPr>
        <w:t>Topčić</w:t>
      </w:r>
      <w:proofErr w:type="spellEnd"/>
      <w:r w:rsidR="007C4CC4">
        <w:rPr>
          <w:color w:val="000000"/>
        </w:rPr>
        <w:t>, Belišće, Braće Radić 2</w:t>
      </w:r>
    </w:p>
    <w:p w:rsidRDefault="00892F39" w:rsidP="00892F39" w:rsidR="00892F39">
      <w:pPr>
        <w:jc w:val="both"/>
      </w:pPr>
      <w:r w:rsidRPr="00047B69">
        <w:t xml:space="preserve">2. Dužnik </w:t>
      </w:r>
      <w:r w:rsidR="007C4CC4">
        <w:t>CORALPLET j.d.o.o., Belišće, Braće Radić 2</w:t>
      </w:r>
    </w:p>
    <w:p w:rsidRDefault="00892F39" w:rsidP="00892F39" w:rsidR="00892F39" w:rsidRPr="00047B69">
      <w:pPr>
        <w:jc w:val="both"/>
      </w:pPr>
      <w:r w:rsidRPr="00047B69">
        <w:t xml:space="preserve">3. e-oglasna ploča </w:t>
      </w:r>
    </w:p>
    <w:p w:rsidRDefault="00892F39" w:rsidP="00892F39" w:rsidR="00892F39" w:rsidRPr="00B37760">
      <w:pPr>
        <w:jc w:val="both"/>
      </w:pPr>
      <w:r>
        <w:t>4</w:t>
      </w:r>
      <w:r w:rsidRPr="00047B69">
        <w:t xml:space="preserve">. </w:t>
      </w:r>
      <w:r>
        <w:t>R 4.4.2018.</w:t>
      </w:r>
    </w:p>
    <w:p w:rsidRDefault="00892F39" w:rsidP="00892F39" w:rsidR="00892F39" w:rsidRPr="00B37760">
      <w:pPr>
        <w:jc w:val="both"/>
      </w:pPr>
    </w:p>
    <w:p w:rsidRDefault="00892F39" w:rsidP="00892F39" w:rsidR="00892F39" w:rsidRPr="00047B69">
      <w:pPr>
        <w:jc w:val="both"/>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36F7" w:rsidR="00A436F7">
      <w:r>
        <w:separator/>
      </w:r>
    </w:p>
  </w:endnote>
  <w:endnote w:id="0" w:type="continuationSeparator">
    <w:p w:rsidRDefault="00A436F7" w:rsidR="00A436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36F7" w:rsidR="00A436F7">
      <w:r>
        <w:separator/>
      </w:r>
    </w:p>
  </w:footnote>
  <w:footnote w:id="0" w:type="continuationSeparator">
    <w:p w:rsidRDefault="00A436F7" w:rsidR="00A436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1D62">
      <w:rPr>
        <w:rStyle w:val="Brojstranice"/>
        <w:noProof/>
      </w:rPr>
      <w:t>3</w:t>
    </w:r>
    <w:r>
      <w:rPr>
        <w:rStyle w:val="Brojstranice"/>
      </w:rPr>
      <w:fldChar w:fldCharType="end"/>
    </w:r>
  </w:p>
  <w:p w:rsidRDefault="001B4B31" w:rsidP="001B4B31" w:rsidR="001B4B31">
    <w:pPr>
      <w:jc w:val="right"/>
    </w:pPr>
    <w:r>
      <w:t>7 St-1658/17-13</w:t>
    </w: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B31" w:rsidP="001B4B31" w:rsidR="001B4B31">
    <w:pPr>
      <w:jc w:val="right"/>
    </w:pPr>
    <w:r>
      <w:t>7 St-1658/17-13</w:t>
    </w:r>
  </w:p>
  <w:p w:rsidRDefault="001B4B31" w:rsidP="001B4B31" w:rsidR="001B4B3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6F7"/>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1D62"/>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4B3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styleId="Tekstrezerviranogmjesta" w:type="character">
    <w:name w:val="Placeholder Text"/>
    <w:basedOn w:val="Zadanifontodlomka"/>
    <w:uiPriority w:val="99"/>
    <w:semiHidden/>
    <w:rsid w:val="00D11D62"/>
    <w:rPr>
      <w:color w:val="808080"/>
      <w:bdr w:space="0" w:sz="0" w:color="auto" w:val="none"/>
      <w:shd w:fill="CCFFFF" w:color="auto" w:val="clear"/>
    </w:rPr>
  </w:style>
  <w:style w:customStyle="true" w:styleId="eSPISCCParagraphDefaultFont" w:type="character">
    <w:name w:val="eSPIS_CC_Paragraph Default Font"/>
    <w:basedOn w:val="Naglaeno"/>
    <w:rsid w:val="00D11D6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11D62"/>
    <w:rPr>
      <w:b/>
      <w:bCs/>
      <w:bdr w:space="0" w:sz="0" w:color="auto" w:val="none"/>
      <w:shd w:fill="FFFFCC" w:color="auto" w:val="clear"/>
      <w:lang w:val="hr-HR"/>
    </w:rPr>
  </w:style>
  <w:style w:customStyle="true" w:styleId="PozadinaSvijetloCrvena" w:type="character">
    <w:name w:val="Pozadina_SvijetloCrvena"/>
    <w:basedOn w:val="eSPISCCParagraphDefaultFont"/>
    <w:rsid w:val="00D11D6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11D6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4B3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styleId="Tekstrezerviranogmjesta" w:type="character">
    <w:name w:val="Placeholder Text"/>
    <w:basedOn w:val="Zadanifontodlomka"/>
    <w:uiPriority w:val="99"/>
    <w:semiHidden/>
    <w:rsid w:val="00D11D62"/>
    <w:rPr>
      <w:color w:val="808080"/>
      <w:bdr w:color="auto" w:space="0" w:sz="0" w:val="none"/>
      <w:shd w:color="auto" w:fill="CCFFFF" w:val="clear"/>
    </w:rPr>
  </w:style>
  <w:style w:customStyle="1" w:styleId="eSPISCCParagraphDefaultFont" w:type="character">
    <w:name w:val="eSPIS_CC_Paragraph Default Font"/>
    <w:basedOn w:val="Naglaeno"/>
    <w:rsid w:val="00D11D6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11D62"/>
    <w:rPr>
      <w:b/>
      <w:bCs/>
      <w:bdr w:color="auto" w:space="0" w:sz="0" w:val="none"/>
      <w:shd w:color="auto" w:fill="FFFFCC" w:val="clear"/>
      <w:lang w:val="hr-HR"/>
    </w:rPr>
  </w:style>
  <w:style w:customStyle="1" w:styleId="PozadinaSvijetloCrvena" w:type="character">
    <w:name w:val="Pozadina_SvijetloCrvena"/>
    <w:basedOn w:val="eSPISCCParagraphDefaultFont"/>
    <w:rsid w:val="00D11D6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11D6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1658</izvorni_sadrzaj>
    <derivirana_varijabla naziv="DomainObject.Predmet.Broj_1">1658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St-1658/2017</izvorni_sadrzaj>
    <derivirana_varijabla naziv="DomainObject.Predmet.OznakaBroj_1">St-1658/2017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CORALPLET j.d.o.o. za proizvodnju i trgovinu</izvorni_sadrzaj>
    <derivirana_varijabla naziv="DomainObject.Predmet.ProtustrankaFormated_1">  CORALPLET j.d.o.o. za proizvodnju i trgovinu</derivirana_varijabla>
  </DomainObject.Predmet.ProtustrankaFormated>
  <DomainObject.Predmet.ProtustrankaFormatedOIB>
    <izvorni_sadrzaj>  CORALPLET j.d.o.o. za proizvodnju i trgovinu, OIB 82135885518</izvorni_sadrzaj>
    <derivirana_varijabla naziv="DomainObject.Predmet.ProtustrankaFormatedOIB_1">  CORALPLET j.d.o.o. za proizvodnju i trgovinu, OIB 82135885518</derivirana_varijabla>
  </DomainObject.Predmet.ProtustrankaFormatedOIB>
  <DomainObject.Predmet.ProtustrankaFormatedWithAdress>
    <izvorni_sadrzaj> CORALPLET j.d.o.o. za proizvodnju i trgovinu, Braće Radić 2, 31551 Belišće</izvorni_sadrzaj>
    <derivirana_varijabla naziv="DomainObject.Predmet.ProtustrankaFormatedWithAdress_1"> CORALPLET j.d.o.o. za proizvodnju i trgovinu, Braće Radić 2, 31551 Belišće</derivirana_varijabla>
  </DomainObject.Predmet.ProtustrankaFormatedWithAdress>
  <DomainObject.Predmet.ProtustrankaFormatedWithAdressOIB>
    <izvorni_sadrzaj> CORALPLET j.d.o.o. za proizvodnju i trgovinu, OIB 82135885518, Braće Radić 2, 31551 Belišće</izvorni_sadrzaj>
    <derivirana_varijabla naziv="DomainObject.Predmet.ProtustrankaFormatedWithAdressOIB_1"> CORALPLET j.d.o.o. za proizvodnju i trgovinu, OIB 82135885518, Braće Radić 2, 31551 Belišće</derivirana_varijabla>
  </DomainObject.Predmet.ProtustrankaFormatedWithAdressOIB>
  <DomainObject.Predmet.ProtustrankaWithAdress>
    <izvorni_sadrzaj>CORALPLET j.d.o.o. za proizvodnju i trgovinu Braće Radić 2, 31551 Belišće</izvorni_sadrzaj>
    <derivirana_varijabla naziv="DomainObject.Predmet.ProtustrankaWithAdress_1">CORALPLET j.d.o.o. za proizvodnju i trgovinu Braće Radić 2, 31551 Belišće</derivirana_varijabla>
  </DomainObject.Predmet.ProtustrankaWithAdress>
  <DomainObject.Predmet.ProtustrankaWithAdressOIB>
    <izvorni_sadrzaj>CORALPLET j.d.o.o. za proizvodnju i trgovinu, OIB 82135885518, Braće Radić 2, 31551 Belišće</izvorni_sadrzaj>
    <derivirana_varijabla naziv="DomainObject.Predmet.ProtustrankaWithAdressOIB_1">CORALPLET j.d.o.o. za proizvodnju i trgovinu, OIB 82135885518, Braće Radić 2, 31551 Belišće</derivirana_varijabla>
  </DomainObject.Predmet.ProtustrankaWithAdressOIB>
  <DomainObject.Predmet.ProtustrankaNazivFormated>
    <izvorni_sadrzaj>CORALPLET j.d.o.o. za proizvodnju i trgovinu</izvorni_sadrzaj>
    <derivirana_varijabla naziv="DomainObject.Predmet.ProtustrankaNazivFormated_1">CORALPLET j.d.o.o. za proizvodnju i trgovinu</derivirana_varijabla>
  </DomainObject.Predmet.ProtustrankaNazivFormated>
  <DomainObject.Predmet.ProtustrankaNazivFormatedOIB>
    <izvorni_sadrzaj>CORALPLET j.d.o.o. za proizvodnju i trgovinu, OIB 82135885518</izvorni_sadrzaj>
    <derivirana_varijabla naziv="DomainObject.Predmet.ProtustrankaNazivFormatedOIB_1">CORALPLET j.d.o.o. za proizvodnju i trgovinu, OIB 82135885518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CORALPLET j.d.o.o. za proizvodnju i trgovinu</item>
    </izvorni_sadrzaj>
    <derivirana_varijabla naziv="DomainObject.Predmet.ProtuStrankaListFormated_1">
      <item>CORALPLET j.d.o.o. za proizvodnju i trgovinu</item>
    </derivirana_varijabla>
  </DomainObject.Predmet.ProtuStrankaListFormated>
  <DomainObject.Predmet.ProtuStrankaListFormatedOIB>
    <izvorni_sadrzaj>
      <item>CORALPLET j.d.o.o. za proizvodnju i trgovinu, OIB 82135885518</item>
    </izvorni_sadrzaj>
    <derivirana_varijabla naziv="DomainObject.Predmet.ProtuStrankaListFormatedOIB_1">
      <item>CORALPLET j.d.o.o. za proizvodnju i trgovinu, OIB 82135885518</item>
    </derivirana_varijabla>
  </DomainObject.Predmet.ProtuStrankaListFormatedOIB>
  <DomainObject.Predmet.ProtuStrankaListFormatedWithAdress>
    <izvorni_sadrzaj>
      <item>CORALPLET j.d.o.o. za proizvodnju i trgovinu, Braće Radić 2, 31551 Belišće</item>
    </izvorni_sadrzaj>
    <derivirana_varijabla naziv="DomainObject.Predmet.ProtuStrankaListFormatedWithAdress_1">
      <item>CORALPLET j.d.o.o. za proizvodnju i trgovinu, Braće Radić 2, 31551 Belišće</item>
    </derivirana_varijabla>
  </DomainObject.Predmet.ProtuStrankaListFormatedWithAdress>
  <DomainObject.Predmet.ProtuStrankaListFormatedWithAdressOIB>
    <izvorni_sadrzaj>
      <item>CORALPLET j.d.o.o. za proizvodnju i trgovinu, OIB 82135885518, Braće Radić 2, 31551 Belišće</item>
    </izvorni_sadrzaj>
    <derivirana_varijabla naziv="DomainObject.Predmet.ProtuStrankaListFormatedWithAdressOIB_1">
      <item>CORALPLET j.d.o.o. za proizvodnju i trgovinu, OIB 82135885518, Braće Radić 2, 31551 Belišće</item>
    </derivirana_varijabla>
  </DomainObject.Predmet.ProtuStrankaListFormatedWithAdressOIB>
  <DomainObject.Predmet.ProtuStrankaListNazivFormated>
    <izvorni_sadrzaj>
      <item>CORALPLET j.d.o.o. za proizvodnju i trgovinu</item>
    </izvorni_sadrzaj>
    <derivirana_varijabla naziv="DomainObject.Predmet.ProtuStrankaListNazivFormated_1">
      <item>CORALPLET j.d.o.o. za proizvodnju i trgovinu</item>
    </derivirana_varijabla>
  </DomainObject.Predmet.ProtuStrankaListNazivFormated>
  <DomainObject.Predmet.ProtuStrankaListNazivFormatedOIB>
    <izvorni_sadrzaj>
      <item>CORALPLET j.d.o.o. za proizvodnju i trgovinu, OIB 82135885518</item>
    </izvorni_sadrzaj>
    <derivirana_varijabla naziv="DomainObject.Predmet.ProtuStrankaListNazivFormatedOIB_1">
      <item>CORALPLET j.d.o.o. za proizvodnju i trgovinu, OIB 82135885518</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CORALPLET j.d.o.o. za proizvodnju i trgovinu</izvorni_sadrzaj>
    <derivirana_varijabla naziv="DomainObject.Predmet.ProtustrankaIDrugi_1">CORALPLET j.d.o.o. za proizvodnju i trgovinu</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CORALPLET j.d.o.o. za proizvodnju i trgovinu, OIB 82135885518, Braće Radić 2, 31551 Belišće</izvorni_sadrzaj>
    <derivirana_varijabla naziv="DomainObject.Predmet.ProtustrankaIDrugiAdressOIB_1">CORALPLET j.d.o.o. za proizvodnju i trgovinu, OIB 82135885518, Braće Radić 2,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CORALPLET j.d.o.o. za proizvodnju i trgovinu</item>
      <item>RH MINISTARSTVO FINANCIJA POREZNA UPRAVA</item>
      <item>Županijsko državno odvjetništvo u Osijeku</item>
    </izvorni_sadrzaj>
    <derivirana_varijabla naziv="DomainObject.Predmet.SudioniciListNaziv_1">
      <item>CORALPLET j.d.o.o. za proizvodnju i trgovinu</item>
      <item>RH MINISTARSTVO FINANCIJA POREZNA UPRAVA</item>
      <item>Županijsko državno odvjetništvo u Osijeku</item>
    </derivirana_varijabla>
  </DomainObject.Predmet.SudioniciListNaziv>
  <DomainObject.Predmet.SudioniciListAdressOIB>
    <izvorni_sadrzaj>
      <item>CORALPLET j.d.o.o. za proizvodnju i trgovinu, OIB 82135885518, Braće Radić 2,31551 Belišće</item>
      <item>RH MINISTARSTVO FINANCIJA POREZNA UPRAVA, OIB 18683136487</item>
      <item>Županijsko državno odvjetništvo u Osijeku, OIB 61379160880, Kapucinska 21,31000 Osijek</item>
    </izvorni_sadrzaj>
    <derivirana_varijabla naziv="DomainObject.Predmet.SudioniciListAdressOIB_1">
      <item>CORALPLET j.d.o.o. za proizvodnju i trgovinu, OIB 82135885518, Braće Radić 2,31551 Belišće</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82135885518</item>
      <item>, OIB 18683136487</item>
      <item>, OIB 61379160880</item>
    </izvorni_sadrzaj>
    <derivirana_varijabla naziv="DomainObject.Predmet.SudioniciListNazivOIB_1">
      <item>, OIB 82135885518</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578C7F-580C-4847-B4F9-6E42A37070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851</properties:Words>
  <properties:Characters>4679</properties:Characters>
  <properties:Lines>183</properties:Lines>
  <properties:Paragraphs>44</properties:Paragraphs>
  <properties:TotalTime>434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2018-02-05T11:57:00Z</cp:lastPrinted>
  <dcterms:modified xmlns:xsi="http://www.w3.org/2001/XMLSchema-instance" xsi:type="dcterms:W3CDTF">2018-02-05T11:57:00Z</dcterms:modified>
  <cp:revision>651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