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ce44" w14:paraId="758ce44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C41771" w:rsidR="00512A26">
      <w:pPr>
        <w:ind w:firstLine="708"/>
        <w:jc w:val="both"/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r w:rsidR="0099594F" w:rsidRPr="00CD4921">
        <w:rPr>
          <w:rFonts w:eastAsiaTheme="minorEastAsia"/>
        </w:rPr>
        <w:t>COMMONEO d.o.o. u stečaju, Zagreb, Ratarska 63 II, OIB: 15010225623</w:t>
      </w:r>
      <w:r w:rsidR="0099594F" w:rsidRPr="00CD4921">
        <w:rPr>
          <w:lang w:eastAsia="en-US"/>
        </w:rPr>
        <w:t xml:space="preserve">, dana </w:t>
      </w:r>
      <w:r w:rsidR="0099594F">
        <w:rPr>
          <w:lang w:eastAsia="en-US"/>
        </w:rPr>
        <w:t>14. prosinca 2018.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99594F">
        <w:rPr>
          <w:b/>
        </w:rPr>
        <w:t>30. siječnja</w:t>
      </w:r>
      <w:r w:rsidR="00371CF4">
        <w:rPr>
          <w:b/>
        </w:rPr>
        <w:t xml:space="preserve"> 2019</w:t>
      </w:r>
      <w:r w:rsidR="0099594F">
        <w:rPr>
          <w:b/>
        </w:rPr>
        <w:t xml:space="preserve">. </w:t>
      </w:r>
      <w:r w:rsidR="0099594F" w:rsidRPr="0099594F">
        <w:rPr>
          <w:b/>
        </w:rPr>
        <w:t>godine</w:t>
      </w:r>
      <w:r w:rsidR="00F07A14" w:rsidRPr="0099594F">
        <w:rPr>
          <w:b/>
        </w:rPr>
        <w:t xml:space="preserve"> u </w:t>
      </w:r>
      <w:r w:rsidR="0099594F" w:rsidRPr="0099594F">
        <w:rPr>
          <w:b/>
        </w:rPr>
        <w:t>11,00</w:t>
      </w:r>
      <w:r w:rsidR="00F07A14" w:rsidRPr="0099594F">
        <w:rPr>
          <w:b/>
        </w:rPr>
        <w:t xml:space="preserve"> sati</w:t>
      </w:r>
      <w:r w:rsidR="00F07A14" w:rsidRPr="009956CA">
        <w:t>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BD38E1">
        <w:t xml:space="preserve">je se za isti dan u </w:t>
      </w:r>
      <w:r w:rsidR="0099594F">
        <w:t>11,30</w:t>
      </w:r>
      <w:r w:rsidR="00F07A14" w:rsidRPr="009956CA">
        <w:t xml:space="preserve"> sati u prostorijama Trgovačkog suda u Zagrebu, </w:t>
      </w:r>
      <w:proofErr w:type="spellStart"/>
      <w:r w:rsidR="00F07A14" w:rsidRPr="009956CA">
        <w:t>Amruševa</w:t>
      </w:r>
      <w:proofErr w:type="spellEnd"/>
      <w:r w:rsidR="00371CF4">
        <w:t xml:space="preserve"> 2/ II, UZ soba broj 93/I</w:t>
      </w:r>
      <w:r w:rsidR="00F07A14" w:rsidRPr="009956CA">
        <w:t>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B878FF" w:rsidRPr="00467C09">
      <w:pPr>
        <w:pStyle w:val="Uvuenotijeloteksta"/>
      </w:pPr>
      <w:r w:rsidRPr="00467C09">
        <w:t xml:space="preserve">Rješenjem ovog suda, </w:t>
      </w:r>
      <w:r w:rsidR="00B878FF" w:rsidRPr="00467C09">
        <w:t>broj gornji</w:t>
      </w:r>
      <w:r w:rsidR="001F2D50" w:rsidRPr="00467C09">
        <w:t xml:space="preserve"> od </w:t>
      </w:r>
      <w:r w:rsidR="0099594F">
        <w:t>26. travnja 2018</w:t>
      </w:r>
      <w:r w:rsidR="00B878FF" w:rsidRPr="00467C09">
        <w:t>.,</w:t>
      </w:r>
      <w:r w:rsidR="001F2D50" w:rsidRPr="00467C09">
        <w:t xml:space="preserve"> </w:t>
      </w:r>
      <w:r w:rsidR="00B878FF" w:rsidRPr="00467C09">
        <w:t xml:space="preserve">otvoren je stečajni postupak nad uvodno navedenim dužnikom i određeno je ročište za dan </w:t>
      </w:r>
      <w:r w:rsidR="00371CF4">
        <w:t>26. ožujka</w:t>
      </w:r>
      <w:r w:rsidR="00467C09" w:rsidRPr="00467C09">
        <w:t xml:space="preserve"> 2018</w:t>
      </w:r>
      <w:r w:rsidR="00B878FF" w:rsidRPr="00467C09">
        <w:t xml:space="preserve">. godine koje je odgođeno, pa je temeljem čl. 129. SZ-a (NN 71/15 i 104/17) valjalo riješiti kao u izreci. </w:t>
      </w:r>
    </w:p>
    <w:p w:rsidRDefault="00B878FF" w:rsidP="00B878FF" w:rsidR="00B878FF" w:rsidRPr="00DD350B"/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r w:rsidR="0099594F">
        <w:t>14. prosinca</w:t>
      </w:r>
      <w:r w:rsidR="009E6A4B" w:rsidRPr="009956CA">
        <w:t xml:space="preserve">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9E1863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9E1863">
        <w:t>,v.r.</w:t>
      </w:r>
    </w:p>
    <w:p w:rsidRDefault="009E1863" w:rsidP="00D338FD" w:rsidR="009E186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E1863" w:rsidP="009E1863" w:rsidR="009956CA" w:rsidRPr="00DD350B">
      <w:pPr>
        <w:pStyle w:val="Uvuenotijeloteksta"/>
        <w:ind w:firstLine="141" w:left="1983"/>
        <w:jc w:val="right"/>
      </w:pPr>
      <w:r>
        <w:t>Matea Bizjak</w:t>
      </w: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99594F">
      <w:t>6938/16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354A5"/>
    <w:rsid w:val="001B0A00"/>
    <w:rsid w:val="001F087F"/>
    <w:rsid w:val="001F2D50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47EC8"/>
    <w:rsid w:val="00353957"/>
    <w:rsid w:val="003625C7"/>
    <w:rsid w:val="00371CF4"/>
    <w:rsid w:val="003774AE"/>
    <w:rsid w:val="0038091D"/>
    <w:rsid w:val="003B229E"/>
    <w:rsid w:val="003E3D7A"/>
    <w:rsid w:val="004414A7"/>
    <w:rsid w:val="004641E2"/>
    <w:rsid w:val="00467C09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3799A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9594F"/>
    <w:rsid w:val="009E1863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878FF"/>
    <w:rsid w:val="00BB1078"/>
    <w:rsid w:val="00BB44A0"/>
    <w:rsid w:val="00BC7999"/>
    <w:rsid w:val="00BD38E1"/>
    <w:rsid w:val="00BF0A67"/>
    <w:rsid w:val="00C03FF0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8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8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8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8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8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St-6938/2016-22</izvorni_sadrzaj>
    <derivirana_varijabla naziv="DomainObject.PredzadnjaOdlukaIzPredmeta.Oznaka_1">St-6938/2016-22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925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2018-12-14T06:49:00Z</dcterms:created>
  <dc:creator>Matea Bizjak</dc:creator>
  <cp:lastModifiedBy>Matea Bizjak</cp:lastModifiedBy>
  <cp:lastPrinted>2018-12-14T06:51:00Z</cp:lastPrinted>
  <dcterms:modified xmlns:xsi="http://www.w3.org/2001/XMLSchema-instance" xsi:type="dcterms:W3CDTF">2018-12-14T06:51:00Z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(St-6938-16-rješenje-zakazivanje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