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85fc" w14:paraId="29f85fc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6C5BF5">
        <w:t>COFFEE</w:t>
      </w:r>
      <w:r w:rsidR="00FF274E">
        <w:t xml:space="preserve"> </w:t>
      </w:r>
      <w:r w:rsidR="006C5BF5">
        <w:t>j.</w:t>
      </w:r>
      <w:r w:rsidR="00FF274E">
        <w:t xml:space="preserve">d.o.o., </w:t>
      </w:r>
      <w:r w:rsidR="006C5BF5">
        <w:t>Biograd na Moru</w:t>
      </w:r>
      <w:r w:rsidR="00FF274E">
        <w:t xml:space="preserve">, </w:t>
      </w:r>
      <w:r w:rsidR="006C5BF5">
        <w:t>Augusta Šenoe 24</w:t>
      </w:r>
      <w:r w:rsidR="00FF274E">
        <w:t xml:space="preserve">, OIB: </w:t>
      </w:r>
      <w:r w:rsidR="006C5BF5">
        <w:t>16829947282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C5BF5">
        <w:t>Zadar</w:t>
      </w:r>
      <w:r w:rsidRPr="000506EC">
        <w:t>,</w:t>
      </w:r>
      <w:r>
        <w:t xml:space="preserve"> </w:t>
      </w:r>
      <w:r w:rsidR="006C5BF5">
        <w:t>Ivana Danila 4</w:t>
      </w:r>
      <w:r>
        <w:t>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6C5BF5">
        <w:t>20</w:t>
      </w:r>
      <w:r>
        <w:t xml:space="preserve">. </w:t>
      </w:r>
      <w:r w:rsidR="00423580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23580">
        <w:t>4</w:t>
      </w:r>
      <w:r>
        <w:t xml:space="preserve">. </w:t>
      </w:r>
      <w:r w:rsidR="00423580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C5BF5">
        <w:t>COFFEE j.d.o.o., Biograd na Moru, Augusta Šenoe 24, OIB: 16829947282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6C5BF5">
        <w:t>7</w:t>
      </w:r>
      <w:r w:rsidR="00FF274E">
        <w:t>.</w:t>
      </w:r>
      <w:r w:rsidR="006C5BF5">
        <w:t>065</w:t>
      </w:r>
      <w:r w:rsidR="00FF274E">
        <w:t>,</w:t>
      </w:r>
      <w:r w:rsidR="006C5BF5">
        <w:t>38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FD41F1">
        <w:t>a</w:t>
      </w:r>
      <w:r>
        <w:t xml:space="preserve"> </w:t>
      </w:r>
      <w:r w:rsidR="00A64D31">
        <w:t>ovlašten</w:t>
      </w:r>
      <w:r w:rsidR="00FD41F1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6C5BF5">
        <w:t>Marin Uskok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23580">
        <w:t>4</w:t>
      </w:r>
      <w:r w:rsidR="00814E35">
        <w:t xml:space="preserve">. </w:t>
      </w:r>
      <w:r w:rsidR="00423580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423580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05D9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>
      <w:t>-</w:t>
    </w:r>
    <w:r w:rsidR="00FD41F1">
      <w:t>11</w:t>
    </w:r>
    <w:r w:rsidR="006C5BF5">
      <w:t>8</w:t>
    </w:r>
    <w:r w:rsidR="00423580">
      <w:t>/17</w:t>
    </w:r>
    <w:r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6C5BF5">
      <w:t>118</w:t>
    </w:r>
    <w:r>
      <w:t>/1</w:t>
    </w:r>
    <w:r w:rsidR="00FF274E">
      <w:t>7</w:t>
    </w:r>
    <w:r>
      <w:t>-</w:t>
    </w:r>
    <w:r w:rsidR="00FF274E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23580"/>
    <w:rsid w:val="00447958"/>
    <w:rsid w:val="004635D5"/>
    <w:rsid w:val="004B64F0"/>
    <w:rsid w:val="005F67DA"/>
    <w:rsid w:val="00605D91"/>
    <w:rsid w:val="00611283"/>
    <w:rsid w:val="006A66B9"/>
    <w:rsid w:val="006C5BF5"/>
    <w:rsid w:val="006E6B12"/>
    <w:rsid w:val="0071080F"/>
    <w:rsid w:val="0076513B"/>
    <w:rsid w:val="00781401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64D31"/>
    <w:rsid w:val="00BA4D2C"/>
    <w:rsid w:val="00C6433B"/>
    <w:rsid w:val="00CF596F"/>
    <w:rsid w:val="00DC740A"/>
    <w:rsid w:val="00E6461B"/>
    <w:rsid w:val="00F508E3"/>
    <w:rsid w:val="00F6628B"/>
    <w:rsid w:val="00F962D4"/>
    <w:rsid w:val="00FD41F1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D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D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D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D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D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D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D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D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St-118/2017</izvorni_sadrzaj>
    <derivirana_varijabla naziv="DomainObject.Predmet.OznakaBroj_1">St-118/2017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COFFEE jednostavno društvo s ograničenom odgovornošću za usluge</izvorni_sadrzaj>
    <derivirana_varijabla naziv="DomainObject.Predmet.ProtustrankaFormated_1">  COFFEE jednostavno društvo s ograničenom odgovornošću za usluge</derivirana_varijabla>
  </DomainObject.Predmet.ProtustrankaFormated>
  <DomainObject.Predmet.ProtustrankaFormatedOIB>
    <izvorni_sadrzaj>  COFFEE jednostavno društvo s ograničenom odgovornošću za usluge, OIB 16829947282</izvorni_sadrzaj>
    <derivirana_varijabla naziv="DomainObject.Predmet.ProtustrankaFormatedOIB_1">  COFFEE jednostavno društvo s ograničenom odgovornošću za usluge, OIB 16829947282</derivirana_varijabla>
  </DomainObject.Predmet.ProtustrankaFormatedOIB>
  <DomainObject.Predmet.ProtustrankaFormatedWithAdress>
    <izvorni_sadrzaj> COFFEE jednostavno društvo s ograničenom odgovornošću za usluge, Augusta Šenoe 24, 23210 Biograd Na Moru</izvorni_sadrzaj>
    <derivirana_varijabla naziv="DomainObject.Predmet.ProtustrankaFormatedWithAdress_1"> COFFEE jednostavno društvo s ograničenom odgovornošću za usluge, Augusta Šenoe 24, 23210 Biograd Na Moru</derivirana_varijabla>
  </DomainObject.Predmet.ProtustrankaFormatedWithAdress>
  <DomainObject.Predmet.ProtustrankaFormatedWithAdressOIB>
    <izvorni_sadrzaj> COFFEE jednostavno društvo s ograničenom odgovornošću za usluge, OIB 16829947282, Augusta Šenoe 24, 23210 Biograd Na Moru</izvorni_sadrzaj>
    <derivirana_varijabla naziv="DomainObject.Predmet.ProtustrankaFormatedWithAdressOIB_1"> COFFEE jednostavno društvo s ograničenom odgovornošću za usluge, OIB 16829947282, Augusta Šenoe 24, 23210 Biograd Na Moru</derivirana_varijabla>
  </DomainObject.Predmet.ProtustrankaFormatedWithAdressOIB>
  <DomainObject.Predmet.ProtustrankaWithAdress>
    <izvorni_sadrzaj>COFFEE jednostavno društvo s ograničenom odgovornošću za usluge Augusta Šenoe 24, 23210 Biograd Na Moru</izvorni_sadrzaj>
    <derivirana_varijabla naziv="DomainObject.Predmet.ProtustrankaWithAdress_1">COFFEE jednostavno društvo s ograničenom odgovornošću za usluge Augusta Šenoe 24, 23210 Biograd Na Moru</derivirana_varijabla>
  </DomainObject.Predmet.ProtustrankaWithAdress>
  <DomainObject.Predmet.ProtustrankaWithAdressOIB>
    <izvorni_sadrzaj>COFFEE jednostavno društvo s ograničenom odgovornošću za usluge, OIB 16829947282, Augusta Šenoe 24, 23210 Biograd Na Moru</izvorni_sadrzaj>
    <derivirana_varijabla naziv="DomainObject.Predmet.ProtustrankaWithAdressOIB_1">COFFEE jednostavno društvo s ograničenom odgovornošću za usluge, OIB 16829947282, Augusta Šenoe 24, 23210 Biograd Na Moru</derivirana_varijabla>
  </DomainObject.Predmet.ProtustrankaWithAdressOIB>
  <DomainObject.Predmet.ProtustrankaNazivFormated>
    <izvorni_sadrzaj>COFFEE jednostavno društvo s ograničenom odgovornošću za usluge</izvorni_sadrzaj>
    <derivirana_varijabla naziv="DomainObject.Predmet.ProtustrankaNazivFormated_1">COFFEE jednostavno društvo s ograničenom odgovornošću za usluge</derivirana_varijabla>
  </DomainObject.Predmet.ProtustrankaNazivFormated>
  <DomainObject.Predmet.ProtustrankaNazivFormatedOIB>
    <izvorni_sadrzaj>COFFEE jednostavno društvo s ograničenom odgovornošću za usluge, OIB 16829947282</izvorni_sadrzaj>
    <derivirana_varijabla naziv="DomainObject.Predmet.ProtustrankaNazivFormatedOIB_1">COFFEE jednostavno društvo s ograničenom odgovornošću za usluge, OIB 16829947282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COFFEE jednostavno društvo s ograničenom odgovornošću za usluge</item>
    </izvorni_sadrzaj>
    <derivirana_varijabla naziv="DomainObject.Predmet.ProtuStrankaListFormated_1">
      <item>COFFEE jednostavno društvo s ograničenom odgovornošću za usluge</item>
    </derivirana_varijabla>
  </DomainObject.Predmet.ProtuStrankaListFormated>
  <DomainObject.Predmet.ProtuStrankaListFormatedOIB>
    <izvorni_sadrzaj>
      <item>COFFEE jednostavno društvo s ograničenom odgovornošću za usluge, OIB 16829947282</item>
    </izvorni_sadrzaj>
    <derivirana_varijabla naziv="DomainObject.Predmet.ProtuStrankaListFormatedOIB_1">
      <item>COFFEE jednostavno društvo s ograničenom odgovornošću za usluge, OIB 16829947282</item>
    </derivirana_varijabla>
  </DomainObject.Predmet.ProtuStrankaListFormatedOIB>
  <DomainObject.Predmet.ProtuStrankaListFormatedWithAdress>
    <izvorni_sadrzaj>
      <item>COFFEE jednostavno društvo s ograničenom odgovornošću za usluge, Augusta Šenoe 24, 23210 Biograd Na Moru</item>
    </izvorni_sadrzaj>
    <derivirana_varijabla naziv="DomainObject.Predmet.ProtuStrankaListFormatedWithAdress_1">
      <item>COFFEE jednostavno društvo s ograničenom odgovornošću za usluge, Augusta Šenoe 24, 23210 Biograd Na Moru</item>
    </derivirana_varijabla>
  </DomainObject.Predmet.ProtuStrankaListFormatedWithAdress>
  <DomainObject.Predmet.ProtuStrankaListFormatedWithAdressOIB>
    <izvorni_sadrzaj>
      <item>COFFEE jednostavno društvo s ograničenom odgovornošću za usluge, OIB 16829947282, Augusta Šenoe 24, 23210 Biograd Na Moru</item>
    </izvorni_sadrzaj>
    <derivirana_varijabla naziv="DomainObject.Predmet.ProtuStrankaListFormatedWithAdressOIB_1">
      <item>COFFEE jednostavno društvo s ograničenom odgovornošću za usluge, OIB 16829947282, Augusta Šenoe 24, 23210 Biograd Na Moru</item>
    </derivirana_varijabla>
  </DomainObject.Predmet.ProtuStrankaListFormatedWithAdressOIB>
  <DomainObject.Predmet.ProtuStrankaListNazivFormated>
    <izvorni_sadrzaj>
      <item>COFFEE jednostavno društvo s ograničenom odgovornošću za usluge</item>
    </izvorni_sadrzaj>
    <derivirana_varijabla naziv="DomainObject.Predmet.ProtuStrankaListNazivFormated_1">
      <item>COFFEE jednostavno društvo s ograničenom odgovornošću za usluge</item>
    </derivirana_varijabla>
  </DomainObject.Predmet.ProtuStrankaListNazivFormated>
  <DomainObject.Predmet.ProtuStrankaListNazivFormatedOIB>
    <izvorni_sadrzaj>
      <item>COFFEE jednostavno društvo s ograničenom odgovornošću za usluge, OIB 16829947282</item>
    </izvorni_sadrzaj>
    <derivirana_varijabla naziv="DomainObject.Predmet.ProtuStrankaListNazivFormatedOIB_1">
      <item>COFFEE jednostavno društvo s ograničenom odgovornošću za usluge, OIB 16829947282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COFFEE jednostavno društvo s ograničenom odgovornošću za usluge</izvorni_sadrzaj>
    <derivirana_varijabla naziv="DomainObject.Predmet.ProtustrankaIDrugi_1">COFFEE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COFFEE jednostavno društvo s ograničenom odgovornošću za usluge, OIB 16829947282, Augusta Šenoe 24, 23210 Biograd Na Moru</izvorni_sadrzaj>
    <derivirana_varijabla naziv="DomainObject.Predmet.ProtustrankaIDrugiAdressOIB_1">COFFEE jednostavno društvo s ograničenom odgovornošću za usluge, OIB 16829947282, Augusta Šenoe 24,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COFFEE jednostavno društvo s ograničenom odgovornošću za usluge</item>
    </izvorni_sadrzaj>
    <derivirana_varijabla naziv="DomainObject.Predmet.SudioniciListNaziv_1">
      <item>FINA</item>
      <item>COFFEE jednostavno društvo s ograničenom odgovornošću za usluge</item>
    </derivirana_varijabla>
  </DomainObject.Predmet.SudioniciListNaziv>
  <DomainObject.Predmet.SudioniciListAdressOIB>
    <izvorni_sadrzaj>
      <item>FINA, OIB 85821130368</item>
      <item>COFFEE jednostavno društvo s ograničenom odgovornošću za usluge, OIB 16829947282, Augusta Šenoe 24,23210 Biograd Na Moru</item>
    </izvorni_sadrzaj>
    <derivirana_varijabla naziv="DomainObject.Predmet.SudioniciListAdressOIB_1">
      <item>FINA, OIB 85821130368</item>
      <item>COFFEE jednostavno društvo s ograničenom odgovornošću za usluge, OIB 16829947282, Augusta Šenoe 24,23210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16829947282</item>
    </izvorni_sadrzaj>
    <derivirana_varijabla naziv="DomainObject.Predmet.SudioniciListNazivOIB_1">
      <item>, OIB 85821130368</item>
      <item>, OIB 16829947282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1963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2017-04-04T07:53:00Z</dcterms:created>
  <dc:creator>Tina Grgas</dc:creator>
  <cp:lastModifiedBy>Ante Rubelj</cp:lastModifiedBy>
  <cp:lastPrinted>2017-04-04T07:56:00Z</cp:lastPrinted>
  <dcterms:modified xmlns:xsi="http://www.w3.org/2001/XMLSchema-instance" xsi:type="dcterms:W3CDTF">2017-04-04T08:16:00Z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