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f5fc" w14:paraId="7d6f5fc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386B8A" w:rsidRPr="00E3723A">
        <w:rPr>
          <w:rFonts w:hAnsi="Times New Roman" w:ascii="Times New Roman"/>
          <w:szCs w:val="24"/>
          <w:lang w:val="hr-HR"/>
        </w:rPr>
        <w:t>CONSILIUM COR d.o.o. za proizvodnju, trgovinu i usluge, OIB: 18494231519, Zagr</w:t>
      </w:r>
      <w:r w:rsidR="00386B8A">
        <w:rPr>
          <w:rFonts w:hAnsi="Times New Roman" w:ascii="Times New Roman"/>
          <w:szCs w:val="24"/>
          <w:lang w:val="hr-HR"/>
        </w:rPr>
        <w:t>eb (Grad Zagreb), Bednjanska 14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386B8A" w:rsidRPr="00E3723A">
        <w:rPr>
          <w:rFonts w:hAnsi="Times New Roman" w:ascii="Times New Roman"/>
          <w:szCs w:val="24"/>
          <w:lang w:val="hr-HR"/>
        </w:rPr>
        <w:t>CONSILIUM COR d.o.o. za proizvodnju, trgovinu i usluge, OIB: 18494231519, Zagr</w:t>
      </w:r>
      <w:r w:rsidR="00386B8A">
        <w:rPr>
          <w:rFonts w:hAnsi="Times New Roman" w:ascii="Times New Roman"/>
          <w:szCs w:val="24"/>
          <w:lang w:val="hr-HR"/>
        </w:rPr>
        <w:t>eb (Grad Zagreb), Bednjanska 14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386B8A">
        <w:rPr>
          <w:rFonts w:hAnsi="Times New Roman" w:ascii="Times New Roman"/>
          <w:szCs w:val="24"/>
          <w:lang w:val="hr-HR"/>
        </w:rPr>
        <w:t>3162</w:t>
      </w:r>
      <w:r w:rsidR="00D476B3">
        <w:rPr>
          <w:rFonts w:hAnsi="Times New Roman" w:ascii="Times New Roman"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233E0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233E0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4233E0" w:rsidP="00324504" w:rsidR="004233E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33E0" w:rsidP="00324504" w:rsidR="004233E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233E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</w:t>
    </w:r>
    <w:r w:rsidR="00386B8A">
      <w:rPr>
        <w:rFonts w:hAnsi="Times New Roman" w:ascii="Times New Roman"/>
        <w:szCs w:val="24"/>
        <w:lang w:val="hr-HR"/>
      </w:rPr>
      <w:t>62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3169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3E0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St-3162/2016</izvorni_sadrzaj>
    <derivirana_varijabla naziv="DomainObject.Predmet.OznakaBroj_1">St-3162/2016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COR d.o.o. za proizvodnju, trgovinu i usluge zastupanog po punomoćniku Dušan Kuprešanin</izvorni_sadrzaj>
    <derivirana_varijabla naziv="DomainObject.Predmet.ProtustrankaFormated_1">  CONSILIUM COR d.o.o. za proizvodnju, trgovinu i usluge zastupanog po punomoćniku Dušan Kuprešanin</derivirana_varijabla>
  </DomainObject.Predmet.ProtustrankaFormated>
  <DomainObject.Predmet.ProtustrankaFormatedOIB>
    <izvorni_sadrzaj>  CONSILIUM COR d.o.o. za proizvodnju, trgovinu i usluge, OIB 18494231519 zastupanog po punomoćniku Dušan Kuprešanin</izvorni_sadrzaj>
    <derivirana_varijabla naziv="DomainObject.Predmet.ProtustrankaFormatedOIB_1">  CONSILIUM COR d.o.o. za proizvodnju, trgovinu i usluge, OIB 18494231519 zastupanog po punomoćniku Dušan Kuprešanin</derivirana_varijabla>
  </DomainObject.Predmet.ProtustrankaFormatedOIB>
  <DomainObject.Predmet.ProtustrankaFormatedWithAdress>
    <izvorni_sadrzaj> CONSILIUM COR d.o.o. za proizvodnju, trgovinu i usluge, Bednjanska 14, 10000 Zagreb zastupanog po punomoćniku Dušan Kuprešanin</izvorni_sadrzaj>
    <derivirana_varijabla naziv="DomainObject.Predmet.ProtustrankaFormatedWithAdress_1"> CONSILIUM COR d.o.o. za proizvodnju, trgovinu i usluge, Bednjanska 14, 10000 Zagreb zastupanog po punomoćniku Dušan Kuprešanin</derivirana_varijabla>
  </DomainObject.Predmet.ProtustrankaFormatedWithAdress>
  <DomainObject.Predmet.ProtustrankaFormatedWithAdressOIB>
    <izvorni_sadrzaj> CONSILIUM COR d.o.o. za proizvodnju, trgovinu i usluge, OIB 18494231519, Bednjanska 14, 10000 Zagreb zastupanog po punomoćniku Dušan Kuprešanin</izvorni_sadrzaj>
    <derivirana_varijabla naziv="DomainObject.Predmet.ProtustrankaFormatedWithAdressOIB_1"> CONSILIUM COR d.o.o. za proizvodnju, trgovinu i usluge, OIB 18494231519, Bednjanska 14, 10000 Zagreb zastupanog po punomoćniku Dušan Kuprešanin</derivirana_varijabla>
  </DomainObject.Predmet.ProtustrankaFormatedWithAdressOIB>
  <DomainObject.Predmet.ProtustrankaWithAdress>
    <izvorni_sadrzaj>CONSILIUM COR d.o.o. za proizvodnju, trgovinu i usluge Bednjanska 14, 10000 Zagreb</izvorni_sadrzaj>
    <derivirana_varijabla naziv="DomainObject.Predmet.ProtustrankaWithAdress_1">CONSILIUM COR d.o.o. za proizvodnju, trgovinu i usluge Bednjanska 14, 10000 Zagreb</derivirana_varijabla>
  </DomainObject.Predmet.ProtustrankaWithAdress>
  <DomainObject.Predmet.ProtustrankaWithAdressOIB>
    <izvorni_sadrzaj>CONSILIUM COR d.o.o. za proizvodnju, trgovinu i usluge, OIB 18494231519, Bednjanska 14, 10000 Zagreb</izvorni_sadrzaj>
    <derivirana_varijabla naziv="DomainObject.Predmet.ProtustrankaWithAdressOIB_1">CONSILIUM COR d.o.o. za proizvodnju, trgovinu i usluge, OIB 18494231519, Bednjanska 14, 10000 Zagreb</derivirana_varijabla>
  </DomainObject.Predmet.ProtustrankaWithAdressOIB>
  <DomainObject.Predmet.ProtustrankaNazivFormated>
    <izvorni_sadrzaj>CONSILIUM COR d.o.o. za proizvodnju, trgovinu i usluge</izvorni_sadrzaj>
    <derivirana_varijabla naziv="DomainObject.Predmet.ProtustrankaNazivFormated_1">CONSILIUM COR d.o.o. za proizvodnju, trgovinu i usluge</derivirana_varijabla>
  </DomainObject.Predmet.ProtustrankaNazivFormated>
  <DomainObject.Predmet.ProtustrankaNazivFormatedOIB>
    <izvorni_sadrzaj>CONSILIUM COR d.o.o. za proizvodnju, trgovinu i usluge, OIB 18494231519</izvorni_sadrzaj>
    <derivirana_varijabla naziv="DomainObject.Predmet.ProtustrankaNazivFormatedOIB_1">CONSILIUM COR d.o.o. za proizvodnju, trgovinu i usluge, OIB 18494231519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COR d.o.o. za proizvodnju, trgovinu i usluge zastupanog po punomoćniku Dušan Kuprešanin</item>
    </izvorni_sadrzaj>
    <derivirana_varijabla naziv="DomainObject.Predmet.ProtuStrankaListFormated_1">
      <item>CONSILIUM COR d.o.o. za proizvodnju, trgovinu i usluge zastupanog po punomoćniku Dušan Kuprešanin</item>
    </derivirana_varijabla>
  </DomainObject.Predmet.ProtuStrankaListFormated>
  <DomainObject.Predmet.ProtuStrankaListFormatedOIB>
    <izvorni_sadrzaj>
      <item>CONSILIUM COR d.o.o. za proizvodnju, trgovinu i usluge, OIB 18494231519 zastupanog po punomoćniku Dušan Kuprešanin</item>
    </izvorni_sadrzaj>
    <derivirana_varijabla naziv="DomainObject.Predmet.ProtuStrankaListFormatedOIB_1">
      <item>CONSILIUM COR d.o.o. za proizvodnju, trgovinu i usluge, OIB 18494231519 zastupanog po punomoćniku Dušan Kuprešanin</item>
    </derivirana_varijabla>
  </DomainObject.Predmet.ProtuStrankaListFormatedOIB>
  <DomainObject.Predmet.ProtuStrankaListFormatedWithAdress>
    <izvorni_sadrzaj>
      <item>CONSILIUM COR d.o.o. za proizvodnju, trgovinu i usluge, Bednjanska 14, 10000 Zagreb zastupanog po punomoćniku Dušan Kuprešanin</item>
    </izvorni_sadrzaj>
    <derivirana_varijabla naziv="DomainObject.Predmet.ProtuStrankaListFormatedWithAdress_1">
      <item>CONSILIUM COR d.o.o. za proizvodnju, trgovinu i usluge, Bednjanska 14, 10000 Zagreb zastupanog po punomoćniku Dušan Kuprešanin</item>
    </derivirana_varijabla>
  </DomainObject.Predmet.ProtuStrankaListFormatedWithAdress>
  <DomainObject.Predmet.ProtuStrankaListFormatedWithAdressOIB>
    <izvorni_sadrzaj>
      <item>CONSILIUM COR d.o.o. za proizvodnju, trgovinu i usluge, OIB 18494231519, Bednjanska 14, 10000 Zagreb zastupanog po punomoćniku Dušan Kuprešanin</item>
    </izvorni_sadrzaj>
    <derivirana_varijabla naziv="DomainObject.Predmet.ProtuStrankaListFormatedWithAdressOIB_1">
      <item>CONSILIUM COR d.o.o. za proizvodnju, trgovinu i usluge, OIB 18494231519, Bednjanska 14, 10000 Zagreb zastupanog po punomoćniku Dušan Kuprešanin</item>
    </derivirana_varijabla>
  </DomainObject.Predmet.ProtuStrankaListFormatedWithAdressOIB>
  <DomainObject.Predmet.ProtuStrankaListNazivFormated>
    <izvorni_sadrzaj>
      <item>CONSILIUM COR d.o.o. za proizvodnju, trgovinu i usluge</item>
    </izvorni_sadrzaj>
    <derivirana_varijabla naziv="DomainObject.Predmet.ProtuStrankaListNazivFormated_1">
      <item>CONSILIUM COR d.o.o. za proizvodnju, trgovinu i usluge</item>
    </derivirana_varijabla>
  </DomainObject.Predmet.ProtuStrankaListNazivFormated>
  <DomainObject.Predmet.ProtuStrankaListNazivFormatedOIB>
    <izvorni_sadrzaj>
      <item>CONSILIUM COR d.o.o. za proizvodnju, trgovinu i usluge, OIB 18494231519</item>
    </izvorni_sadrzaj>
    <derivirana_varijabla naziv="DomainObject.Predmet.ProtuStrankaListNazivFormatedOIB_1">
      <item>CONSILIUM COR d.o.o. za proizvodnju, trgovinu i usluge, OIB 18494231519</item>
    </derivirana_varijabla>
  </DomainObject.Predmet.ProtuStrankaListNazivFormatedOIB>
  <DomainObject.Predmet.OstaliListFormated>
    <izvorni_sadrzaj>
      <item>Dušan Kuprešanin punomoćnik sudionika u postupku CONSILIUM COR d.o.o. za proizvodnju, trgovinu i usluge</item>
    </izvorni_sadrzaj>
    <derivirana_varijabla naziv="DomainObject.Predmet.OstaliListFormated_1">
      <item>Dušan Kuprešanin punomoćnik sudionika u postupku CONSILIUM COR d.o.o. za proizvodnju, trgovinu i usluge</item>
    </derivirana_varijabla>
  </DomainObject.Predmet.OstaliListFormated>
  <DomainObject.Predmet.OstaliListFormatedOIB>
    <izvorni_sadrzaj>
      <item>Dušan Kuprešanin, OIB 66076257078 punomoćnik sudionika u postupku CONSILIUM COR d.o.o. za proizvodnju, trgovinu i usluge</item>
    </izvorni_sadrzaj>
    <derivirana_varijabla naziv="DomainObject.Predmet.OstaliListFormatedOIB_1">
      <item>Dušan Kuprešanin, OIB 66076257078 punomoćnik sudionika u postupku CONSILIUM COR d.o.o. za proizvodnju, trgovinu i usluge</item>
    </derivirana_varijabla>
  </DomainObject.Predmet.OstaliListFormatedOIB>
  <DomainObject.Predmet.OstaliListFormatedWithAdress>
    <izvorni_sadrzaj>
      <item>Dušan Kuprešanin, Paukovečka Cesta 4, 10382 Goričica punomoćnik sudionika u postupku CONSILIUM COR d.o.o. za proizvodnju, trgovinu i usluge</item>
    </izvorni_sadrzaj>
    <derivirana_varijabla naziv="DomainObject.Predmet.OstaliListFormatedWithAdress_1">
      <item>Dušan Kuprešanin, Paukovečka Cesta 4, 10382 Goričica punomoćnik sudionika u postupku CONSILIUM COR d.o.o. za proizvodnju, trgovinu i usluge</item>
    </derivirana_varijabla>
  </DomainObject.Predmet.OstaliListFormatedWithAdress>
  <DomainObject.Predmet.OstaliListFormatedWithAdressOIB>
    <izvorni_sadrzaj>
      <item>Dušan Kuprešanin, OIB 66076257078, Paukovečka Cesta 4, 10382 Goričica punomoćnik sudionika u postupku CONSILIUM COR d.o.o. za proizvodnju, trgovinu i usluge</item>
    </izvorni_sadrzaj>
    <derivirana_varijabla naziv="DomainObject.Predmet.OstaliListFormatedWithAdressOIB_1">
      <item>Dušan Kuprešanin, OIB 66076257078, Paukovečka Cesta 4, 10382 Goričica punomoćnik sudionika u postupku CONSILIUM COR d.o.o. za proizvodnju, trgovinu i usluge</item>
    </derivirana_varijabla>
  </DomainObject.Predmet.OstaliListFormatedWithAdressOIB>
  <DomainObject.Predmet.OstaliListNazivFormated>
    <izvorni_sadrzaj>
      <item>Dušan Kuprešanin</item>
    </izvorni_sadrzaj>
    <derivirana_varijabla naziv="DomainObject.Predmet.OstaliListNazivFormated_1">
      <item>Dušan Kuprešanin</item>
    </derivirana_varijabla>
  </DomainObject.Predmet.OstaliListNazivFormated>
  <DomainObject.Predmet.OstaliListNazivFormatedOIB>
    <izvorni_sadrzaj>
      <item>Dušan Kuprešanin, OIB 66076257078</item>
    </izvorni_sadrzaj>
    <derivirana_varijabla naziv="DomainObject.Predmet.OstaliListNazivFormatedOIB_1">
      <item>Dušan Kuprešanin, OIB 66076257078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COR d.o.o. za proizvodnju, trgovinu i usluge</izvorni_sadrzaj>
    <derivirana_varijabla naziv="DomainObject.Predmet.ProtustrankaIDrugi_1">CONSILIUM COR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COR d.o.o. za proizvodnju, trgovinu i usluge, OIB 18494231519, Bednjanska 14, 10000 Zagreb</izvorni_sadrzaj>
    <derivirana_varijabla naziv="DomainObject.Predmet.ProtustrankaIDrugiAdressOIB_1">CONSILIUM COR d.o.o. za proizvodnju, trgovinu i usluge, OIB 18494231519,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COR d.o.o. za proizvodnju, trgovinu i usluge</item>
      <item>Dušan Kuprešanin</item>
    </izvorni_sadrzaj>
    <derivirana_varijabla naziv="DomainObject.Predmet.SudioniciListNaziv_1">
      <item>FINA Regionalni centar Zagreb</item>
      <item>CONSILIUM COR d.o.o. za proizvodnju, trgovinu i usluge</item>
      <item>Dušan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izvorni_sadrzaj>
    <derivirana_varijabla naziv="DomainObject.Predmet.SudioniciListAdressOIB_1"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18494231519</item>
      <item>, OIB 66076257078</item>
    </izvorni_sadrzaj>
    <derivirana_varijabla naziv="DomainObject.Predmet.SudioniciListNazivOIB_1">
      <item>, OIB 85821130368</item>
      <item>, OIB 18494231519</item>
      <item>, OIB 66076257078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2931</properties:Characters>
  <properties:Lines>76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2017-10-04T11:25:00Z</dcterms:created>
  <dc:creator>rsticn</dc:creator>
  <cp:lastModifiedBy>Monika Grbac</cp:lastModifiedBy>
  <cp:lastPrinted>2017-10-04T11:22:00Z</cp:lastPrinted>
  <dcterms:modified xmlns:xsi="http://www.w3.org/2001/XMLSchema-instance" xsi:type="dcterms:W3CDTF">2017-10-04T11:26:00Z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