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37f29" w14:paraId="1637f29" w:rsidRDefault="00F048D7" w:rsidP="00F048D7" w:rsidR="00F048D7">
      <w:pPr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612140" cx="532765"/>
            <wp:effectExtent b="0" r="63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48D7" w:rsidP="00F048D7" w:rsidR="00F048D7">
      <w:r>
        <w:t xml:space="preserve">    Republika Hrvatska</w:t>
      </w:r>
    </w:p>
    <w:p w:rsidRDefault="00F048D7" w:rsidP="00F048D7" w:rsidR="00F048D7">
      <w:r>
        <w:t>Trgovački sud u Osijeku</w:t>
      </w:r>
    </w:p>
    <w:p w:rsidRDefault="00F048D7" w:rsidP="00F048D7" w:rsidR="00F048D7">
      <w:r>
        <w:t xml:space="preserve">   Osijek, Zagrebačka 2</w:t>
      </w:r>
    </w:p>
    <w:p w:rsidRDefault="00F048D7" w:rsidP="00F048D7" w:rsidR="00F048D7"/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DD34D8" w:rsidP="00DD34D8" w:rsidR="00DD34D8">
      <w:pPr>
        <w:jc w:val="both"/>
      </w:pPr>
    </w:p>
    <w:p w:rsidRDefault="00014379" w:rsidP="00014379" w:rsidR="00014379">
      <w:pPr>
        <w:jc w:val="both"/>
      </w:pPr>
    </w:p>
    <w:p w:rsidRDefault="008F1817" w:rsidP="008F1817" w:rsidR="008F181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BLUE SKY TRADE COMPANY j.d.o.o., Osijek, Martina </w:t>
      </w:r>
      <w:proofErr w:type="spellStart"/>
      <w:r>
        <w:t>Divalta</w:t>
      </w:r>
      <w:proofErr w:type="spellEnd"/>
      <w:r>
        <w:t xml:space="preserve"> 159, MBS: 030189312, OIB: 07524783889</w:t>
      </w:r>
      <w:r>
        <w:rPr>
          <w:color w:val="000000"/>
        </w:rPr>
        <w:t>, dana 30. studenog 2018. godine</w:t>
      </w:r>
    </w:p>
    <w:p w:rsidRDefault="008F1817" w:rsidP="008F1817" w:rsidR="008F1817">
      <w:pPr>
        <w:ind w:firstLine="708"/>
        <w:jc w:val="both"/>
        <w:rPr>
          <w:color w:val="000000"/>
        </w:rPr>
      </w:pPr>
    </w:p>
    <w:p w:rsidRDefault="00785580" w:rsidP="00C00902" w:rsidR="00785580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8F1817">
        <w:t xml:space="preserve">BLUE SKY TRADE COMPANY j.d.o.o., Osijek, Martina </w:t>
      </w:r>
      <w:proofErr w:type="spellStart"/>
      <w:r w:rsidR="008F1817">
        <w:t>Divalta</w:t>
      </w:r>
      <w:proofErr w:type="spellEnd"/>
      <w:r w:rsidR="008F1817">
        <w:t xml:space="preserve"> 159, MBS: 030189312, OIB: 07524783889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0072A2">
        <w:t>115</w:t>
      </w:r>
      <w:r w:rsidR="008F1817">
        <w:t>0</w:t>
      </w:r>
      <w:r w:rsidR="000975FD" w:rsidRPr="00CC1194">
        <w:t>-1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</w:t>
      </w:r>
      <w:r w:rsidRPr="00511EF3">
        <w:t>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F775A0">
        <w:rPr>
          <w:sz w:val="24"/>
        </w:rPr>
        <w:t>Stečajnog zakona (Narodne novine</w:t>
      </w:r>
      <w:r w:rsidR="00BA578F" w:rsidRPr="00BA578F">
        <w:rPr>
          <w:sz w:val="24"/>
        </w:rPr>
        <w:t xml:space="preserve">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</w:t>
      </w:r>
      <w:r w:rsidR="00821E83" w:rsidRPr="00821E83">
        <w:t xml:space="preserve"> </w:t>
      </w:r>
      <w:r w:rsidR="008F1817">
        <w:t xml:space="preserve">BLUE </w:t>
      </w:r>
      <w:r w:rsidR="008F1817">
        <w:lastRenderedPageBreak/>
        <w:t xml:space="preserve">SKY TRADE COMPANY j.d.o.o., Osijek, Martina </w:t>
      </w:r>
      <w:proofErr w:type="spellStart"/>
      <w:r w:rsidR="008F1817">
        <w:t>Divalta</w:t>
      </w:r>
      <w:proofErr w:type="spellEnd"/>
      <w:r w:rsidR="008F1817">
        <w:t xml:space="preserve"> 159, MBS: 030189312, OIB: 07524783889 </w:t>
      </w:r>
      <w:r w:rsidR="00324B97">
        <w:t xml:space="preserve">održanom </w:t>
      </w:r>
      <w:r w:rsidR="00511EF3">
        <w:t>1</w:t>
      </w:r>
      <w:r w:rsidR="000072A2">
        <w:t>5</w:t>
      </w:r>
      <w:r w:rsidR="00511EF3">
        <w:t>. studenog</w:t>
      </w:r>
      <w:r w:rsidR="00324B97">
        <w:t xml:space="preserve"> 2018.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25510" w:rsidR="0076711B">
      <w:pPr>
        <w:jc w:val="center"/>
      </w:pPr>
      <w:r>
        <w:t xml:space="preserve">U Osijeku </w:t>
      </w:r>
      <w:r w:rsidR="000072A2">
        <w:t>30</w:t>
      </w:r>
      <w:r w:rsidR="000D052C">
        <w:t>. studenog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1D1D5A">
      <w:pPr>
        <w:jc w:val="both"/>
      </w:pPr>
      <w:r>
        <w:t xml:space="preserve">          </w:t>
      </w:r>
    </w:p>
    <w:p w:rsidRDefault="004C187C" w:rsidP="004C187C" w:rsidR="00406D47">
      <w:pPr>
        <w:jc w:val="both"/>
      </w:pPr>
      <w:r>
        <w:t xml:space="preserve">     </w:t>
      </w: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0A7758" w:rsidP="004C187C" w:rsidR="000A7758">
      <w:pPr>
        <w:jc w:val="both"/>
      </w:pPr>
    </w:p>
    <w:p w:rsidRDefault="001D1D5A" w:rsidP="004C187C" w:rsidR="001D1D5A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1D1D5A">
        <w:t>02</w:t>
      </w:r>
      <w:r w:rsidR="00865554">
        <w:t>.</w:t>
      </w:r>
      <w:r w:rsidR="001D1D5A">
        <w:t>01</w:t>
      </w:r>
      <w:r w:rsidR="005A7C71">
        <w:t>.</w:t>
      </w:r>
      <w:r w:rsidR="00E15D7A">
        <w:t>201</w:t>
      </w:r>
      <w:r w:rsidR="001D1D5A">
        <w:t>9</w:t>
      </w:r>
      <w:r w:rsidR="00E15D7A">
        <w:t>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60E" w:rsidR="00E7560E">
      <w:r>
        <w:separator/>
      </w:r>
    </w:p>
  </w:endnote>
  <w:endnote w:id="0" w:type="continuationSeparator">
    <w:p w:rsidRDefault="00E7560E" w:rsidR="00E75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60E" w:rsidR="00E7560E">
      <w:r>
        <w:separator/>
      </w:r>
    </w:p>
  </w:footnote>
  <w:footnote w:id="0" w:type="continuationSeparator">
    <w:p w:rsidRDefault="00E7560E" w:rsidR="00E75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330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B574FF" w:rsidR="00B574F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B574FF">
      <w:t>Poslovni broj: 7 St-115</w:t>
    </w:r>
    <w:r w:rsidR="003D53F2">
      <w:t>0</w:t>
    </w:r>
    <w:r w:rsidR="00B574FF">
      <w:t>/18-1</w:t>
    </w:r>
    <w:r w:rsidR="003D53F2">
      <w:t>5</w:t>
    </w:r>
  </w:p>
  <w:p w:rsidRDefault="00511EF3" w:rsidP="00511EF3" w:rsidR="00511EF3">
    <w:pPr>
      <w:jc w:val="right"/>
    </w:pPr>
  </w:p>
  <w:p w:rsidRDefault="00BF3E59" w:rsidP="00511EF3" w:rsidR="00BF3E59"/>
  <w:p w:rsidRDefault="009D76CD" w:rsidP="000A556E" w:rsidR="009D76C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A26780" w:rsidR="00A2678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B71CA">
      <w:tab/>
    </w:r>
    <w:r w:rsidR="00B574FF">
      <w:t xml:space="preserve">Poslovni broj: </w:t>
    </w:r>
    <w:r w:rsidR="00A26780">
      <w:t>7 St-</w:t>
    </w:r>
    <w:r w:rsidR="003D53F2">
      <w:t>1150</w:t>
    </w:r>
    <w:r w:rsidR="00A26780">
      <w:t>/18-</w:t>
    </w:r>
    <w:r w:rsidR="00511EF3">
      <w:t>1</w:t>
    </w:r>
    <w:r w:rsidR="003D53F2">
      <w:t>5</w:t>
    </w:r>
  </w:p>
  <w:p w:rsidRDefault="00D63FD2" w:rsidP="00D63FD2" w:rsidR="00D63FD2">
    <w:pPr>
      <w:jc w:val="right"/>
    </w:pPr>
  </w:p>
  <w:p w:rsidRDefault="00785580" w:rsidP="00D63FD2" w:rsidR="00785580">
    <w:pPr>
      <w:jc w:val="right"/>
    </w:pP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2A2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052C"/>
    <w:rsid w:val="000D16F4"/>
    <w:rsid w:val="000D1C3C"/>
    <w:rsid w:val="000D3055"/>
    <w:rsid w:val="000D3300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D5A"/>
    <w:rsid w:val="001D1E69"/>
    <w:rsid w:val="001D3B07"/>
    <w:rsid w:val="001D3B6B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117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1CA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5510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53F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06D47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1EF3"/>
    <w:rsid w:val="0051296B"/>
    <w:rsid w:val="005131C9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E751E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1E83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554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1817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D76CD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521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6780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4FF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1CBB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A7C74"/>
    <w:rsid w:val="00BB0102"/>
    <w:rsid w:val="00BB0166"/>
    <w:rsid w:val="00BB01C2"/>
    <w:rsid w:val="00BB28C9"/>
    <w:rsid w:val="00BB3177"/>
    <w:rsid w:val="00BB3E82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9B2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29F6"/>
    <w:rsid w:val="00E7560E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48D7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775A0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0BC8"/>
    <w:rsid w:val="00FB265A"/>
    <w:rsid w:val="00FB32BA"/>
    <w:rsid w:val="00FB6508"/>
    <w:rsid w:val="00FB6CDF"/>
    <w:rsid w:val="00FC1AAC"/>
    <w:rsid w:val="00FC2757"/>
    <w:rsid w:val="00FC356D"/>
    <w:rsid w:val="00FC5916"/>
    <w:rsid w:val="00FD2384"/>
    <w:rsid w:val="00FD2AE9"/>
    <w:rsid w:val="00FD3127"/>
    <w:rsid w:val="00FD4D5C"/>
    <w:rsid w:val="00FD5D78"/>
    <w:rsid w:val="00FD67E4"/>
    <w:rsid w:val="00FE08C5"/>
    <w:rsid w:val="00FE09AC"/>
    <w:rsid w:val="00FE1FF3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574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0D33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330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30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30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30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574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0D33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330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30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30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30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88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55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782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654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5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39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26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67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1150</izvorni_sadrzaj>
    <derivirana_varijabla naziv="DomainObject.Predmet.Broj_1">1150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St-1150/2018</izvorni_sadrzaj>
    <derivirana_varijabla naziv="DomainObject.Predmet.OznakaBroj_1">St-1150/2018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BLUE SKY TRADE COMPANY j.d.o.o. za trgovinu i usluge zastupanog po punomoćniku Darko Prdić</izvorni_sadrzaj>
    <derivirana_varijabla naziv="DomainObject.Predmet.ProtustrankaFormated_1">  BLUE SKY TRADE COMPANY j.d.o.o. za trgovinu i usluge zastupanog po punomoćniku Darko Prdić</derivirana_varijabla>
  </DomainObject.Predmet.ProtustrankaFormated>
  <DomainObject.Predmet.ProtustrankaFormatedOIB>
    <izvorni_sadrzaj>  BLUE SKY TRADE COMPANY j.d.o.o. za trgovinu i usluge, OIB 07524783889 zastupanog po punomoćniku Darko Prdić</izvorni_sadrzaj>
    <derivirana_varijabla naziv="DomainObject.Predmet.ProtustrankaFormatedOIB_1">  BLUE SKY TRADE COMPANY j.d.o.o. za trgovinu i usluge, OIB 07524783889 zastupanog po punomoćniku Darko Prdić</derivirana_varijabla>
  </DomainObject.Predmet.ProtustrankaFormatedOIB>
  <DomainObject.Predmet.ProtustrankaFormatedWithAdress>
    <izvorni_sadrzaj> BLUE SKY TRADE COMPANY j.d.o.o. za trgovinu i usluge, Martina Divalta 159, 31000 Osijek zastupanog po punomoćniku Darko Prdić</izvorni_sadrzaj>
    <derivirana_varijabla naziv="DomainObject.Predmet.ProtustrankaFormatedWithAdress_1"> BLUE SKY TRADE COMPANY j.d.o.o. za trgovinu i usluge, Martina Divalta 159, 31000 Osijek zastupanog po punomoćniku Darko Prdić</derivirana_varijabla>
  </DomainObject.Predmet.ProtustrankaFormatedWithAdress>
  <DomainObject.Predmet.ProtustrankaFormatedWithAdressOIB>
    <izvorni_sadrzaj> BLUE SKY TRADE COMPANY j.d.o.o. za trgovinu i usluge, OIB 07524783889, Martina Divalta 159, 31000 Osijek zastupanog po punomoćniku Darko Prdić</izvorni_sadrzaj>
    <derivirana_varijabla naziv="DomainObject.Predmet.ProtustrankaFormatedWithAdressOIB_1"> BLUE SKY TRADE COMPANY j.d.o.o. za trgovinu i usluge, OIB 07524783889, Martina Divalta 159, 31000 Osijek zastupanog po punomoćniku Darko Prdić</derivirana_varijabla>
  </DomainObject.Predmet.ProtustrankaFormatedWithAdressOIB>
  <DomainObject.Predmet.ProtustrankaWithAdress>
    <izvorni_sadrzaj>BLUE SKY TRADE COMPANY j.d.o.o. za trgovinu i usluge Martina Divalta 159, 31000 Osijek</izvorni_sadrzaj>
    <derivirana_varijabla naziv="DomainObject.Predmet.ProtustrankaWithAdress_1">BLUE SKY TRADE COMPANY j.d.o.o. za trgovinu i usluge Martina Divalta 159, 31000 Osijek</derivirana_varijabla>
  </DomainObject.Predmet.ProtustrankaWithAdress>
  <DomainObject.Predmet.ProtustrankaWithAdressOIB>
    <izvorni_sadrzaj>BLUE SKY TRADE COMPANY j.d.o.o. za trgovinu i usluge, OIB 07524783889, Martina Divalta 159, 31000 Osijek</izvorni_sadrzaj>
    <derivirana_varijabla naziv="DomainObject.Predmet.ProtustrankaWithAdressOIB_1">BLUE SKY TRADE COMPANY j.d.o.o. za trgovinu i usluge, OIB 07524783889, Martina Divalta 159, 31000 Osijek</derivirana_varijabla>
  </DomainObject.Predmet.ProtustrankaWithAdressOIB>
  <DomainObject.Predmet.ProtustrankaNazivFormated>
    <izvorni_sadrzaj>BLUE SKY TRADE COMPANY j.d.o.o. za trgovinu i usluge</izvorni_sadrzaj>
    <derivirana_varijabla naziv="DomainObject.Predmet.ProtustrankaNazivFormated_1">BLUE SKY TRADE COMPANY j.d.o.o. za trgovinu i usluge</derivirana_varijabla>
  </DomainObject.Predmet.ProtustrankaNazivFormated>
  <DomainObject.Predmet.ProtustrankaNazivFormatedOIB>
    <izvorni_sadrzaj>BLUE SKY TRADE COMPANY j.d.o.o. za trgovinu i usluge, OIB 07524783889</izvorni_sadrzaj>
    <derivirana_varijabla naziv="DomainObject.Predmet.ProtustrankaNazivFormatedOIB_1">BLUE SKY TRADE COMPANY j.d.o.o. za trgovinu i usluge, OIB 07524783889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BLUE SKY TRADE COMPANY j.d.o.o. za trgovinu i usluge zastupanog po punomoćniku Darko Prdić</item>
    </izvorni_sadrzaj>
    <derivirana_varijabla naziv="DomainObject.Predmet.ProtuStrankaListFormated_1">
      <item>BLUE SKY TRADE COMPANY j.d.o.o. za trgovinu i usluge zastupanog po punomoćniku Darko Prdić</item>
    </derivirana_varijabla>
  </DomainObject.Predmet.ProtuStrankaListFormated>
  <DomainObject.Predmet.ProtuStrankaListFormatedOIB>
    <izvorni_sadrzaj>
      <item>BLUE SKY TRADE COMPANY j.d.o.o. za trgovinu i usluge, OIB 07524783889 zastupanog po punomoćniku Darko Prdić</item>
    </izvorni_sadrzaj>
    <derivirana_varijabla naziv="DomainObject.Predmet.ProtuStrankaListFormatedOIB_1">
      <item>BLUE SKY TRADE COMPANY j.d.o.o. za trgovinu i usluge, OIB 07524783889 zastupanog po punomoćniku Darko Prdić</item>
    </derivirana_varijabla>
  </DomainObject.Predmet.ProtuStrankaListFormatedOIB>
  <DomainObject.Predmet.ProtuStrankaListFormatedWithAdress>
    <izvorni_sadrzaj>
      <item>BLUE SKY TRADE COMPANY j.d.o.o. za trgovinu i usluge, Martina Divalta 159, 31000 Osijek zastupanog po punomoćniku Darko Prdić</item>
    </izvorni_sadrzaj>
    <derivirana_varijabla naziv="DomainObject.Predmet.ProtuStrankaListFormatedWithAdress_1">
      <item>BLUE SKY TRADE COMPANY j.d.o.o. za trgovinu i usluge, Martina Divalta 159, 31000 Osijek zastupanog po punomoćniku Darko Prdić</item>
    </derivirana_varijabla>
  </DomainObject.Predmet.ProtuStrankaListFormatedWithAdress>
  <DomainObject.Predmet.ProtuStrankaListFormatedWithAdressOIB>
    <izvorni_sadrzaj>
      <item>BLUE SKY TRADE COMPANY j.d.o.o. za trgovinu i usluge, OIB 07524783889, Martina Divalta 159, 31000 Osijek zastupanog po punomoćniku Darko Prdić</item>
    </izvorni_sadrzaj>
    <derivirana_varijabla naziv="DomainObject.Predmet.ProtuStrankaListFormatedWithAdressOIB_1">
      <item>BLUE SKY TRADE COMPANY j.d.o.o. za trgovinu i usluge, OIB 07524783889, Martina Divalta 159, 31000 Osijek zastupanog po punomoćniku Darko Prdić</item>
    </derivirana_varijabla>
  </DomainObject.Predmet.ProtuStrankaListFormatedWithAdressOIB>
  <DomainObject.Predmet.ProtuStrankaListNazivFormated>
    <izvorni_sadrzaj>
      <item>BLUE SKY TRADE COMPANY j.d.o.o. za trgovinu i usluge</item>
    </izvorni_sadrzaj>
    <derivirana_varijabla naziv="DomainObject.Predmet.ProtuStrankaListNazivFormated_1">
      <item>BLUE SKY TRADE COMPANY j.d.o.o. za trgovinu i usluge</item>
    </derivirana_varijabla>
  </DomainObject.Predmet.ProtuStrankaListNazivFormated>
  <DomainObject.Predmet.ProtuStrankaListNazivFormatedOIB>
    <izvorni_sadrzaj>
      <item>BLUE SKY TRADE COMPANY j.d.o.o. za trgovinu i usluge, OIB 07524783889</item>
    </izvorni_sadrzaj>
    <derivirana_varijabla naziv="DomainObject.Predmet.ProtuStrankaListNazivFormatedOIB_1">
      <item>BLUE SKY TRADE COMPANY j.d.o.o. za trgovinu i usluge, OIB 07524783889</item>
    </derivirana_varijabla>
  </DomainObject.Predmet.ProtuStrankaListNazivFormatedOIB>
  <DomainObject.Predmet.OstaliListFormated>
    <izvorni_sadrzaj>
      <item>Darko Prdić punomoćnik sudionika u postupku BLUE SKY TRADE COMPANY j.d.o.o. za trgovinu i usluge</item>
      <item>Županijsko državno odvjetništvo u Osijeku</item>
    </izvorni_sadrzaj>
    <derivirana_varijabla naziv="DomainObject.Predmet.OstaliListFormated_1">
      <item>Darko Prdić punomoćnik sudionika u postupku BLUE SKY TRADE COMPANY j.d.o.o. za trgovinu i usluge</item>
      <item>Županijsko državno odvjetništvo u Osijeku</item>
    </derivirana_varijabla>
  </DomainObject.Predmet.OstaliListFormated>
  <DomainObject.Predmet.OstaliListFormatedOIB>
    <izvorni_sadrzaj>
      <item>Darko Prdić, OIB 45103156957 punomoćnik sudionika u postupku BLUE SKY TRADE COMPANY j.d.o.o. za trgovinu i usluge</item>
      <item>Županijsko državno odvjetništvo u Osijeku, OIB 61379160880</item>
    </izvorni_sadrzaj>
    <derivirana_varijabla naziv="DomainObject.Predmet.OstaliListFormatedOIB_1">
      <item>Darko Prdić, OIB 45103156957 punomoćnik sudionika u postupku BLUE SKY TRADE COMPANY j.d.o.o. za trgovinu i usluge</item>
      <item>Županijsko državno odvjetništvo u Osijeku, OIB 61379160880</item>
    </derivirana_varijabla>
  </DomainObject.Predmet.OstaliListFormatedOIB>
  <DomainObject.Predmet.OstaliListFormatedWithAdress>
    <izvorni_sadrzaj>
      <item>Darko Prdić, Martina Divalta 159, 31000 Osijek punomoćnik sudionika u postupku BLUE SKY TRADE COMPANY j.d.o.o. za trgovinu i usluge</item>
      <item>Županijsko državno odvjetništvo u Osijeku, Kapucinska 21, 31000 Osijek</item>
    </izvorni_sadrzaj>
    <derivirana_varijabla naziv="DomainObject.Predmet.OstaliListFormatedWithAdress_1">
      <item>Darko Prdić, Martina Divalta 159, 31000 Osijek punomoćnik sudionika u postupku BLUE SKY TRADE COMPANY j.d.o.o. za trgovinu i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Darko Prdić, OIB 45103156957, Martina Divalta 159, 31000 Osijek punomoćnik sudionika u postupku BLUE SKY TRADE COMPANY j.d.o.o. za trgovinu i usluge</item>
      <item>Županijsko državno odvjetništvo u Osijeku, OIB 61379160880, Kapucinska 21, 31000 Osijek</item>
    </izvorni_sadrzaj>
    <derivirana_varijabla naziv="DomainObject.Predmet.OstaliListFormatedWithAdressOIB_1">
      <item>Darko Prdić, OIB 45103156957, Martina Divalta 159, 31000 Osijek punomoćnik sudionika u postupku BLUE SKY TRADE COMPANY j.d.o.o. za trgovinu i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Darko Prdić</item>
      <item>Županijsko državno odvjetništvo u Osijeku</item>
    </izvorni_sadrzaj>
    <derivirana_varijabla naziv="DomainObject.Predmet.OstaliListNazivFormated_1">
      <item>Darko Prdić</item>
      <item>Županijsko državno odvjetništvo u Osijeku</item>
    </derivirana_varijabla>
  </DomainObject.Predmet.OstaliListNazivFormated>
  <DomainObject.Predmet.OstaliListNazivFormatedOIB>
    <izvorni_sadrzaj>
      <item>Darko Prdić, OIB 45103156957</item>
      <item>Županijsko državno odvjetništvo u Osijeku, OIB 61379160880</item>
    </izvorni_sadrzaj>
    <derivirana_varijabla naziv="DomainObject.Predmet.OstaliListNazivFormatedOIB_1">
      <item>Darko Prdić, OIB 45103156957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BLUE SKY TRADE COMPANY j.d.o.o. za trgovinu i usluge</izvorni_sadrzaj>
    <derivirana_varijabla naziv="DomainObject.Predmet.ProtustrankaIDrugi_1">BLUE SKY TRADE COMPANY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BLUE SKY TRADE COMPANY j.d.o.o. za trgovinu i usluge, OIB 07524783889, Martina Divalta 159, 31000 Osijek</izvorni_sadrzaj>
    <derivirana_varijabla naziv="DomainObject.Predmet.ProtustrankaIDrugiAdressOIB_1">BLUE SKY TRADE COMPANY j.d.o.o. za trgovinu i usluge, OIB 07524783889, Martina Divalta 159,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BLUE SKY TRADE COMPANY j.d.o.o. za trgovinu i usluge</item>
      <item>Darko Prdić</item>
      <item>Županijsko državno odvjetništvo u Osijeku</item>
    </izvorni_sadrzaj>
    <derivirana_varijabla naziv="DomainObject.Predmet.SudioniciListNaziv_1">
      <item>FINA RC OSIJEK</item>
      <item>BLUE SKY TRADE COMPANY j.d.o.o. za trgovinu i usluge</item>
      <item>Darko Prdić</item>
      <item>Županijsko državno odvjetništvo u Osijeku</item>
    </derivirana_varijabla>
  </DomainObject.Predmet.SudioniciListNaziv>
  <DomainObject.Predmet.SudioniciListAdressOIB>
    <izvorni_sadrzaj>
      <item>FINA RC OSIJEK, OIB 85821130368</item>
      <item>BLUE SKY TRADE COMPANY j.d.o.o. za trgovinu i usluge, OIB 07524783889, Martina Divalta 159,31000 Osijek</item>
      <item>Darko Prdić, OIB 45103156957, Martina Divalta 159,31000 Osijek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BLUE SKY TRADE COMPANY j.d.o.o. za trgovinu i usluge, OIB 07524783889, Martina Divalta 159,31000 Osijek</item>
      <item>Darko Prdić, OIB 45103156957, Martina Divalta 159,31000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07524783889</item>
      <item>, OIB 45103156957</item>
      <item>, OIB 61379160880</item>
    </izvorni_sadrzaj>
    <derivirana_varijabla naziv="DomainObject.Predmet.SudioniciListNazivOIB_1">
      <item>, OIB 85821130368</item>
      <item>, OIB 07524783889</item>
      <item>, OIB 45103156957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St-1150/2018-8</izvorni_sadrzaj>
    <derivirana_varijabla naziv="DomainObject.PredzadnjaOdlukaIzPredmeta.Oznaka_1">St-1150/2018-8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E9CED3-4EEE-41F7-8C07-C27C0585C5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674</properties:Words>
  <properties:Characters>3585</properties:Characters>
  <properties:Lines>107</properties:Lines>
  <properties:Paragraphs>31</properties:Paragraphs>
  <properties:TotalTime>1083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2018-11-27T10:48:00Z</cp:lastPrinted>
  <dcterms:modified xmlns:xsi="http://www.w3.org/2001/XMLSchema-instance" xsi:type="dcterms:W3CDTF">2018-11-30T13:26:00Z</dcterms:modified>
  <cp:revision>666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(1150-18 (-15) BLUE SKY.docx)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