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b3ee13" w14:paraId="cb3ee13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A51B4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A51B46">
              <w:t>49/2018-4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A51B46">
        <w:rPr>
          <w:rFonts w:hAnsi="Times New Roman" w:ascii="Times New Roman"/>
          <w:sz w:val="24"/>
          <w:szCs w:val="24"/>
        </w:rPr>
        <w:t>GREDE d.o.o., OIB: 30917377979, sa sjedištem u Molve Grede 73, 48350 Molve Grede, dana 19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A51B46">
        <w:rPr>
          <w:rFonts w:hAnsi="Times New Roman" w:ascii="Times New Roman"/>
          <w:sz w:val="24"/>
          <w:szCs w:val="24"/>
        </w:rPr>
        <w:t>travnja</w:t>
      </w:r>
      <w:r w:rsidR="005C1DE1">
        <w:rPr>
          <w:rFonts w:hAnsi="Times New Roman" w:ascii="Times New Roman"/>
          <w:sz w:val="24"/>
          <w:szCs w:val="24"/>
        </w:rPr>
        <w:t xml:space="preserve">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="005C1DE1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A51B46">
        <w:rPr>
          <w:rFonts w:hAnsi="Times New Roman" w:ascii="Times New Roman"/>
          <w:sz w:val="24"/>
          <w:szCs w:val="24"/>
        </w:rPr>
        <w:t>GREDE d.o.o., OIB: 30917377979, sa sjedištem u Molve Grede 73, 48350 Molve Grede</w:t>
      </w:r>
      <w:r w:rsidR="008A088C">
        <w:rPr>
          <w:rFonts w:hAnsi="Times New Roman" w:ascii="Times New Roman"/>
          <w:sz w:val="24"/>
          <w:szCs w:val="24"/>
        </w:rPr>
        <w:t xml:space="preserve">, s danom </w:t>
      </w:r>
      <w:r w:rsidR="00A51B46">
        <w:rPr>
          <w:rFonts w:hAnsi="Times New Roman" w:ascii="Times New Roman"/>
          <w:sz w:val="24"/>
          <w:szCs w:val="24"/>
        </w:rPr>
        <w:t>19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A51B46">
        <w:rPr>
          <w:rFonts w:hAnsi="Times New Roman" w:ascii="Times New Roman"/>
          <w:sz w:val="24"/>
          <w:szCs w:val="24"/>
        </w:rPr>
        <w:t>travnja</w:t>
      </w:r>
      <w:r w:rsidR="005C1DE1">
        <w:rPr>
          <w:rFonts w:hAnsi="Times New Roman" w:ascii="Times New Roman"/>
          <w:sz w:val="24"/>
          <w:szCs w:val="24"/>
        </w:rPr>
        <w:t xml:space="preserve"> 2018</w:t>
      </w:r>
      <w:r w:rsidRPr="00800E29">
        <w:rPr>
          <w:rFonts w:hAnsi="Times New Roman" w:ascii="Times New Roman"/>
          <w:sz w:val="24"/>
          <w:szCs w:val="24"/>
        </w:rPr>
        <w:t>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1065D4">
        <w:rPr>
          <w:rFonts w:hAnsi="Times New Roman" w:ascii="Times New Roman"/>
          <w:sz w:val="24"/>
          <w:szCs w:val="24"/>
        </w:rPr>
        <w:t>Siniša Rajnović, Sv. Trojstva 87, Milanovac, Virovitica, OIB: 86217384445.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1065D4">
        <w:rPr>
          <w:rFonts w:hAnsi="Times New Roman" w:ascii="Times New Roman"/>
          <w:sz w:val="24"/>
          <w:szCs w:val="24"/>
        </w:rPr>
        <w:t>GREDE d.o.o., OIB: 30917377979, sa sjedištem u Molve Grede 73, 48350 Molve Grede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1065D4">
        <w:rPr>
          <w:rFonts w:hAnsi="Times New Roman" w:ascii="Times New Roman"/>
          <w:sz w:val="24"/>
          <w:szCs w:val="24"/>
        </w:rPr>
        <w:t>GREDE d.o.o., OIB: 30917377979, sa sjedištem u Molve Grede 73, 48350 Molve Grede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0C4923">
        <w:rPr>
          <w:rFonts w:hAnsi="Times New Roman" w:ascii="Times New Roman"/>
          <w:sz w:val="24"/>
          <w:szCs w:val="24"/>
        </w:rPr>
        <w:t xml:space="preserve">Varaždin je dana </w:t>
      </w:r>
      <w:r w:rsidR="001065D4">
        <w:rPr>
          <w:rFonts w:hAnsi="Times New Roman" w:ascii="Times New Roman"/>
          <w:sz w:val="24"/>
          <w:szCs w:val="24"/>
        </w:rPr>
        <w:t>7. veljače 2018.</w:t>
      </w:r>
      <w:r w:rsidRPr="00800E29">
        <w:rPr>
          <w:rFonts w:hAnsi="Times New Roman" w:ascii="Times New Roman"/>
          <w:sz w:val="24"/>
          <w:szCs w:val="24"/>
        </w:rPr>
        <w:t xml:space="preserve">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A088C">
        <w:rPr>
          <w:rFonts w:hAnsi="Times New Roman" w:ascii="Times New Roman"/>
          <w:sz w:val="24"/>
          <w:szCs w:val="24"/>
        </w:rPr>
        <w:t>u 1</w:t>
      </w:r>
      <w:r w:rsidR="001065D4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 xml:space="preserve">. </w:t>
      </w:r>
      <w:r w:rsidR="001065D4">
        <w:rPr>
          <w:rFonts w:hAnsi="Times New Roman" w:ascii="Times New Roman"/>
          <w:sz w:val="24"/>
          <w:szCs w:val="24"/>
        </w:rPr>
        <w:t>travnja</w:t>
      </w:r>
      <w:r w:rsidR="005C1DE1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1065D4">
        <w:rPr>
          <w:rFonts w:hAnsi="Times New Roman" w:ascii="Times New Roman"/>
          <w:sz w:val="24"/>
          <w:szCs w:val="24"/>
        </w:rPr>
        <w:t>GREDE d.o.o., sa sjedištem u Molve Grede 73, 48350 Molve Grede</w:t>
      </w:r>
      <w:r w:rsidR="00484C98" w:rsidRPr="00484C9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1065D4" w:rsidRPr="001065D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1065D4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1065D4" w:rsidRPr="001065D4">
        <w:rPr>
          <w:rFonts w:hAnsi="Times New Roman" w:ascii="Times New Roman"/>
          <w:sz w:val="24"/>
          <w:szCs w:val="24"/>
        </w:rPr>
        <w:t xml:space="preserve">Josipa Piskor, Molve Grede, Move Grede 73 </w:t>
      </w:r>
    </w:p>
    <w:p w:rsidRDefault="001065D4" w:rsidP="002222B9" w:rsidR="001065D4" w:rsidRPr="001065D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065D4">
        <w:rPr>
          <w:rFonts w:hAnsi="Times New Roman" w:ascii="Times New Roman"/>
          <w:sz w:val="24"/>
          <w:szCs w:val="24"/>
        </w:rPr>
        <w:tab/>
      </w:r>
      <w:r w:rsidRPr="001065D4">
        <w:rPr>
          <w:rFonts w:hAnsi="Times New Roman" w:ascii="Times New Roman"/>
          <w:sz w:val="24"/>
          <w:szCs w:val="24"/>
        </w:rPr>
        <w:tab/>
      </w:r>
      <w:r w:rsidRPr="001065D4">
        <w:rPr>
          <w:rFonts w:hAnsi="Times New Roman" w:ascii="Times New Roman"/>
          <w:sz w:val="24"/>
          <w:szCs w:val="24"/>
        </w:rPr>
        <w:tab/>
      </w:r>
      <w:r w:rsidRPr="001065D4">
        <w:rPr>
          <w:rFonts w:hAnsi="Times New Roman" w:ascii="Times New Roman"/>
          <w:sz w:val="24"/>
          <w:szCs w:val="24"/>
        </w:rPr>
        <w:tab/>
      </w:r>
      <w:r w:rsidRPr="001065D4">
        <w:rPr>
          <w:rFonts w:hAnsi="Times New Roman" w:ascii="Times New Roman"/>
          <w:sz w:val="24"/>
          <w:szCs w:val="24"/>
        </w:rPr>
        <w:tab/>
        <w:t>Mirko Mihaljić, Molve Grede, Molve Grede 18/A</w:t>
      </w:r>
      <w:r w:rsidR="000C4923" w:rsidRPr="001065D4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065D4">
        <w:rPr>
          <w:rFonts w:hAnsi="Times New Roman" w:ascii="Times New Roman"/>
          <w:sz w:val="24"/>
          <w:szCs w:val="24"/>
        </w:rPr>
        <w:t>5.</w:t>
      </w:r>
      <w:r w:rsidR="00800E29" w:rsidRPr="001065D4">
        <w:rPr>
          <w:rFonts w:hAnsi="Times New Roman" w:ascii="Times New Roman"/>
          <w:sz w:val="24"/>
          <w:szCs w:val="24"/>
        </w:rPr>
        <w:t xml:space="preserve">Sudski registar ovog </w:t>
      </w:r>
      <w:r w:rsidR="00800E29" w:rsidRPr="00800E29">
        <w:rPr>
          <w:rFonts w:hAnsi="Times New Roman" w:ascii="Times New Roman"/>
          <w:sz w:val="24"/>
          <w:szCs w:val="24"/>
        </w:rPr>
        <w:t>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0C4923">
        <w:rPr>
          <w:rFonts w:hAnsi="Times New Roman" w:ascii="Times New Roman"/>
          <w:sz w:val="24"/>
          <w:szCs w:val="24"/>
        </w:rPr>
        <w:t>Koprivnica</w:t>
      </w:r>
      <w:r w:rsidR="00484C98">
        <w:rPr>
          <w:rFonts w:hAnsi="Times New Roman" w:ascii="Times New Roman"/>
          <w:sz w:val="24"/>
          <w:szCs w:val="24"/>
        </w:rPr>
        <w:t xml:space="preserve">, </w:t>
      </w:r>
      <w:r w:rsidR="000C4923" w:rsidRPr="000C4923">
        <w:rPr>
          <w:rFonts w:hAnsi="Times New Roman" w:ascii="Times New Roman"/>
          <w:sz w:val="24"/>
          <w:szCs w:val="24"/>
        </w:rPr>
        <w:t>Ul</w:t>
      </w:r>
      <w:r w:rsidR="000C4923">
        <w:rPr>
          <w:rFonts w:hAnsi="Times New Roman" w:ascii="Times New Roman"/>
          <w:sz w:val="24"/>
          <w:szCs w:val="24"/>
        </w:rPr>
        <w:t>ica</w:t>
      </w:r>
      <w:r w:rsidR="000C4923" w:rsidRPr="000C4923">
        <w:rPr>
          <w:rFonts w:hAnsi="Times New Roman" w:ascii="Times New Roman"/>
          <w:sz w:val="24"/>
          <w:szCs w:val="24"/>
        </w:rPr>
        <w:t xml:space="preserve"> Hrvatske državnosti 7</w:t>
      </w:r>
      <w:r w:rsidR="002A1C67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1065D4">
        <w:rPr>
          <w:rFonts w:hAnsi="Times New Roman" w:ascii="Times New Roman"/>
          <w:sz w:val="24"/>
          <w:szCs w:val="24"/>
        </w:rPr>
        <w:t>Siniša Rajnović, Sv. Trojstva 87, Milanovac, Virovitica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874" w:rsidP="00501147" w:rsidR="00957874">
      <w:pPr>
        <w:spacing w:lineRule="auto" w:line="240" w:after="0"/>
      </w:pPr>
      <w:r>
        <w:separator/>
      </w:r>
    </w:p>
  </w:endnote>
  <w:endnote w:id="0" w:type="continuationSeparator">
    <w:p w:rsidRDefault="00957874" w:rsidP="00501147" w:rsidR="009578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874" w:rsidP="00501147" w:rsidR="00957874">
      <w:pPr>
        <w:spacing w:lineRule="auto" w:line="240" w:after="0"/>
      </w:pPr>
      <w:r>
        <w:separator/>
      </w:r>
    </w:p>
  </w:footnote>
  <w:footnote w:id="0" w:type="continuationSeparator">
    <w:p w:rsidRDefault="00957874" w:rsidP="00501147" w:rsidR="009578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9086A">
      <w:rPr>
        <w:rFonts w:hAnsi="Times New Roman" w:ascii="Times New Roman"/>
        <w:noProof/>
        <w:sz w:val="24"/>
        <w:szCs w:val="24"/>
      </w:rPr>
      <w:t>Poslovni broj: 9 St-49/2018-4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9086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17C58"/>
    <w:rsid w:val="0004207D"/>
    <w:rsid w:val="00087C43"/>
    <w:rsid w:val="000C4923"/>
    <w:rsid w:val="001065D4"/>
    <w:rsid w:val="00140FA0"/>
    <w:rsid w:val="00194888"/>
    <w:rsid w:val="00195A81"/>
    <w:rsid w:val="001F6DF0"/>
    <w:rsid w:val="002222B9"/>
    <w:rsid w:val="00237FCE"/>
    <w:rsid w:val="002540B4"/>
    <w:rsid w:val="00275804"/>
    <w:rsid w:val="002971D6"/>
    <w:rsid w:val="002A1C67"/>
    <w:rsid w:val="002C1041"/>
    <w:rsid w:val="002D2FC4"/>
    <w:rsid w:val="002D697F"/>
    <w:rsid w:val="002E3DDB"/>
    <w:rsid w:val="002F61DE"/>
    <w:rsid w:val="00340399"/>
    <w:rsid w:val="00341823"/>
    <w:rsid w:val="00342CFC"/>
    <w:rsid w:val="00345212"/>
    <w:rsid w:val="00367E59"/>
    <w:rsid w:val="00385BF0"/>
    <w:rsid w:val="0039086A"/>
    <w:rsid w:val="00394A8C"/>
    <w:rsid w:val="003A4477"/>
    <w:rsid w:val="004019CC"/>
    <w:rsid w:val="00412333"/>
    <w:rsid w:val="00450291"/>
    <w:rsid w:val="00484C98"/>
    <w:rsid w:val="0049749B"/>
    <w:rsid w:val="004A0BD1"/>
    <w:rsid w:val="004E1C60"/>
    <w:rsid w:val="00501147"/>
    <w:rsid w:val="00544F5D"/>
    <w:rsid w:val="005C1DE1"/>
    <w:rsid w:val="005E1D89"/>
    <w:rsid w:val="005F633B"/>
    <w:rsid w:val="00643EDB"/>
    <w:rsid w:val="00645147"/>
    <w:rsid w:val="00685195"/>
    <w:rsid w:val="006D3C63"/>
    <w:rsid w:val="006F04BE"/>
    <w:rsid w:val="00741600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2437B"/>
    <w:rsid w:val="00957093"/>
    <w:rsid w:val="00957874"/>
    <w:rsid w:val="0096157B"/>
    <w:rsid w:val="0096563D"/>
    <w:rsid w:val="00975368"/>
    <w:rsid w:val="00995CCA"/>
    <w:rsid w:val="00A31425"/>
    <w:rsid w:val="00A31587"/>
    <w:rsid w:val="00A51B46"/>
    <w:rsid w:val="00A65E60"/>
    <w:rsid w:val="00AA1295"/>
    <w:rsid w:val="00AD0098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0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8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86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8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8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0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8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86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8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8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St-49/2018</izvorni_sadrzaj>
    <derivirana_varijabla naziv="DomainObject.Predmet.OznakaBroj_1">St-49/2018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GREDE d.o.o. za trgovinu i usluge zastupanog po punomoćniku Mirko Mihaljić; Josipa Piskor</izvorni_sadrzaj>
    <derivirana_varijabla naziv="DomainObject.Predmet.ProtustrankaFormated_1">  GREDE d.o.o. za trgovinu i usluge zastupanog po punomoćniku Mirko Mihaljić; Josipa Piskor</derivirana_varijabla>
  </DomainObject.Predmet.ProtustrankaFormated>
  <DomainObject.Predmet.ProtustrankaFormatedOIB>
    <izvorni_sadrzaj>  GREDE d.o.o. za trgovinu i usluge, OIB 30917377979 zastupanog po punomoćniku Mirko Mihaljić; Josipa Piskor</izvorni_sadrzaj>
    <derivirana_varijabla naziv="DomainObject.Predmet.ProtustrankaFormatedOIB_1">  GREDE d.o.o. za trgovinu i usluge, OIB 30917377979 zastupanog po punomoćniku Mirko Mihaljić; Josipa Piskor</derivirana_varijabla>
  </DomainObject.Predmet.ProtustrankaFormatedOIB>
  <DomainObject.Predmet.ProtustrankaFormatedWithAdress>
    <izvorni_sadrzaj> GREDE d.o.o. za trgovinu i usluge, Molve Grede 73, 48327 Molve Grede zastupanog po punomoćniku Mirko Mihaljić; Josipa Piskor</izvorni_sadrzaj>
    <derivirana_varijabla naziv="DomainObject.Predmet.ProtustrankaFormatedWithAdress_1"> GREDE d.o.o. za trgovinu i usluge, Molve Grede 73, 48327 Molve Grede zastupanog po punomoćniku Mirko Mihaljić; Josipa Piskor</derivirana_varijabla>
  </DomainObject.Predmet.ProtustrankaFormatedWithAdress>
  <DomainObject.Predmet.ProtustrankaFormatedWithAdressOIB>
    <izvorni_sadrzaj> GREDE d.o.o. za trgovinu i usluge, OIB 30917377979, Molve Grede 73, 48327 Molve Grede zastupanog po punomoćniku Mirko Mihaljić; Josipa Piskor</izvorni_sadrzaj>
    <derivirana_varijabla naziv="DomainObject.Predmet.ProtustrankaFormatedWithAdressOIB_1"> GREDE d.o.o. za trgovinu i usluge, OIB 30917377979, Molve Grede 73, 48327 Molve Grede zastupanog po punomoćniku Mirko Mihaljić; Josipa Piskor</derivirana_varijabla>
  </DomainObject.Predmet.ProtustrankaFormatedWithAdressOIB>
  <DomainObject.Predmet.ProtustrankaWithAdress>
    <izvorni_sadrzaj>GREDE d.o.o. za trgovinu i usluge Molve Grede 73, 48327 Molve Grede</izvorni_sadrzaj>
    <derivirana_varijabla naziv="DomainObject.Predmet.ProtustrankaWithAdress_1">GREDE d.o.o. za trgovinu i usluge Molve Grede 73, 48327 Molve Grede</derivirana_varijabla>
  </DomainObject.Predmet.ProtustrankaWithAdress>
  <DomainObject.Predmet.ProtustrankaWithAdressOIB>
    <izvorni_sadrzaj>GREDE d.o.o. za trgovinu i usluge, OIB 30917377979, Molve Grede 73, 48327 Molve Grede</izvorni_sadrzaj>
    <derivirana_varijabla naziv="DomainObject.Predmet.ProtustrankaWithAdressOIB_1">GREDE d.o.o. za trgovinu i usluge, OIB 30917377979, Molve Grede 73, 48327 Molve Grede</derivirana_varijabla>
  </DomainObject.Predmet.ProtustrankaWithAdressOIB>
  <DomainObject.Predmet.ProtustrankaNazivFormated>
    <izvorni_sadrzaj>GREDE d.o.o. za trgovinu i usluge</izvorni_sadrzaj>
    <derivirana_varijabla naziv="DomainObject.Predmet.ProtustrankaNazivFormated_1">GREDE d.o.o. za trgovinu i usluge</derivirana_varijabla>
  </DomainObject.Predmet.ProtustrankaNazivFormated>
  <DomainObject.Predmet.ProtustrankaNazivFormatedOIB>
    <izvorni_sadrzaj>GREDE d.o.o. za trgovinu i usluge, OIB 30917377979</izvorni_sadrzaj>
    <derivirana_varijabla naziv="DomainObject.Predmet.ProtustrankaNazivFormatedOIB_1">GREDE d.o.o. za trgovinu i usluge, OIB 30917377979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11495.00</izvorni_sadrzaj>
    <derivirana_varijabla naziv="DomainObject.Predmet.TrenutnaVrijednost_1">11495.00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GREDE d.o.o. za trgovinu i usluge zastupanog po punomoćniku Mirko Mihaljić; Josipa Piskor</item>
    </izvorni_sadrzaj>
    <derivirana_varijabla naziv="DomainObject.Predmet.ProtuStrankaListFormated_1">
      <item>GREDE d.o.o. za trgovinu i usluge zastupanog po punomoćniku Mirko Mihaljić; Josipa Piskor</item>
    </derivirana_varijabla>
  </DomainObject.Predmet.ProtuStrankaListFormated>
  <DomainObject.Predmet.ProtuStrankaListFormatedOIB>
    <izvorni_sadrzaj>
      <item>GREDE d.o.o. za trgovinu i usluge, OIB 30917377979 zastupanog po punomoćniku Mirko Mihaljić; Josipa Piskor</item>
    </izvorni_sadrzaj>
    <derivirana_varijabla naziv="DomainObject.Predmet.ProtuStrankaListFormatedOIB_1">
      <item>GREDE d.o.o. za trgovinu i usluge, OIB 30917377979 zastupanog po punomoćniku Mirko Mihaljić; Josipa Piskor</item>
    </derivirana_varijabla>
  </DomainObject.Predmet.ProtuStrankaListFormatedOIB>
  <DomainObject.Predmet.ProtuStrankaListFormatedWithAdress>
    <izvorni_sadrzaj>
      <item>GREDE d.o.o. za trgovinu i usluge, Molve Grede 73, 48327 Molve Grede zastupanog po punomoćniku Mirko Mihaljić; Josipa Piskor</item>
    </izvorni_sadrzaj>
    <derivirana_varijabla naziv="DomainObject.Predmet.ProtuStrankaListFormatedWithAdress_1">
      <item>GREDE d.o.o. za trgovinu i usluge, Molve Grede 73, 48327 Molve Grede zastupanog po punomoćniku Mirko Mihaljić; Josipa Piskor</item>
    </derivirana_varijabla>
  </DomainObject.Predmet.ProtuStrankaListFormatedWithAdress>
  <DomainObject.Predmet.ProtuStrankaListFormatedWithAdressOIB>
    <izvorni_sadrzaj>
      <item>GREDE d.o.o. za trgovinu i usluge, OIB 30917377979, Molve Grede 73, 48327 Molve Grede zastupanog po punomoćniku Mirko Mihaljić; Josipa Piskor</item>
    </izvorni_sadrzaj>
    <derivirana_varijabla naziv="DomainObject.Predmet.ProtuStrankaListFormatedWithAdressOIB_1">
      <item>GREDE d.o.o. za trgovinu i usluge, OIB 30917377979, Molve Grede 73, 48327 Molve Grede zastupanog po punomoćniku Mirko Mihaljić; Josipa Piskor</item>
    </derivirana_varijabla>
  </DomainObject.Predmet.ProtuStrankaListFormatedWithAdressOIB>
  <DomainObject.Predmet.ProtuStrankaListNazivFormated>
    <izvorni_sadrzaj>
      <item>GREDE d.o.o. za trgovinu i usluge</item>
    </izvorni_sadrzaj>
    <derivirana_varijabla naziv="DomainObject.Predmet.ProtuStrankaListNazivFormated_1">
      <item>GREDE d.o.o. za trgovinu i usluge</item>
    </derivirana_varijabla>
  </DomainObject.Predmet.ProtuStrankaListNazivFormated>
  <DomainObject.Predmet.ProtuStrankaListNazivFormatedOIB>
    <izvorni_sadrzaj>
      <item>GREDE d.o.o. za trgovinu i usluge, OIB 30917377979</item>
    </izvorni_sadrzaj>
    <derivirana_varijabla naziv="DomainObject.Predmet.ProtuStrankaListNazivFormatedOIB_1">
      <item>GREDE d.o.o. za trgovinu i usluge, OIB 30917377979</item>
    </derivirana_varijabla>
  </DomainObject.Predmet.ProtuStrankaListNazivFormatedOIB>
  <DomainObject.Predmet.OstaliListFormated>
    <izvorni_sadrzaj>
      <item>Sudski registar</item>
      <item>Josipa Piskor punomoćnik sudionika u postupku GREDE d.o.o. za trgovinu i usluge</item>
      <item>Mirko Mihaljić punomoćnik sudionika u postupku GREDE d.o.o. za trgovinu i usluge</item>
    </izvorni_sadrzaj>
    <derivirana_varijabla naziv="DomainObject.Predmet.OstaliListFormated_1">
      <item>Sudski registar</item>
      <item>Josipa Piskor punomoćnik sudionika u postupku GREDE d.o.o. za trgovinu i usluge</item>
      <item>Mirko Mihaljić punomoćnik sudionika u postupku GREDE d.o.o. za trgovinu i usluge</item>
    </derivirana_varijabla>
  </DomainObject.Predmet.OstaliListFormated>
  <DomainObject.Predmet.OstaliListFormatedOIB>
    <izvorni_sadrzaj>
      <item>Sudski registar</item>
      <item>Josipa Piskor, OIB 87889936782 punomoćnik sudionika u postupku GREDE d.o.o. za trgovinu i usluge</item>
      <item>Mirko Mihaljić, OIB 53926121951 punomoćnik sudionika u postupku GREDE d.o.o. za trgovinu i usluge</item>
    </izvorni_sadrzaj>
    <derivirana_varijabla naziv="DomainObject.Predmet.OstaliListFormatedOIB_1">
      <item>Sudski registar</item>
      <item>Josipa Piskor, OIB 87889936782 punomoćnik sudionika u postupku GREDE d.o.o. za trgovinu i usluge</item>
      <item>Mirko Mihaljić, OIB 53926121951 punomoćnik sudionika u postupku GREDE d.o.o. za trgovinu i usluge</item>
    </derivirana_varijabla>
  </DomainObject.Predmet.OstaliListFormatedOIB>
  <DomainObject.Predmet.OstaliListFormatedWithAdress>
    <izvorni_sadrzaj>
      <item>Sudski registar</item>
      <item>Josipa Piskor, Molve Grede 73, 48327 Molve Grede punomoćnik sudionika u postupku GREDE d.o.o. za trgovinu i usluge</item>
      <item>Mirko Mihaljić, Molve Grede 18a, 48327 Molve Grede punomoćnik sudionika u postupku GREDE d.o.o. za trgovinu i usluge</item>
    </izvorni_sadrzaj>
    <derivirana_varijabla naziv="DomainObject.Predmet.OstaliListFormatedWithAdress_1">
      <item>Sudski registar</item>
      <item>Josipa Piskor, Molve Grede 73, 48327 Molve Grede punomoćnik sudionika u postupku GREDE d.o.o. za trgovinu i usluge</item>
      <item>Mirko Mihaljić, Molve Grede 18a, 48327 Molve Grede punomoćnik sudionika u postupku GREDE d.o.o. za trgovinu i usluge</item>
    </derivirana_varijabla>
  </DomainObject.Predmet.OstaliListFormatedWithAdress>
  <DomainObject.Predmet.OstaliListFormatedWithAdressOIB>
    <izvorni_sadrzaj>
      <item>Sudski registar</item>
      <item>Josipa Piskor, OIB 87889936782, Molve Grede 73, 48327 Molve Grede punomoćnik sudionika u postupku GREDE d.o.o. za trgovinu i usluge</item>
      <item>Mirko Mihaljić, OIB 53926121951, Molve Grede 18a, 48327 Molve Grede punomoćnik sudionika u postupku GREDE d.o.o. za trgovinu i usluge</item>
    </izvorni_sadrzaj>
    <derivirana_varijabla naziv="DomainObject.Predmet.OstaliListFormatedWithAdressOIB_1">
      <item>Sudski registar</item>
      <item>Josipa Piskor, OIB 87889936782, Molve Grede 73, 48327 Molve Grede punomoćnik sudionika u postupku GREDE d.o.o. za trgovinu i usluge</item>
      <item>Mirko Mihaljić, OIB 53926121951, Molve Grede 18a, 48327 Molve Grede punomoćnik sudionika u postupku GREDE d.o.o. za trgovinu i usluge</item>
    </derivirana_varijabla>
  </DomainObject.Predmet.OstaliListFormatedWithAdressOIB>
  <DomainObject.Predmet.OstaliListNazivFormated>
    <izvorni_sadrzaj>
      <item>Sudski registar</item>
      <item>Josipa Piskor</item>
      <item>Mirko Mihaljić</item>
    </izvorni_sadrzaj>
    <derivirana_varijabla naziv="DomainObject.Predmet.OstaliListNazivFormated_1">
      <item>Sudski registar</item>
      <item>Josipa Piskor</item>
      <item>Mirko Mihaljić</item>
    </derivirana_varijabla>
  </DomainObject.Predmet.OstaliListNazivFormated>
  <DomainObject.Predmet.OstaliListNazivFormatedOIB>
    <izvorni_sadrzaj>
      <item>Sudski registar</item>
      <item>Josipa Piskor, OIB 87889936782</item>
      <item>Mirko Mihaljić, OIB 53926121951</item>
    </izvorni_sadrzaj>
    <derivirana_varijabla naziv="DomainObject.Predmet.OstaliListNazivFormatedOIB_1">
      <item>Sudski registar</item>
      <item>Josipa Piskor, OIB 87889936782</item>
      <item>Mirko Mihaljić, OIB 53926121951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GREDE d.o.o. za trgovinu i usluge</izvorni_sadrzaj>
    <derivirana_varijabla naziv="DomainObject.Predmet.ProtustrankaIDrugi_1">GREDE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GREDE d.o.o. za trgovinu i usluge, OIB 30917377979, Molve Grede 73, 48327 Molve Grede</izvorni_sadrzaj>
    <derivirana_varijabla naziv="DomainObject.Predmet.ProtustrankaIDrugiAdressOIB_1">GREDE d.o.o. za trgovinu i usluge, OIB 30917377979, Molve Grede 73, 48327 Molve Grede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GREDE d.o.o. za trgovinu i usluge</item>
      <item>Sudski registar</item>
      <item>Josipa Piskor</item>
      <item>Mirko Mihaljić</item>
    </izvorni_sadrzaj>
    <derivirana_varijabla naziv="DomainObject.Predmet.SudioniciListNaziv_1">
      <item>Financijska agencija</item>
      <item>GREDE d.o.o. za trgovinu i usluge</item>
      <item>Sudski registar</item>
      <item>Josipa Piskor</item>
      <item>Mirko Mihaljić</item>
    </derivirana_varijabla>
  </DomainObject.Predmet.SudioniciListNaziv>
  <DomainObject.Predmet.SudioniciListAdressOIB>
    <izvorni_sadrzaj>
      <item>Financijska agencija, OIB 85821130368, Ulica grada Vukovara 70,10000 Zagreb</item>
      <item>GREDE d.o.o. za trgovinu i usluge, OIB 30917377979, Molve Grede 73,48327 Molve Grede</item>
      <item>Sudski registar</item>
      <item>Josipa Piskor, OIB 87889936782, Molve Grede 73,48327 Molve Grede</item>
      <item>Mirko Mihaljić, OIB 53926121951, Molve Grede 18a,48327 Molve Grede</item>
    </izvorni_sadrzaj>
    <derivirana_varijabla naziv="DomainObject.Predmet.SudioniciListAdressOIB_1">
      <item>Financijska agencija, OIB 85821130368, Ulica grada Vukovara 70,10000 Zagreb</item>
      <item>GREDE d.o.o. za trgovinu i usluge, OIB 30917377979, Molve Grede 73,48327 Molve Grede</item>
      <item>Sudski registar</item>
      <item>Josipa Piskor, OIB 87889936782, Molve Grede 73,48327 Molve Grede</item>
      <item>Mirko Mihaljić, OIB 53926121951, Molve Grede 18a,48327 Molve Grede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30917377979</item>
      <item>, OIB null</item>
      <item>, OIB 87889936782</item>
      <item>, OIB 53926121951</item>
    </izvorni_sadrzaj>
    <derivirana_varijabla naziv="DomainObject.Predmet.SudioniciListNazivOIB_1">
      <item>, OIB 85821130368</item>
      <item>, OIB 30917377979</item>
      <item>, OIB null</item>
      <item>, OIB 87889936782</item>
      <item>, OIB 53926121951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E30D2-9626-474B-B47C-B452BD7ED1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3059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2018-04-19T12:45:00Z</dcterms:created>
  <dc:creator>Mirjana Mlinarić</dc:creator>
  <cp:lastModifiedBy>Marko Makaj</cp:lastModifiedBy>
  <cp:lastPrinted>2018-04-19T12:46:00Z</cp:lastPrinted>
  <dcterms:modified xmlns:xsi="http://www.w3.org/2001/XMLSchema-instance" xsi:type="dcterms:W3CDTF">2018-04-19T12:46:00Z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(St-49-18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