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82a1" w14:paraId="63e82a1" w:rsidRDefault="00A307A3" w:rsidR="00A307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D62" w:rsidR="00EC71E6" w:rsidRPr="007F7D45">
      <w:r w:rsidRPr="007F7D45">
        <w:rPr>
          <w:b/>
        </w:rPr>
        <w:t xml:space="preserve"> </w:t>
      </w:r>
      <w:r w:rsidR="00EC71E6" w:rsidRPr="007F7D45">
        <w:rPr>
          <w:b/>
        </w:rPr>
        <w:t xml:space="preserve"> </w:t>
      </w:r>
      <w:r w:rsidR="00EC71E6" w:rsidRPr="007F7D45">
        <w:t xml:space="preserve">REPUBLIKA HRVATSKA </w:t>
      </w:r>
    </w:p>
    <w:p w:rsidRDefault="00FE5D62" w:rsidR="00FE5D62" w:rsidRPr="007F7D45">
      <w:r w:rsidRPr="007F7D45">
        <w:t xml:space="preserve">      Trgovački sud u Zagrebu</w:t>
      </w:r>
    </w:p>
    <w:p w:rsidRDefault="00FE5D62" w:rsidR="00FE5D62" w:rsidRPr="007F7D45">
      <w:r w:rsidRPr="007F7D45">
        <w:t xml:space="preserve">         Zagreb, </w:t>
      </w:r>
      <w:proofErr w:type="spellStart"/>
      <w:r w:rsidRPr="007F7D45">
        <w:t>Amruševa</w:t>
      </w:r>
      <w:proofErr w:type="spellEnd"/>
      <w:r w:rsidRPr="007F7D45">
        <w:t xml:space="preserve"> 2/II</w:t>
      </w:r>
      <w:r w:rsidR="0005449E" w:rsidRPr="007F7D45">
        <w:t xml:space="preserve"> </w:t>
      </w:r>
      <w:r w:rsidR="0005449E" w:rsidRPr="007F7D45">
        <w:tab/>
      </w:r>
      <w:r w:rsidR="0005449E" w:rsidRPr="007F7D45">
        <w:tab/>
      </w:r>
      <w:r w:rsidR="0005449E" w:rsidRPr="007F7D45">
        <w:tab/>
      </w:r>
      <w:r w:rsidR="007F7D45" w:rsidRPr="007F7D45">
        <w:tab/>
      </w:r>
      <w:r w:rsidR="007F7D45" w:rsidRPr="007F7D45">
        <w:tab/>
      </w:r>
      <w:r w:rsidR="007F7D45" w:rsidRPr="007F7D45">
        <w:tab/>
      </w:r>
      <w:r w:rsidR="007F7D45" w:rsidRPr="007F7D45">
        <w:tab/>
        <w:t xml:space="preserve">   </w:t>
      </w:r>
      <w:r w:rsidR="00A307A3">
        <w:t xml:space="preserve">  </w:t>
      </w:r>
      <w:r w:rsidR="00084318" w:rsidRPr="007F7D45">
        <w:t>72.</w:t>
      </w:r>
      <w:r w:rsidR="00C3771F" w:rsidRPr="007F7D45">
        <w:t>St-</w:t>
      </w:r>
      <w:r w:rsidR="007F7D45" w:rsidRPr="007F7D45">
        <w:t>1706/13</w:t>
      </w:r>
      <w:r w:rsidR="00A307A3">
        <w:t>-47</w:t>
      </w:r>
    </w:p>
    <w:p w:rsidRDefault="00FE5D62" w:rsidR="00FE5D62" w:rsidRPr="007F7D45"/>
    <w:p w:rsidRDefault="007F7D45" w:rsidP="00FE5D62" w:rsidR="007F7D45" w:rsidRPr="00A307A3">
      <w:pPr>
        <w:jc w:val="center"/>
      </w:pPr>
      <w:r w:rsidRPr="00A307A3">
        <w:t xml:space="preserve">REPUBLIKA HRVATSKA </w:t>
      </w:r>
    </w:p>
    <w:p w:rsidRDefault="00FE5D62" w:rsidP="0005449E" w:rsidR="00314C0B" w:rsidRPr="00A307A3">
      <w:pPr>
        <w:jc w:val="center"/>
      </w:pPr>
      <w:r w:rsidRPr="00A307A3">
        <w:t xml:space="preserve">Z A K L J U Č A K </w:t>
      </w:r>
    </w:p>
    <w:p w:rsidRDefault="00314C0B" w:rsidP="0005449E" w:rsidR="00314C0B" w:rsidRPr="007F7D45">
      <w:pPr>
        <w:jc w:val="center"/>
      </w:pPr>
    </w:p>
    <w:p w:rsidRDefault="00314C0B" w:rsidP="00C369B5" w:rsidR="00C369B5" w:rsidRPr="00464AAE">
      <w:pPr>
        <w:jc w:val="both"/>
      </w:pPr>
      <w:r w:rsidRPr="007F7D45">
        <w:tab/>
      </w:r>
      <w:r w:rsidR="00C369B5" w:rsidRPr="00464AAE">
        <w:rPr>
          <w:lang w:val="pt-BR"/>
        </w:rPr>
        <w:t xml:space="preserve">Trgovački sud u Zagrebu, po sucu Nikoli Ribariću, kao stečajnom sucu, u stečajnom </w:t>
      </w:r>
      <w:r w:rsidR="00C369B5">
        <w:rPr>
          <w:lang w:val="pt-BR"/>
        </w:rPr>
        <w:t>postupku</w:t>
      </w:r>
      <w:r w:rsidR="00C369B5" w:rsidRPr="00464AAE">
        <w:rPr>
          <w:lang w:val="pt-BR"/>
        </w:rPr>
        <w:t xml:space="preserve"> nad </w:t>
      </w:r>
      <w:r w:rsidR="00C369B5">
        <w:rPr>
          <w:lang w:val="pt-BR"/>
        </w:rPr>
        <w:t>imovinom dužnika pojedinca</w:t>
      </w:r>
      <w:r w:rsidR="00C369B5" w:rsidRPr="00464AAE">
        <w:rPr>
          <w:lang w:val="pt-BR"/>
        </w:rPr>
        <w:t xml:space="preserve"> </w:t>
      </w:r>
      <w:r w:rsidR="00C369B5" w:rsidRPr="00464AAE">
        <w:t xml:space="preserve">VRANČIĆ RENATO </w:t>
      </w:r>
      <w:proofErr w:type="spellStart"/>
      <w:r w:rsidR="00C369B5" w:rsidRPr="00464AAE">
        <w:t>vl</w:t>
      </w:r>
      <w:proofErr w:type="spellEnd"/>
      <w:r w:rsidR="00C369B5" w:rsidRPr="00464AAE">
        <w:t>. PIRAMIDA RV Obrt za zidarsko-</w:t>
      </w:r>
      <w:proofErr w:type="spellStart"/>
      <w:r w:rsidR="00C369B5" w:rsidRPr="00464AAE">
        <w:t>fasadersku</w:t>
      </w:r>
      <w:proofErr w:type="spellEnd"/>
      <w:r w:rsidR="00C369B5" w:rsidRPr="00464AAE">
        <w:t xml:space="preserve"> djelatnost, SAMOBOR, MEDSAVE, </w:t>
      </w:r>
      <w:proofErr w:type="spellStart"/>
      <w:r w:rsidR="00C369B5" w:rsidRPr="00464AAE">
        <w:t>Medsave</w:t>
      </w:r>
      <w:proofErr w:type="spellEnd"/>
      <w:r w:rsidR="00C369B5" w:rsidRPr="00464AAE">
        <w:t xml:space="preserve"> 28, OIB: 35602308622</w:t>
      </w:r>
      <w:r w:rsidR="00C369B5">
        <w:rPr>
          <w:lang w:val="pt-BR"/>
        </w:rPr>
        <w:t>, dana 12</w:t>
      </w:r>
      <w:r w:rsidR="00C369B5" w:rsidRPr="00464AAE">
        <w:rPr>
          <w:lang w:val="pt-BR"/>
        </w:rPr>
        <w:t>.</w:t>
      </w:r>
      <w:r w:rsidR="00C369B5">
        <w:rPr>
          <w:lang w:val="pt-BR"/>
        </w:rPr>
        <w:t xml:space="preserve"> srpnja</w:t>
      </w:r>
      <w:r w:rsidR="00C369B5" w:rsidRPr="00464AAE">
        <w:rPr>
          <w:lang w:val="pt-BR"/>
        </w:rPr>
        <w:t xml:space="preserve"> 2017.,</w:t>
      </w:r>
      <w:r w:rsidR="00C369B5" w:rsidRPr="00464AAE">
        <w:t xml:space="preserve">   </w:t>
      </w:r>
    </w:p>
    <w:p w:rsidRDefault="00FE5D62" w:rsidP="00314C0B" w:rsidR="00314C0B" w:rsidRPr="00A307A3">
      <w:pPr>
        <w:jc w:val="center"/>
      </w:pPr>
      <w:r w:rsidRPr="00A307A3">
        <w:t xml:space="preserve">z a k </w:t>
      </w:r>
      <w:proofErr w:type="spellStart"/>
      <w:r w:rsidRPr="00A307A3">
        <w:t>lj</w:t>
      </w:r>
      <w:proofErr w:type="spellEnd"/>
      <w:r w:rsidRPr="00A307A3">
        <w:t xml:space="preserve"> u č i o  j e</w:t>
      </w:r>
    </w:p>
    <w:p w:rsidRDefault="00314C0B" w:rsidP="00084318" w:rsidR="00084318" w:rsidRPr="007F7D45">
      <w:pPr>
        <w:jc w:val="center"/>
        <w:rPr>
          <w:b/>
        </w:rPr>
      </w:pPr>
      <w:r w:rsidRPr="007F7D45">
        <w:tab/>
      </w:r>
    </w:p>
    <w:p w:rsidRDefault="00084318" w:rsidP="00084318" w:rsidR="00084318" w:rsidRPr="007F7D45">
      <w:r w:rsidRPr="007F7D45">
        <w:tab/>
      </w:r>
      <w:r w:rsidR="00C3771F" w:rsidRPr="007F7D45">
        <w:t>Poziva</w:t>
      </w:r>
      <w:r w:rsidRPr="007F7D45">
        <w:t xml:space="preserve"> se stečaj</w:t>
      </w:r>
      <w:r w:rsidR="00C3771F" w:rsidRPr="007F7D45">
        <w:t xml:space="preserve">na </w:t>
      </w:r>
      <w:r w:rsidRPr="007F7D45">
        <w:t>upravitelj</w:t>
      </w:r>
      <w:r w:rsidR="00C369B5">
        <w:t xml:space="preserve"> </w:t>
      </w:r>
      <w:r w:rsidRPr="007F7D45">
        <w:t>u roku od 8 dana dostavi</w:t>
      </w:r>
      <w:r w:rsidR="00C369B5">
        <w:t>ti</w:t>
      </w:r>
      <w:r w:rsidRPr="007F7D45">
        <w:t xml:space="preserve"> detaljno izvješće o tijeku stečajnog postupka odnosno o radnjama koje su poduzete. </w:t>
      </w:r>
    </w:p>
    <w:p w:rsidRDefault="00084318" w:rsidP="00084318" w:rsidR="00084318" w:rsidRPr="007F7D45"/>
    <w:p w:rsidRDefault="00FE5D62" w:rsidP="00084318" w:rsidR="00FE5D62" w:rsidRPr="007F7D45"/>
    <w:p w:rsidRDefault="00314C0B" w:rsidP="00084318" w:rsidR="00314C0B" w:rsidRPr="007F7D45">
      <w:pPr>
        <w:ind w:firstLine="708" w:left="2124"/>
      </w:pPr>
      <w:r w:rsidRPr="007F7D45">
        <w:t xml:space="preserve">U Zagrebu, </w:t>
      </w:r>
      <w:r w:rsidR="00C369B5">
        <w:t>12</w:t>
      </w:r>
      <w:r w:rsidRPr="007F7D45">
        <w:t>.</w:t>
      </w:r>
      <w:r w:rsidR="00C369B5">
        <w:t xml:space="preserve"> srpnja</w:t>
      </w:r>
      <w:r w:rsidRPr="007F7D45">
        <w:t xml:space="preserve"> 20</w:t>
      </w:r>
      <w:r w:rsidR="00084318" w:rsidRPr="007F7D45">
        <w:t>1</w:t>
      </w:r>
      <w:r w:rsidR="00C369B5">
        <w:t>7</w:t>
      </w:r>
      <w:r w:rsidRPr="007F7D45">
        <w:t>.</w:t>
      </w:r>
      <w:r w:rsidR="00084318" w:rsidRPr="007F7D45">
        <w:t xml:space="preserve"> godine</w:t>
      </w:r>
      <w:r w:rsidRPr="007F7D45">
        <w:t xml:space="preserve"> </w:t>
      </w:r>
    </w:p>
    <w:p w:rsidRDefault="00314C0B" w:rsidP="00314C0B" w:rsidR="00314C0B" w:rsidRPr="007F7D45">
      <w:pPr>
        <w:jc w:val="center"/>
      </w:pPr>
    </w:p>
    <w:p w:rsidRDefault="00314C0B" w:rsidP="00314C0B" w:rsidR="00314C0B" w:rsidRPr="007F7D45">
      <w:pPr>
        <w:jc w:val="center"/>
      </w:pPr>
    </w:p>
    <w:p w:rsidRDefault="00FE5D62" w:rsidP="00314C0B" w:rsidR="00FE5D62" w:rsidRPr="007F7D45">
      <w:pPr>
        <w:jc w:val="center"/>
      </w:pPr>
    </w:p>
    <w:p w:rsidRDefault="00A307A3" w:rsidP="00E91121" w:rsidR="00A307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07A3" w:rsidP="00E91121" w:rsidR="00A307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07A3" w:rsidP="00E91121" w:rsidR="00A307A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07A3" w:rsidP="00E91121" w:rsidR="00A307A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307A3" w:rsidP="00E91121" w:rsidR="00A307A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307A3" w:rsidP="00A307A3" w:rsidR="00A307A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A307A3" w:rsidR="00314C0B" w:rsidRPr="007F7D45"/>
    <w:p w:rsidRDefault="00C3771F" w:rsidP="00314C0B" w:rsidR="00C3771F" w:rsidRPr="007F7D45"/>
    <w:p w:rsidRDefault="00C3771F" w:rsidP="00314C0B" w:rsidR="00C3771F" w:rsidRPr="007F7D45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p w:rsidRDefault="00A307A3" w:rsidP="00EC71E6" w:rsidR="00A307A3"/>
    <w:sectPr w:rsidR="00A307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9E1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26C6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7F7D45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7A3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C74E0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C9B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9B5"/>
    <w:rsid w:val="00C36DEA"/>
    <w:rsid w:val="00C3771F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5D6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E5D62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307A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307A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E5D62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307A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307A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108</properties:Words>
  <properties:Characters>564</properties:Characters>
  <properties:Lines>47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2017-07-13T09:07:00Z</dcterms:created>
  <dc:creator>kraljicn</dc:creator>
  <cp:lastModifiedBy>Jadranka Zelić</cp:lastModifiedBy>
  <cp:lastPrinted>2017-07-13T09:06:00Z</cp:lastPrinted>
  <dcterms:modified xmlns:xsi="http://www.w3.org/2001/XMLSchema-instance" xsi:type="dcterms:W3CDTF">2017-07-13T09:08:00Z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