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347fd" w14:paraId="2c347fd"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225DEB" w:rsidP="00225DEB" w:rsidR="00225DEB" w:rsidRPr="00BF1F94">
      <w:pPr>
        <w:ind w:firstLine="720"/>
        <w:jc w:val="both"/>
      </w:pPr>
      <w:r w:rsidRPr="00BF1F94">
        <w:t xml:space="preserve">Trgovački sud u Zagrebu po sucu pojedincu Vesni </w:t>
      </w:r>
      <w:r>
        <w:t xml:space="preserve">Sremac Šoštar </w:t>
      </w:r>
      <w:r w:rsidRPr="00BF1F94">
        <w:t>kao stečajnom sucu po prijedlogu predlagatelja</w:t>
      </w:r>
      <w:r>
        <w:t xml:space="preserve"> </w:t>
      </w:r>
      <w:r w:rsidRPr="003C4FEF">
        <w:t xml:space="preserve">Financijska agencija, RC </w:t>
      </w:r>
      <w:r>
        <w:t>Zagreb, Podružnica Zagreb, Trg s</w:t>
      </w:r>
      <w:r w:rsidRPr="003C4FEF">
        <w:t>vibanjskih žrtava 1995. 1, Zagreb, OIB 85821130368</w:t>
      </w:r>
      <w:r w:rsidRPr="00BF1F94">
        <w:t xml:space="preserve">, za otvaranje stečajnog postupka nad </w:t>
      </w:r>
      <w:r>
        <w:t>dužnikom SUHA GRADNJA ZAGREB j.d.o.o., Sveta Nedelja, Kozjak 43, OIB: 92418868319, dana 27. veljače 2018. godine</w:t>
      </w:r>
    </w:p>
    <w:p w:rsidRDefault="009A1C7B" w:rsidP="009A1C7B" w:rsidR="00225DEB">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r>
    </w:p>
    <w:p w:rsidRDefault="009A1C7B" w:rsidP="00225DEB" w:rsidR="009A1C7B" w:rsidRPr="008B74A3">
      <w:pPr>
        <w:ind w:firstLine="720" w:left="1440"/>
        <w:jc w:val="center"/>
        <w:rPr>
          <w:rFonts w:cs="Times New Roman" w:eastAsia="Times New Roman"/>
          <w:lang w:eastAsia="hr-HR"/>
        </w:rPr>
      </w:pPr>
      <w:r w:rsidRPr="008B74A3">
        <w:rPr>
          <w:rFonts w:cs="Times New Roman" w:eastAsia="Times New Roman"/>
          <w:lang w:eastAsia="hr-HR"/>
        </w:rPr>
        <w:t>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225DEB">
        <w:t>SUHA GRADNJA ZAGREB j.d.o.o., Sveta Nedelja, Kozjak 43, OIB: 92418868319</w:t>
      </w:r>
      <w:r w:rsidR="00271DD9">
        <w:t xml:space="preserve">, </w:t>
      </w:r>
      <w:r w:rsidR="00B54B23"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225DEB">
        <w:t>SUHA GRADNJA ZAGREB j.d.o.o., Sveta Nedelja, Kozjak 43, OIB: 92418868319</w:t>
      </w:r>
      <w:r w:rsidR="00271DD9">
        <w:t>,</w:t>
      </w:r>
      <w:r w:rsidR="00C8248A" w:rsidRPr="008B74A3">
        <w:rPr>
          <w:rFonts w:cs="Times New Roman" w:eastAsia="Times New Roman"/>
          <w:lang w:eastAsia="hr-HR"/>
        </w:rPr>
        <w:t xml:space="preserve"> </w:t>
      </w:r>
      <w:r w:rsidR="00225DEB">
        <w:t>Darko Pehnec, Zagreb, Ulica Marije Jambrišak 14, OIB: 55988116627</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B42BD6" w:rsidP="0000189C" w:rsidR="009A1C7B" w:rsidRPr="008B74A3">
      <w:pPr>
        <w:pStyle w:val="Uvuenotijeloteksta"/>
        <w:ind w:firstLine="708" w:left="0"/>
        <w:rPr>
          <w:b w:val="false"/>
        </w:rPr>
      </w:pPr>
      <w:r>
        <w:rPr>
          <w:b w:val="false"/>
        </w:rPr>
        <w:t>10</w:t>
      </w:r>
      <w:r w:rsidR="00271DD9">
        <w:rPr>
          <w:b w:val="false"/>
        </w:rPr>
        <w:t>. svibnja</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225DEB">
        <w:rPr>
          <w:b w:val="false"/>
        </w:rPr>
        <w:t>10,30</w:t>
      </w:r>
      <w:r w:rsidR="00937C74" w:rsidRPr="008B74A3">
        <w:rPr>
          <w:b w:val="false"/>
        </w:rPr>
        <w:t xml:space="preserve"> </w:t>
      </w:r>
      <w:r w:rsidR="009A1C7B" w:rsidRPr="008B74A3">
        <w:rPr>
          <w:b w:val="false"/>
        </w:rPr>
        <w:t xml:space="preserve"> sati u Zagrebu, </w:t>
      </w:r>
      <w:r w:rsidR="00B54B23">
        <w:rPr>
          <w:b w:val="false"/>
        </w:rPr>
        <w:t>Amruševa 2/II</w:t>
      </w:r>
      <w:r w:rsidR="009A1C7B" w:rsidRPr="008B74A3">
        <w:rPr>
          <w:b w:val="false"/>
        </w:rPr>
        <w:t>,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225DEB">
        <w:t>SUHA GRADNJA ZAGREB j.d.o.o., Sveta Nedelja, Kozjak 43, OIB: 92418868319</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225DEB">
        <w:t>35.697,20</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B54B23">
        <w:rPr>
          <w:rFonts w:cs="Times New Roman" w:eastAsia="Times New Roman"/>
          <w:lang w:eastAsia="hr-HR"/>
        </w:rPr>
        <w:t xml:space="preserve"> </w:t>
      </w:r>
      <w:r w:rsidR="00225DEB">
        <w:rPr>
          <w:rFonts w:cs="Times New Roman" w:eastAsia="Times New Roman"/>
          <w:lang w:eastAsia="hr-HR"/>
        </w:rPr>
        <w:t>dva</w:t>
      </w:r>
      <w:r w:rsidR="00271DD9">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25DEB">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B54B23">
        <w:t>27. veljače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394E9F" w:rsidRPr="00394E9F">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 xml:space="preserve">Vesna Sremac </w:t>
      </w:r>
      <w:r w:rsidR="00CF3FD6" w:rsidRPr="00394E9F">
        <w:rPr>
          <w:rFonts w:cs="Times New Roman" w:eastAsia="Times New Roman"/>
          <w:b w:val="false"/>
          <w:lang w:eastAsia="hr-HR"/>
        </w:rPr>
        <w:t>Šoštar</w:t>
      </w:r>
      <w:r w:rsidR="00394E9F" w:rsidRPr="00394E9F">
        <w:rPr>
          <w:b w:val="false"/>
        </w:rPr>
        <w:t>,v.r.</w:t>
      </w:r>
    </w:p>
    <w:p w:rsidRDefault="00394E9F" w:rsidP="00D338FD" w:rsidR="00394E9F" w:rsidRPr="00394E9F">
      <w:pPr>
        <w:pStyle w:val="Uvuenotijeloteksta"/>
        <w:ind w:firstLine="141" w:left="1983"/>
        <w:jc w:val="right"/>
        <w:rPr>
          <w:b w:val="false"/>
        </w:rPr>
      </w:pPr>
      <w:r w:rsidRPr="00394E9F">
        <w:rPr>
          <w:b w:val="false"/>
        </w:rPr>
        <w:t>Za točnost otpravka</w:t>
      </w:r>
    </w:p>
    <w:p w:rsidRDefault="00394E9F" w:rsidP="00B54B23" w:rsidR="009A1C7B" w:rsidRPr="00394E9F">
      <w:pPr>
        <w:pStyle w:val="Uvuenotijeloteksta"/>
        <w:ind w:firstLine="141" w:left="1983"/>
        <w:jc w:val="right"/>
        <w:rPr>
          <w:rFonts w:cs="Times New Roman" w:eastAsia="Times New Roman"/>
          <w:b w:val="false"/>
          <w:lang w:eastAsia="hr-HR"/>
        </w:rPr>
      </w:pPr>
      <w:r w:rsidRPr="00394E9F">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8B74A3" w:rsidR="006C157D">
      <w:pPr>
        <w:pStyle w:val="Odlomakpopisa"/>
      </w:pPr>
    </w:p>
    <w:p w:rsidRDefault="00B54B23" w:rsidP="008B74A3" w:rsidR="00B54B23" w:rsidRPr="008B74A3">
      <w:pPr>
        <w:pStyle w:val="Odlomakpopisa"/>
      </w:pPr>
    </w:p>
    <w:sectPr w:rsidSect="00994DE3" w:rsidR="00B54B23"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3E28"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225DEB">
      <w:t>555</w:t>
    </w:r>
    <w:r w:rsidR="00B42BD6">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225DEB">
          <w:t>555</w:t>
        </w:r>
        <w:r w:rsidR="00B42BD6">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5775203"/>
    <w:multiLevelType w:val="hybridMultilevel"/>
    <w:tmpl w:val="0D7EF606"/>
    <w:lvl w:tplc="F8F2190A"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2"/>
  </w:num>
  <w:num w:numId="12">
    <w:abstractNumId w:val="4"/>
  </w:num>
  <w:num w:numId="13">
    <w:abstractNumId w:val="8"/>
  </w:num>
  <w:num w:numId="1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25DEB"/>
    <w:rsid w:val="00230917"/>
    <w:rsid w:val="00233CBE"/>
    <w:rsid w:val="00246279"/>
    <w:rsid w:val="00270999"/>
    <w:rsid w:val="00271DD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94E9F"/>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65C51"/>
    <w:rsid w:val="00A81191"/>
    <w:rsid w:val="00A97E67"/>
    <w:rsid w:val="00AA542C"/>
    <w:rsid w:val="00AC3E28"/>
    <w:rsid w:val="00B0164E"/>
    <w:rsid w:val="00B03CD0"/>
    <w:rsid w:val="00B2381D"/>
    <w:rsid w:val="00B42BD6"/>
    <w:rsid w:val="00B54B23"/>
    <w:rsid w:val="00B67A9F"/>
    <w:rsid w:val="00B71151"/>
    <w:rsid w:val="00B72B72"/>
    <w:rsid w:val="00B920E0"/>
    <w:rsid w:val="00B954A7"/>
    <w:rsid w:val="00BB4CB5"/>
    <w:rsid w:val="00BB7D85"/>
    <w:rsid w:val="00BC0DBC"/>
    <w:rsid w:val="00BC4CE2"/>
    <w:rsid w:val="00BD271E"/>
    <w:rsid w:val="00BF2CC5"/>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izvorni_sadrzaj>
    <derivirana_varijabla naziv="DomainObject.Predmet.Broj_1">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St-555/2018</izvorni_sadrzaj>
    <derivirana_varijabla naziv="DomainObject.Predmet.OznakaBroj_1">St-555/2018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SUHA GRADNJA ZAGREB j.d.o.o. za usluge</izvorni_sadrzaj>
    <derivirana_varijabla naziv="DomainObject.Predmet.ProtustrankaFormated_1">  SUHA GRADNJA ZAGREB j.d.o.o. za usluge</derivirana_varijabla>
  </DomainObject.Predmet.ProtustrankaFormated>
  <DomainObject.Predmet.ProtustrankaFormatedOIB>
    <izvorni_sadrzaj>  SUHA GRADNJA ZAGREB j.d.o.o. za usluge, OIB 92418868319</izvorni_sadrzaj>
    <derivirana_varijabla naziv="DomainObject.Predmet.ProtustrankaFormatedOIB_1">  SUHA GRADNJA ZAGREB j.d.o.o. za usluge, OIB 92418868319</derivirana_varijabla>
  </DomainObject.Predmet.ProtustrankaFormatedOIB>
  <DomainObject.Predmet.ProtustrankaFormatedWithAdress>
    <izvorni_sadrzaj> SUHA GRADNJA ZAGREB j.d.o.o. za usluge, Kozjak 43, 10431 Sveta Nedelja</izvorni_sadrzaj>
    <derivirana_varijabla naziv="DomainObject.Predmet.ProtustrankaFormatedWithAdress_1"> SUHA GRADNJA ZAGREB j.d.o.o. za usluge, Kozjak 43, 10431 Sveta Nedelja</derivirana_varijabla>
  </DomainObject.Predmet.ProtustrankaFormatedWithAdress>
  <DomainObject.Predmet.ProtustrankaFormatedWithAdressOIB>
    <izvorni_sadrzaj> SUHA GRADNJA ZAGREB j.d.o.o. za usluge, OIB 92418868319, Kozjak 43, 10431 Sveta Nedelja</izvorni_sadrzaj>
    <derivirana_varijabla naziv="DomainObject.Predmet.ProtustrankaFormatedWithAdressOIB_1"> SUHA GRADNJA ZAGREB j.d.o.o. za usluge, OIB 92418868319, Kozjak 43, 10431 Sveta Nedelja</derivirana_varijabla>
  </DomainObject.Predmet.ProtustrankaFormatedWithAdressOIB>
  <DomainObject.Predmet.ProtustrankaWithAdress>
    <izvorni_sadrzaj>SUHA GRADNJA ZAGREB j.d.o.o. za usluge Kozjak 43, 10431 Sveta Nedelja</izvorni_sadrzaj>
    <derivirana_varijabla naziv="DomainObject.Predmet.ProtustrankaWithAdress_1">SUHA GRADNJA ZAGREB j.d.o.o. za usluge Kozjak 43, 10431 Sveta Nedelja</derivirana_varijabla>
  </DomainObject.Predmet.ProtustrankaWithAdress>
  <DomainObject.Predmet.ProtustrankaWithAdressOIB>
    <izvorni_sadrzaj>SUHA GRADNJA ZAGREB j.d.o.o. za usluge, OIB 92418868319, Kozjak 43, 10431 Sveta Nedelja</izvorni_sadrzaj>
    <derivirana_varijabla naziv="DomainObject.Predmet.ProtustrankaWithAdressOIB_1">SUHA GRADNJA ZAGREB j.d.o.o. za usluge, OIB 92418868319, Kozjak 43, 10431 Sveta Nedelja</derivirana_varijabla>
  </DomainObject.Predmet.ProtustrankaWithAdressOIB>
  <DomainObject.Predmet.ProtustrankaNazivFormated>
    <izvorni_sadrzaj>SUHA GRADNJA ZAGREB j.d.o.o. za usluge</izvorni_sadrzaj>
    <derivirana_varijabla naziv="DomainObject.Predmet.ProtustrankaNazivFormated_1">SUHA GRADNJA ZAGREB j.d.o.o. za usluge</derivirana_varijabla>
  </DomainObject.Predmet.ProtustrankaNazivFormated>
  <DomainObject.Predmet.ProtustrankaNazivFormatedOIB>
    <izvorni_sadrzaj>SUHA GRADNJA ZAGREB j.d.o.o. za usluge, OIB 92418868319</izvorni_sadrzaj>
    <derivirana_varijabla naziv="DomainObject.Predmet.ProtustrankaNazivFormatedOIB_1">SUHA GRADNJA ZAGREB j.d.o.o. za usluge, OIB 92418868319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SUHA GRADNJA ZAGREB j.d.o.o. za usluge</item>
    </izvorni_sadrzaj>
    <derivirana_varijabla naziv="DomainObject.Predmet.ProtuStrankaListFormated_1">
      <item>SUHA GRADNJA ZAGREB j.d.o.o. za usluge</item>
    </derivirana_varijabla>
  </DomainObject.Predmet.ProtuStrankaListFormated>
  <DomainObject.Predmet.ProtuStrankaListFormatedOIB>
    <izvorni_sadrzaj>
      <item>SUHA GRADNJA ZAGREB j.d.o.o. za usluge, OIB 92418868319</item>
    </izvorni_sadrzaj>
    <derivirana_varijabla naziv="DomainObject.Predmet.ProtuStrankaListFormatedOIB_1">
      <item>SUHA GRADNJA ZAGREB j.d.o.o. za usluge, OIB 92418868319</item>
    </derivirana_varijabla>
  </DomainObject.Predmet.ProtuStrankaListFormatedOIB>
  <DomainObject.Predmet.ProtuStrankaListFormatedWithAdress>
    <izvorni_sadrzaj>
      <item>SUHA GRADNJA ZAGREB j.d.o.o. za usluge, Kozjak 43, 10431 Sveta Nedelja</item>
    </izvorni_sadrzaj>
    <derivirana_varijabla naziv="DomainObject.Predmet.ProtuStrankaListFormatedWithAdress_1">
      <item>SUHA GRADNJA ZAGREB j.d.o.o. za usluge, Kozjak 43, 10431 Sveta Nedelja</item>
    </derivirana_varijabla>
  </DomainObject.Predmet.ProtuStrankaListFormatedWithAdress>
  <DomainObject.Predmet.ProtuStrankaListFormatedWithAdressOIB>
    <izvorni_sadrzaj>
      <item>SUHA GRADNJA ZAGREB j.d.o.o. za usluge, OIB 92418868319, Kozjak 43, 10431 Sveta Nedelja</item>
    </izvorni_sadrzaj>
    <derivirana_varijabla naziv="DomainObject.Predmet.ProtuStrankaListFormatedWithAdressOIB_1">
      <item>SUHA GRADNJA ZAGREB j.d.o.o. za usluge, OIB 92418868319, Kozjak 43, 10431 Sveta Nedelja</item>
    </derivirana_varijabla>
  </DomainObject.Predmet.ProtuStrankaListFormatedWithAdressOIB>
  <DomainObject.Predmet.ProtuStrankaListNazivFormated>
    <izvorni_sadrzaj>
      <item>SUHA GRADNJA ZAGREB j.d.o.o. za usluge</item>
    </izvorni_sadrzaj>
    <derivirana_varijabla naziv="DomainObject.Predmet.ProtuStrankaListNazivFormated_1">
      <item>SUHA GRADNJA ZAGREB j.d.o.o. za usluge</item>
    </derivirana_varijabla>
  </DomainObject.Predmet.ProtuStrankaListNazivFormated>
  <DomainObject.Predmet.ProtuStrankaListNazivFormatedOIB>
    <izvorni_sadrzaj>
      <item>SUHA GRADNJA ZAGREB j.d.o.o. za usluge, OIB 92418868319</item>
    </izvorni_sadrzaj>
    <derivirana_varijabla naziv="DomainObject.Predmet.ProtuStrankaListNazivFormatedOIB_1">
      <item>SUHA GRADNJA ZAGREB j.d.o.o. za usluge, OIB 92418868319</item>
    </derivirana_varijabla>
  </DomainObject.Predmet.ProtuStrankaListNazivFormatedOIB>
  <DomainObject.Predmet.OstaliListFormated>
    <izvorni_sadrzaj>
      <item>Darko Pehnec</item>
    </izvorni_sadrzaj>
    <derivirana_varijabla naziv="DomainObject.Predmet.OstaliListFormated_1">
      <item>Darko Pehnec</item>
    </derivirana_varijabla>
  </DomainObject.Predmet.OstaliListFormated>
  <DomainObject.Predmet.OstaliListFormatedOIB>
    <izvorni_sadrzaj>
      <item>Darko Pehnec, OIB 55988116627</item>
    </izvorni_sadrzaj>
    <derivirana_varijabla naziv="DomainObject.Predmet.OstaliListFormatedOIB_1">
      <item>Darko Pehnec, OIB 55988116627</item>
    </derivirana_varijabla>
  </DomainObject.Predmet.OstaliListFormatedOIB>
  <DomainObject.Predmet.OstaliListFormatedWithAdress>
    <izvorni_sadrzaj>
      <item>Darko Pehnec, Ulica Marije Jambrišak 14, 10000 Zagreb</item>
    </izvorni_sadrzaj>
    <derivirana_varijabla naziv="DomainObject.Predmet.OstaliListFormatedWithAdress_1">
      <item>Darko Pehnec, Ulica Marije Jambrišak 14, 10000 Zagreb</item>
    </derivirana_varijabla>
  </DomainObject.Predmet.OstaliListFormatedWithAdress>
  <DomainObject.Predmet.OstaliListFormatedWithAdressOIB>
    <izvorni_sadrzaj>
      <item>Darko Pehnec, OIB 55988116627, Ulica Marije Jambrišak 14, 10000 Zagreb</item>
    </izvorni_sadrzaj>
    <derivirana_varijabla naziv="DomainObject.Predmet.OstaliListFormatedWithAdressOIB_1">
      <item>Darko Pehnec, OIB 55988116627, Ulica Marije Jambrišak 14, 10000 Zagreb</item>
    </derivirana_varijabla>
  </DomainObject.Predmet.OstaliListFormatedWithAdressOIB>
  <DomainObject.Predmet.OstaliListNazivFormated>
    <izvorni_sadrzaj>
      <item>Darko Pehnec</item>
    </izvorni_sadrzaj>
    <derivirana_varijabla naziv="DomainObject.Predmet.OstaliListNazivFormated_1">
      <item>Darko Pehnec</item>
    </derivirana_varijabla>
  </DomainObject.Predmet.OstaliListNazivFormated>
  <DomainObject.Predmet.OstaliListNazivFormatedOIB>
    <izvorni_sadrzaj>
      <item>Darko Pehnec, OIB 55988116627</item>
    </izvorni_sadrzaj>
    <derivirana_varijabla naziv="DomainObject.Predmet.OstaliListNazivFormatedOIB_1">
      <item>Darko Pehnec, OIB 55988116627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SUHA GRADNJA ZAGREB j.d.o.o. za usluge</izvorni_sadrzaj>
    <derivirana_varijabla naziv="DomainObject.Predmet.ProtustrankaIDrugi_1">SUHA GRADNJA ZAGREB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SUHA GRADNJA ZAGREB j.d.o.o. za usluge, OIB 92418868319, Kozjak 43, 10431 Sveta Nedelja</izvorni_sadrzaj>
    <derivirana_varijabla naziv="DomainObject.Predmet.ProtustrankaIDrugiAdressOIB_1">SUHA GRADNJA ZAGREB j.d.o.o. za usluge, OIB 92418868319, Kozjak 43,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SUHA GRADNJA ZAGREB j.d.o.o. za usluge</item>
      <item>Darko Pehnec</item>
    </izvorni_sadrzaj>
    <derivirana_varijabla naziv="DomainObject.Predmet.SudioniciListNaziv_1">
      <item>FINA Regionalni centar Zagreb</item>
      <item>SUHA GRADNJA ZAGREB j.d.o.o. za usluge</item>
      <item>Darko Pehnec</item>
    </derivirana_varijabla>
  </DomainObject.Predmet.SudioniciListNaziv>
  <DomainObject.Predmet.SudioniciListAdressOIB>
    <izvorni_sadrzaj>
      <item>SUHA GRADNJA ZAGREB j.d.o.o. za usluge, OIB 92418868319, Kozjak 43,10431 Sveta Nedelja</item>
      <item>FINA Regionalni centar Zagreb, OIB 85821130368, Trg svibanjskih žrtava 1995. 1,10000 Zagreb</item>
      <item>Darko Pehnec, OIB 55988116627, Ulica Marije Jambrišak 14,10000 Zagreb</item>
    </izvorni_sadrzaj>
    <derivirana_varijabla naziv="DomainObject.Predmet.SudioniciListAdressOIB_1">
      <item>SUHA GRADNJA ZAGREB j.d.o.o. za usluge, OIB 92418868319, Kozjak 43,10431 Sveta Nedelja</item>
      <item>FINA Regionalni centar Zagreb, OIB 85821130368, Trg svibanjskih žrtava 1995. 1,10000 Zagreb</item>
      <item>Darko Pehnec, OIB 55988116627, Ulica Marije Jambrišak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92418868319</item>
      <item>, OIB 55988116627</item>
    </izvorni_sadrzaj>
    <derivirana_varijabla naziv="DomainObject.Predmet.SudioniciListNazivOIB_1">
      <item>, OIB 85821130368</item>
      <item>, OIB 92418868319</item>
      <item>, OIB 55988116627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E41A41-572D-4E61-9AE0-AAB45F684A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895</properties:Words>
  <properties:Characters>5027</properties:Characters>
  <properties:Lines>135</properties:Lines>
  <properties:Paragraphs>57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2018-02-27T12:25:00Z</cp:lastPrinted>
  <dcterms:modified xmlns:xsi="http://www.w3.org/2001/XMLSchema-instance" xsi:type="dcterms:W3CDTF">2018-02-27T12:25:00Z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(St-555-18-1.prethodni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