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77709" w14:paraId="c577709" w:rsidRDefault="00671A4A" w:rsidP="004121A6" w:rsidR="00671A4A" w:rsidRPr="00A75E8F">
      <w:pPr>
        <w15:collapsed w:val="false"/>
      </w:pPr>
      <w:r w:rsidRPr="00A75E8F">
        <w:t xml:space="preserve">    </w:t>
      </w:r>
    </w:p>
    <w:p w:rsidRDefault="00411B08" w:rsidP="00671A4A" w:rsidR="00671A4A" w:rsidRPr="00A75E8F">
      <w:r w:rsidRPr="00A75E8F">
        <w:rPr>
          <w:bCs/>
        </w:rPr>
        <w:t xml:space="preserve">             </w:t>
      </w:r>
      <w:r w:rsidR="00176C69" w:rsidRPr="00A75E8F">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A75E8F">
      <w:pPr>
        <w:ind w:hanging="720" w:left="360"/>
      </w:pPr>
      <w:r w:rsidRPr="00A75E8F">
        <w:t xml:space="preserve">     </w:t>
      </w:r>
      <w:r w:rsidR="00F957D4" w:rsidRPr="00A75E8F">
        <w:t xml:space="preserve">    </w:t>
      </w:r>
      <w:r w:rsidRPr="00A75E8F">
        <w:t>REPUBLIKA HRVATSKA</w:t>
      </w:r>
    </w:p>
    <w:p w:rsidRDefault="00671A4A" w:rsidP="00184F3E" w:rsidR="00BF2838" w:rsidRPr="00A75E8F">
      <w:pPr>
        <w:ind w:hanging="720" w:left="360"/>
      </w:pPr>
      <w:r w:rsidRPr="00A75E8F">
        <w:t xml:space="preserve">     TRGOVAČKI SUD U OSIJEKU</w:t>
      </w:r>
    </w:p>
    <w:p w:rsidRDefault="005A1C18" w:rsidP="00971247" w:rsidR="005A1C18" w:rsidRPr="00A75E8F"/>
    <w:p w:rsidRDefault="0073549F" w:rsidP="0073549F" w:rsidR="0073549F" w:rsidRPr="00A75E8F">
      <w:pPr>
        <w:jc w:val="center"/>
        <w:rPr>
          <w:bCs/>
        </w:rPr>
      </w:pPr>
      <w:r w:rsidRPr="00A75E8F">
        <w:rPr>
          <w:bCs/>
        </w:rPr>
        <w:t>U  I M E  R E P U B L I K E  H R V A T S K E</w:t>
      </w:r>
    </w:p>
    <w:p w:rsidRDefault="0073549F" w:rsidP="0073549F" w:rsidR="0073549F">
      <w:pPr>
        <w:jc w:val="center"/>
        <w:rPr>
          <w:bCs/>
        </w:rPr>
      </w:pPr>
      <w:r w:rsidRPr="00A75E8F">
        <w:rPr>
          <w:bCs/>
        </w:rPr>
        <w:t>R J E Š E N J E</w:t>
      </w:r>
    </w:p>
    <w:p w:rsidRDefault="001D73F8" w:rsidP="0073549F" w:rsidR="001D73F8" w:rsidRPr="00A75E8F">
      <w:pPr>
        <w:jc w:val="center"/>
        <w:rPr>
          <w:bCs/>
        </w:rPr>
      </w:pPr>
    </w:p>
    <w:p w:rsidRDefault="004121A6" w:rsidP="00F957D4" w:rsidR="004121A6" w:rsidRPr="00A75E8F">
      <w:pPr>
        <w:jc w:val="both"/>
      </w:pPr>
    </w:p>
    <w:p w:rsidRDefault="00E67058" w:rsidP="001D73F8" w:rsidR="001D73F8" w:rsidRPr="008B5936">
      <w:pPr>
        <w:ind w:firstLine="708"/>
        <w:jc w:val="both"/>
      </w:pPr>
      <w:r>
        <w:rPr>
          <w:color w:val="000000"/>
        </w:rPr>
        <w:t xml:space="preserve">Trgovački sud u Osijeku, </w:t>
      </w:r>
      <w:r>
        <w:t>po stečajnom sucu mr. sc. Borisu Vukoviću</w:t>
      </w:r>
      <w:r>
        <w:rPr>
          <w:color w:val="000000"/>
        </w:rPr>
        <w:t xml:space="preserve">, povodom prijedloga </w:t>
      </w:r>
      <w:r>
        <w:t>REPUBLIKA HRVATSKA Ministarstvo financija, Zagreb, Katančićeva 5/a OIB: 18683136487, zastupana po Županijskom državnom odvjetništvu u Osijeku za otvaranje stečajnog postupka nad dužnikom SILEX d.o.o., Osijek, Vij. Petrove Gore 11, MBS: 030047001, OIB: 82609286277</w:t>
      </w:r>
      <w:r w:rsidR="001D73F8" w:rsidRPr="008B5936">
        <w:t>, dana 17. svibnja 2018.</w:t>
      </w:r>
    </w:p>
    <w:p w:rsidRDefault="00376CDE" w:rsidP="00F957D4" w:rsidR="00376CDE" w:rsidRPr="00A75E8F">
      <w:pPr>
        <w:jc w:val="both"/>
      </w:pPr>
    </w:p>
    <w:p w:rsidRDefault="00627A15" w:rsidP="004759E6" w:rsidR="00627A15">
      <w:pPr>
        <w:jc w:val="both"/>
      </w:pPr>
    </w:p>
    <w:p w:rsidRDefault="001D73F8" w:rsidP="001D73F8" w:rsidR="001D73F8">
      <w:pPr>
        <w:jc w:val="center"/>
      </w:pPr>
      <w:r>
        <w:t>r i j e š i o  j e</w:t>
      </w:r>
    </w:p>
    <w:p w:rsidRDefault="001D73F8" w:rsidP="001D73F8" w:rsidR="001D73F8">
      <w:pPr>
        <w:jc w:val="center"/>
      </w:pPr>
    </w:p>
    <w:p w:rsidRDefault="001D73F8" w:rsidP="001D73F8" w:rsidR="001D73F8">
      <w:pPr>
        <w:jc w:val="center"/>
      </w:pPr>
    </w:p>
    <w:p w:rsidRDefault="001D73F8" w:rsidP="001D73F8" w:rsidR="001D73F8">
      <w:pPr>
        <w:jc w:val="center"/>
      </w:pPr>
    </w:p>
    <w:p w:rsidRDefault="001D73F8" w:rsidP="001D73F8" w:rsidR="001D73F8">
      <w:pPr>
        <w:numPr>
          <w:ilvl w:val="0"/>
          <w:numId w:val="15"/>
        </w:numPr>
        <w:jc w:val="both"/>
        <w:rPr>
          <w:bCs/>
        </w:rPr>
      </w:pPr>
      <w:r>
        <w:rPr>
          <w:bCs/>
        </w:rPr>
        <w:t>OTVARA</w:t>
      </w:r>
      <w:r>
        <w:t xml:space="preserve"> se stečajni postupak nad dužnikom</w:t>
      </w:r>
      <w:r w:rsidR="00E67058" w:rsidRPr="00E67058">
        <w:t xml:space="preserve"> </w:t>
      </w:r>
      <w:r w:rsidR="00E67058">
        <w:t>SILEX d.o.o., Osijek, Vij. Petrove Gore 11, MBS: 030047001, OIB: 82609286277</w:t>
      </w:r>
      <w:r>
        <w:t>.</w:t>
      </w:r>
    </w:p>
    <w:p w:rsidRDefault="001D73F8" w:rsidP="001D73F8" w:rsidR="001D73F8">
      <w:pPr>
        <w:ind w:left="1065"/>
        <w:jc w:val="both"/>
        <w:rPr>
          <w:bCs/>
        </w:rPr>
      </w:pPr>
    </w:p>
    <w:p w:rsidRDefault="001D73F8" w:rsidP="001D73F8" w:rsidR="001D73F8" w:rsidRPr="005E6406">
      <w:pPr>
        <w:numPr>
          <w:ilvl w:val="0"/>
          <w:numId w:val="15"/>
        </w:numPr>
        <w:jc w:val="both"/>
      </w:pPr>
      <w:r w:rsidRPr="005E6406">
        <w:t xml:space="preserve">Za stečajnog upravitelja imenuje se </w:t>
      </w:r>
      <w:r w:rsidR="00BD567F" w:rsidRPr="005E6406">
        <w:t xml:space="preserve">Filip Babić </w:t>
      </w:r>
      <w:r w:rsidR="00BD567F" w:rsidRPr="005E6406">
        <w:rPr>
          <w:bCs/>
        </w:rPr>
        <w:t>OIB</w:t>
      </w:r>
      <w:r w:rsidR="003F366D" w:rsidRPr="005E6406">
        <w:rPr>
          <w:bCs/>
        </w:rPr>
        <w:t>:</w:t>
      </w:r>
      <w:r w:rsidR="00BD567F" w:rsidRPr="005E6406">
        <w:rPr>
          <w:bCs/>
        </w:rPr>
        <w:t xml:space="preserve"> 57093086582, Osijek</w:t>
      </w:r>
      <w:r w:rsidR="00BD567F" w:rsidRPr="005E6406">
        <w:t xml:space="preserve">, Trg bana Josipa Jelačića 18 </w:t>
      </w:r>
      <w:r w:rsidRPr="005E6406">
        <w:t>automatskom dodjelom</w:t>
      </w:r>
      <w:r w:rsidR="00E546C9">
        <w:t xml:space="preserve"> – promjenom uloge</w:t>
      </w:r>
      <w:r w:rsidRPr="005E6406">
        <w:t>.</w:t>
      </w:r>
    </w:p>
    <w:p w:rsidRDefault="001D73F8" w:rsidP="001D73F8" w:rsidR="001D73F8">
      <w:pPr>
        <w:ind w:left="705"/>
        <w:jc w:val="both"/>
      </w:pPr>
    </w:p>
    <w:p w:rsidRDefault="001D73F8" w:rsidP="001D73F8" w:rsidR="001D73F8">
      <w:pPr>
        <w:numPr>
          <w:ilvl w:val="0"/>
          <w:numId w:val="15"/>
        </w:numPr>
        <w:jc w:val="both"/>
      </w:pPr>
      <w:r>
        <w:rPr>
          <w:bCs/>
        </w:rPr>
        <w:t>ZAKLJUČUJE</w:t>
      </w:r>
      <w:r>
        <w:t xml:space="preserve"> se stečajni postupak nad dužnikom</w:t>
      </w:r>
      <w:r w:rsidR="008A3AB9">
        <w:t xml:space="preserve"> SILEX d.o.o., Osijek, Vij. Petrove Gore 11, MBS: 030047001, OIB: 82609286277</w:t>
      </w:r>
      <w:r>
        <w:t>.</w:t>
      </w:r>
    </w:p>
    <w:p w:rsidRDefault="001D73F8" w:rsidP="001D73F8" w:rsidR="001D73F8">
      <w:pPr>
        <w:pStyle w:val="Odlomakpopisa"/>
      </w:pPr>
    </w:p>
    <w:p w:rsidRDefault="001D73F8" w:rsidP="001D73F8" w:rsidR="001D73F8">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1D73F8" w:rsidP="001D73F8" w:rsidR="001D73F8"/>
    <w:p w:rsidRDefault="001D73F8" w:rsidP="001D73F8" w:rsidR="001D73F8"/>
    <w:p w:rsidRDefault="001D73F8" w:rsidP="001D73F8" w:rsidR="001D73F8"/>
    <w:p w:rsidRDefault="001D73F8" w:rsidP="001D73F8" w:rsidR="001D73F8">
      <w:pPr>
        <w:jc w:val="center"/>
      </w:pPr>
      <w:r>
        <w:t>Obrazloženje</w:t>
      </w:r>
    </w:p>
    <w:p w:rsidRDefault="001D73F8" w:rsidP="001D73F8" w:rsidR="001D73F8"/>
    <w:p w:rsidRDefault="001D73F8" w:rsidP="001D73F8" w:rsidR="001D73F8"/>
    <w:p w:rsidRDefault="008A3AB9" w:rsidP="008A3AB9" w:rsidR="008A3AB9">
      <w:pPr>
        <w:ind w:firstLine="708"/>
        <w:jc w:val="both"/>
      </w:pPr>
      <w:r>
        <w:t xml:space="preserve">Dana 20. lipnja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broj 04-06-17-3196 od 19. lipnja 2017. godine, za provedbu skraćenog stečajnog postupka nad dužnikom SILEX d.o.o., Osijek, Vij. Petrove Gore 11, MBS: 030047001, OIB: 82609286277.</w:t>
      </w:r>
    </w:p>
    <w:p w:rsidRDefault="008A3AB9" w:rsidP="008A3AB9" w:rsidR="008A3AB9">
      <w:pPr>
        <w:ind w:firstLine="708"/>
        <w:jc w:val="both"/>
      </w:pPr>
    </w:p>
    <w:p w:rsidRDefault="008A3AB9" w:rsidP="008A3AB9" w:rsidR="008A3AB9">
      <w:pPr>
        <w:ind w:firstLine="708"/>
        <w:jc w:val="both"/>
      </w:pPr>
      <w:r>
        <w:t xml:space="preserve">U zahtjevu je navela da na dan 16. lipnja 2017. godine dužnik u Očevidniku redoslijeda osnova za plaćanje ima evidentirane neizvršene osnove za plaćanje u neprekinutom razdoblju od 120 dana, u ukupnom iznosu od 6.895,78 kn, u koji iznos je </w:t>
      </w:r>
      <w:r>
        <w:lastRenderedPageBreak/>
        <w:t>uračunata kamata i naknada FINE za provedbe ovrhe na novčanim sredstvima dužnika. Navodi da dužnik nema zaposlenih radnika.</w:t>
      </w:r>
    </w:p>
    <w:p w:rsidRDefault="008A3AB9" w:rsidP="008A3AB9" w:rsidR="008A3AB9">
      <w:pPr>
        <w:jc w:val="both"/>
      </w:pPr>
    </w:p>
    <w:p w:rsidRDefault="008A3AB9" w:rsidP="008A3AB9" w:rsidR="008A3AB9">
      <w:pPr>
        <w:ind w:firstLine="708"/>
        <w:jc w:val="both"/>
      </w:pPr>
      <w:r>
        <w:t xml:space="preserve">FINA je dostavila popis računa i oročenih novčanih sredstava dužnika na dan 16. lipnja 2017. godine te u svom podnesku od 19. lipnja 2017. godine navodi da dužnik na dan 16. lipnja 2017. godine u Jedinstvenom registru računa ima otvorene sljedeće račune i oročena novčana sredstva HR9025000091102022133 </w:t>
      </w:r>
      <w:proofErr w:type="spellStart"/>
      <w:r>
        <w:t>Addiko</w:t>
      </w:r>
      <w:proofErr w:type="spellEnd"/>
      <w:r>
        <w:t xml:space="preserve"> Bank d.d., te da na temelju čl. 112. st. 5. SZ-a dužnik na ime predujma za namirenje troškova stečajnog postupka na dan 16. lipnja 2017. nema zaplijenjena novčana sredstva.</w:t>
      </w:r>
    </w:p>
    <w:p w:rsidRDefault="008A3AB9" w:rsidP="008A3AB9" w:rsidR="008A3AB9">
      <w:pPr>
        <w:jc w:val="both"/>
      </w:pPr>
    </w:p>
    <w:p w:rsidRDefault="008A3AB9" w:rsidP="008A3AB9" w:rsidR="008A3AB9">
      <w:pPr>
        <w:ind w:firstLine="708"/>
        <w:jc w:val="both"/>
      </w:pPr>
      <w:r>
        <w:t>Trgovački sud u Osijeku je dana 4. srpnja 2017. godine objavio oglas na mrežnoj stranici e-Oglasna ploča sudova pod poslovnim brojem 19 St-619/2017-3 od 3. srpnja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8A3AB9" w:rsidP="008A3AB9" w:rsidR="008A3AB9">
      <w:pPr>
        <w:ind w:firstLine="708"/>
        <w:jc w:val="both"/>
      </w:pPr>
    </w:p>
    <w:p w:rsidRDefault="008A3AB9" w:rsidP="008A3AB9" w:rsidR="008A3AB9">
      <w:pPr>
        <w:ind w:firstLine="708"/>
        <w:jc w:val="both"/>
      </w:pPr>
      <w:r>
        <w:t xml:space="preserve">Podneskom zaprimljenim, kod ovog suda dana 28. srpnja 2017. godine, vjerovnik REPUBLIKA HRVATSKA Ministarstvo financija, Zagreb, Katančićeva 5/a OIB: 18683136487, zastupana po Županijskom državnom odvjetništvu u Osijeku, podnijela je prijedlog za otvaranjem stečajnog postupka nad dužnikom SILEX d.o.o., Osijek, Vij. Petrove Gore 11, MBS: 030047001, OIB: 82609286277, uz koji prijedlog je dostavila dokaz o postojanju svoje tražbine i postojanju stečajnog razloga iz članka 6. stav 2. Stečajnog zakona: nesposobnosti za plaćanje.     </w:t>
      </w:r>
    </w:p>
    <w:p w:rsidRDefault="008A3AB9" w:rsidP="008A3AB9" w:rsidR="008A3AB9">
      <w:pPr>
        <w:ind w:firstLine="708"/>
        <w:jc w:val="both"/>
      </w:pPr>
    </w:p>
    <w:p w:rsidRDefault="008A3AB9" w:rsidP="008A3AB9" w:rsidR="008A3AB9">
      <w:pPr>
        <w:ind w:firstLine="720"/>
        <w:jc w:val="both"/>
      </w:pPr>
      <w:r>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8A3AB9" w:rsidP="008A3AB9" w:rsidR="008A3AB9">
      <w:pPr>
        <w:ind w:firstLine="720"/>
        <w:jc w:val="both"/>
      </w:pPr>
    </w:p>
    <w:p w:rsidRDefault="008A3AB9" w:rsidP="008A3AB9" w:rsidR="008A3AB9">
      <w:pPr>
        <w:ind w:firstLine="720"/>
        <w:jc w:val="both"/>
      </w:pPr>
      <w:r>
        <w:t xml:space="preserve">Sud je utvrdio da je predlagatelj ovlašten za podnošenje predmetnoga prijedloga temeljem odredbe čl. 109. st. 1. </w:t>
      </w:r>
      <w:r>
        <w:rPr>
          <w:color w:val="000000"/>
        </w:rPr>
        <w:t>Stečajnog zakona (Narodne novine 71/15 i 104/17)</w:t>
      </w:r>
      <w:r>
        <w:t>, te je donio rješenje o pokretanju prethodnog postupka i imenovao privremenog stečajnog upravitelja (čl. 115. st. 1. i 2. SZ-a), odredio mu dužnosti (čl. 119. st. 2. i 3. SZ-a) i zakazao ročište (čl. 123. i 128. st. 1. SZ-a).</w:t>
      </w:r>
    </w:p>
    <w:p w:rsidRDefault="001D73F8" w:rsidP="001D73F8" w:rsidR="001D73F8">
      <w:pPr>
        <w:ind w:firstLine="708"/>
        <w:jc w:val="both"/>
      </w:pPr>
    </w:p>
    <w:p w:rsidRDefault="001D73F8" w:rsidP="001D73F8" w:rsidR="001D73F8">
      <w:pPr>
        <w:ind w:firstLine="708"/>
        <w:jc w:val="both"/>
      </w:pPr>
      <w:r>
        <w:t xml:space="preserve">U smislu članka 5. </w:t>
      </w:r>
      <w:r w:rsidR="008A3AB9">
        <w:t>SZ-a</w:t>
      </w:r>
      <w:r>
        <w:t xml:space="preserve"> stečajni postupak se može otvoriti ako sud utvrdi postojanje stečajnog razloga. Stečajni razlozi su: nesposobnost za plaćanje i prezaduženost. </w:t>
      </w:r>
    </w:p>
    <w:p w:rsidRDefault="001D73F8" w:rsidP="001D73F8" w:rsidR="001D73F8">
      <w:pPr>
        <w:ind w:firstLine="708"/>
        <w:jc w:val="both"/>
        <w:rPr>
          <w:lang w:eastAsia="x-none" w:val="x-none"/>
        </w:rPr>
      </w:pPr>
    </w:p>
    <w:p w:rsidRDefault="001D73F8" w:rsidP="001D73F8" w:rsidR="001D73F8">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rsidR="008A3AB9">
        <w:t xml:space="preserve">Filip Babić </w:t>
      </w:r>
      <w:r w:rsidR="008A3AB9">
        <w:rPr>
          <w:bCs/>
        </w:rPr>
        <w:t>OIB 57093086582</w:t>
      </w:r>
      <w:r w:rsidR="008A3AB9">
        <w:t xml:space="preserve"> sa sjedištem, poslovnom adresom i adresom prebivališta u Osijeku, Trg bana Josipa Jelačića 18</w:t>
      </w:r>
      <w:r w:rsidR="008A3AB9">
        <w:rPr>
          <w:bCs/>
          <w:lang w:eastAsia="x-none" w:val="x-none"/>
        </w:rPr>
        <w:t xml:space="preserve"> </w:t>
      </w:r>
      <w:r>
        <w:rPr>
          <w:bCs/>
          <w:lang w:eastAsia="x-none" w:val="x-none"/>
        </w:rPr>
        <w:t xml:space="preserve">sa zadatkom da ispita postojanje stečajnih razloga, mogu li se imovinom dužnika pokriti troškovi stečajnog postupka, te kakvi su izgledi za nastavak poslovanja dužnika.  </w:t>
      </w:r>
    </w:p>
    <w:p w:rsidRDefault="001D73F8" w:rsidP="001D73F8" w:rsidR="001D73F8">
      <w:pPr>
        <w:jc w:val="both"/>
        <w:rPr>
          <w:bCs/>
          <w:lang w:eastAsia="x-none" w:val="x-none"/>
        </w:rPr>
      </w:pPr>
    </w:p>
    <w:p w:rsidRDefault="001D73F8" w:rsidP="001D73F8" w:rsidR="001D73F8">
      <w:pPr>
        <w:ind w:firstLine="708"/>
        <w:jc w:val="both"/>
        <w:rPr>
          <w:bCs/>
        </w:rPr>
      </w:pPr>
      <w:r>
        <w:rPr>
          <w:bCs/>
        </w:rPr>
        <w:lastRenderedPageBreak/>
        <w:t xml:space="preserve">Ročište radi očitovanja o prijedlogu za otvaranje stečajnog postupka i rasprave o pretpostavkama za ispitivanje uvjeta za otvaranje stečajnog postupka nad dužnikom održano je </w:t>
      </w:r>
      <w:r w:rsidR="007B68A9">
        <w:rPr>
          <w:bCs/>
        </w:rPr>
        <w:t>22. ožujka 2018</w:t>
      </w:r>
      <w:r>
        <w:rPr>
          <w:bCs/>
        </w:rPr>
        <w:t>. godine.</w:t>
      </w:r>
    </w:p>
    <w:p w:rsidRDefault="00920FB0" w:rsidP="00920FB0" w:rsidR="00920FB0">
      <w:pPr>
        <w:pStyle w:val="StandardWeb"/>
        <w:ind w:firstLine="708"/>
        <w:jc w:val="both"/>
        <w:rPr>
          <w:b/>
        </w:rPr>
      </w:pPr>
      <w:r>
        <w:t xml:space="preserve">Iz izvještaja privremenog stečajnog upravitelja i priloženoj potvrdi FINA-e o blokadi računa i novčanih sredstava </w:t>
      </w:r>
      <w:proofErr w:type="spellStart"/>
      <w:r>
        <w:t>ovršenika</w:t>
      </w:r>
      <w:proofErr w:type="spellEnd"/>
      <w:r>
        <w:t xml:space="preserve"> od 09. veljače 2018. godine računi i novčana sredstva dužnika u neprekidnoj su blokadi 357 dana na dan izdavanja potvrde, a nepodmirene obveze na dan izdavanja potvrde iznose 6.972,41 kn.</w:t>
      </w:r>
      <w:r>
        <w:rPr>
          <w:b/>
        </w:rPr>
        <w:t xml:space="preserve"> </w:t>
      </w:r>
    </w:p>
    <w:p w:rsidRDefault="00920FB0" w:rsidP="00920FB0" w:rsidR="00920FB0">
      <w:pPr>
        <w:ind w:firstLine="708"/>
        <w:jc w:val="both"/>
      </w:pPr>
      <w:r w:rsidRPr="005E6406">
        <w:t xml:space="preserve">Sud je također izvršio i na dan 17. svibnja 2018. uvid u Očevidnik neizvršenih osnova za plaćanje  iz elektroničkog sustava </w:t>
      </w:r>
      <w:proofErr w:type="spellStart"/>
      <w:r w:rsidRPr="005E6406">
        <w:t>eBlokade</w:t>
      </w:r>
      <w:proofErr w:type="spellEnd"/>
      <w:r w:rsidRPr="005E6406">
        <w:t xml:space="preserve"> i utvrdio da je dužnik i nadalje blokiran za ukupan iznos od </w:t>
      </w:r>
      <w:r w:rsidR="005E6406">
        <w:t>7.002,64</w:t>
      </w:r>
      <w:r w:rsidR="00A240BA" w:rsidRPr="005E6406">
        <w:t xml:space="preserve"> </w:t>
      </w:r>
      <w:r w:rsidRPr="005E6406">
        <w:t>kn.</w:t>
      </w:r>
      <w:r>
        <w:t xml:space="preserve">  </w:t>
      </w:r>
    </w:p>
    <w:p w:rsidRDefault="00920FB0" w:rsidP="00920FB0" w:rsidR="00920FB0">
      <w:pPr>
        <w:ind w:firstLine="708"/>
        <w:jc w:val="both"/>
      </w:pPr>
    </w:p>
    <w:p w:rsidRDefault="00920FB0" w:rsidP="00920FB0" w:rsidR="00920FB0">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Osijeku, Zemljišnoknjižni odjel Osijek od 8. veljače 2018. godine dužnik nije upisan kao vlasnik nekretnina na području nadležnosti ovoga zemljišnoknjižnog odjela.</w:t>
      </w:r>
    </w:p>
    <w:p w:rsidRDefault="00862CDD" w:rsidP="00920FB0" w:rsidR="00862CDD">
      <w:pPr>
        <w:pStyle w:val="Bezproreda"/>
        <w:ind w:firstLine="708"/>
        <w:jc w:val="both"/>
        <w:rPr>
          <w:rFonts w:hAnsi="Times New Roman" w:ascii="Times New Roman"/>
          <w:sz w:val="24"/>
          <w:szCs w:val="24"/>
        </w:rPr>
      </w:pPr>
    </w:p>
    <w:p w:rsidRDefault="00920FB0" w:rsidP="00920FB0" w:rsidR="00920FB0">
      <w:pPr>
        <w:ind w:firstLine="708"/>
        <w:jc w:val="both"/>
      </w:pPr>
      <w:r>
        <w:t>Prema Uvjerenju  MUP RH od 7.</w:t>
      </w:r>
      <w:r w:rsidR="00862CDD">
        <w:t xml:space="preserve"> veljače </w:t>
      </w:r>
      <w:r>
        <w:t>2018. duž</w:t>
      </w:r>
      <w:r w:rsidR="008443AF">
        <w:t xml:space="preserve">nik je evidentiran kao vlasnik </w:t>
      </w:r>
      <w:r>
        <w:t xml:space="preserve">vozila i to </w:t>
      </w:r>
      <w:r w:rsidR="008443AF">
        <w:t xml:space="preserve">TERETNI AUTOMOBIL, marke RENAULT TRAFIC 313, godina proizvodnje 1988, broj šasije VF1T3X30000942435, reg. oznaka OS416CI, </w:t>
      </w:r>
      <w:r>
        <w:t xml:space="preserve">koje je odjavljeno još 2005. godine i prema izjavi zakonskog zastupnika dužnika i izvješću privremenog stečajnog upravitelja isto više ne čini imovinu dužnika. </w:t>
      </w:r>
    </w:p>
    <w:p w:rsidRDefault="00920FB0" w:rsidP="00920FB0" w:rsidR="00920FB0">
      <w:pPr>
        <w:ind w:firstLine="708"/>
        <w:jc w:val="both"/>
      </w:pPr>
    </w:p>
    <w:p w:rsidRDefault="00920FB0" w:rsidP="00920FB0" w:rsidR="00920FB0">
      <w:pPr>
        <w:ind w:firstLine="708"/>
        <w:jc w:val="both"/>
      </w:pPr>
      <w:r>
        <w:t xml:space="preserve">Privremeni stečajni upravitelj u svom izvješću navodi da dužnik od početka 2016. više ne obavlja djelatnosti da je vodio poslovne knjige za 2015. godinu, ali ne i za kasnije godine. Također ističe da dužnik </w:t>
      </w:r>
      <w:proofErr w:type="spellStart"/>
      <w:r w:rsidR="00DA1C54">
        <w:t>dužnik</w:t>
      </w:r>
      <w:proofErr w:type="spellEnd"/>
      <w:r w:rsidR="00DA1C54">
        <w:t xml:space="preserve"> </w:t>
      </w:r>
      <w:r>
        <w:t>u poslovnim knjigama na dan 31.</w:t>
      </w:r>
      <w:r w:rsidR="00DA1C54">
        <w:t xml:space="preserve"> prosinca </w:t>
      </w:r>
      <w:r>
        <w:t>2015. godine nema iskazane podatke o dugotrajnoj imovini, nema nekretnina ni pokretnina, te da dužnik na dan 31.</w:t>
      </w:r>
      <w:r w:rsidR="009859E3">
        <w:t xml:space="preserve"> prosinca </w:t>
      </w:r>
      <w:r>
        <w:t xml:space="preserve">2015. godine ima iskazanu kratkotrajnu imovinu u iznosu 19.554,00 kuna, koja se odnosi na zalihe robe u iznosu 16.809,00 kuna, potraživanja u iznosu 2.432,00 kuna i novac na računu u iznosu 313,00 kuna. Zalihe robe se odnose na vatrogasnu opremu, zaštitna odjela, cipele i rukavice stečajni upravitelj nije našao u skladištu i ne postoje, a potraživanja su u zastari, dok su sredstva na računu </w:t>
      </w:r>
      <w:r w:rsidR="00A853A2">
        <w:t xml:space="preserve">dužnika </w:t>
      </w:r>
      <w:r>
        <w:t xml:space="preserve">blokirana. </w:t>
      </w:r>
    </w:p>
    <w:p w:rsidRDefault="00920FB0" w:rsidP="00920FB0" w:rsidR="00920FB0">
      <w:pPr>
        <w:jc w:val="both"/>
      </w:pPr>
    </w:p>
    <w:p w:rsidRDefault="00920FB0" w:rsidP="00920FB0" w:rsidR="00920FB0">
      <w:pPr>
        <w:ind w:firstLine="708"/>
        <w:jc w:val="both"/>
      </w:pPr>
      <w:r>
        <w:t>Na temelju podataka navedenih u izvješću privremeni stečajni upravitelj je mišljenja da je stečajn</w:t>
      </w:r>
      <w:r w:rsidR="00A853A2">
        <w:t>i dužnik nesposoban za plaćanje te budući</w:t>
      </w:r>
      <w:r>
        <w:t xml:space="preserve"> da je kod dužnika ispunjen stečajni razlog iz članka 6. </w:t>
      </w:r>
      <w:r w:rsidR="00A853A2">
        <w:t>SZ-a</w:t>
      </w:r>
      <w:r>
        <w:t xml:space="preserve">, a dužnik nema imovine dovoljne ni za namirenje troškova stečajnog postupka, predložio je stečajnom sucu, sukladno članku 132. Stečajnog zakona donošenje rješenja o otvaranju i zaključenju stečajnog postupka nad dužnikom. </w:t>
      </w:r>
    </w:p>
    <w:p w:rsidRDefault="00920FB0" w:rsidP="00920FB0" w:rsidR="00920FB0">
      <w:pPr>
        <w:ind w:firstLine="708"/>
        <w:jc w:val="both"/>
      </w:pPr>
    </w:p>
    <w:p w:rsidRDefault="006507FD" w:rsidP="006507FD" w:rsidR="00BE1684">
      <w:pPr>
        <w:ind w:firstLine="708"/>
        <w:jc w:val="both"/>
        <w:rPr>
          <w:bCs/>
        </w:rPr>
      </w:pPr>
      <w:r>
        <w:rPr>
          <w:bCs/>
        </w:rPr>
        <w:t>Sud je izvršio uvid u spis i dokumente u spisu i to: Zahtjev za provedbu skraćenog stečajnoga postupka od 2</w:t>
      </w:r>
      <w:r w:rsidR="00E277EC">
        <w:rPr>
          <w:bCs/>
        </w:rPr>
        <w:t>0</w:t>
      </w:r>
      <w:r>
        <w:rPr>
          <w:bCs/>
        </w:rPr>
        <w:t>.0</w:t>
      </w:r>
      <w:r w:rsidR="00E277EC">
        <w:rPr>
          <w:bCs/>
        </w:rPr>
        <w:t>6</w:t>
      </w:r>
      <w:r>
        <w:rPr>
          <w:bCs/>
        </w:rPr>
        <w:t xml:space="preserve">.2017., Izvadak iz sudskog registra od </w:t>
      </w:r>
      <w:r w:rsidR="00AC5511">
        <w:rPr>
          <w:bCs/>
        </w:rPr>
        <w:t>03</w:t>
      </w:r>
      <w:r>
        <w:rPr>
          <w:bCs/>
        </w:rPr>
        <w:t>.0</w:t>
      </w:r>
      <w:r w:rsidR="00AC5511">
        <w:rPr>
          <w:bCs/>
        </w:rPr>
        <w:t>7</w:t>
      </w:r>
      <w:r>
        <w:rPr>
          <w:bCs/>
        </w:rPr>
        <w:t xml:space="preserve">.2017., dopis ŽDO u </w:t>
      </w:r>
      <w:r w:rsidR="00AC5511">
        <w:rPr>
          <w:bCs/>
        </w:rPr>
        <w:t>Osijeku</w:t>
      </w:r>
      <w:r>
        <w:rPr>
          <w:bCs/>
        </w:rPr>
        <w:t xml:space="preserve"> od </w:t>
      </w:r>
      <w:r w:rsidR="00AC5511">
        <w:rPr>
          <w:bCs/>
        </w:rPr>
        <w:t>28</w:t>
      </w:r>
      <w:r>
        <w:rPr>
          <w:bCs/>
        </w:rPr>
        <w:t>.0</w:t>
      </w:r>
      <w:r w:rsidR="00AC5511">
        <w:rPr>
          <w:bCs/>
        </w:rPr>
        <w:t>7</w:t>
      </w:r>
      <w:r>
        <w:rPr>
          <w:bCs/>
        </w:rPr>
        <w:t xml:space="preserve">.2017., Prijedlog vjerovnika za otvaranje stečajnoga postupka od </w:t>
      </w:r>
      <w:r w:rsidR="00BE1684">
        <w:rPr>
          <w:bCs/>
        </w:rPr>
        <w:t>27</w:t>
      </w:r>
      <w:r>
        <w:rPr>
          <w:bCs/>
        </w:rPr>
        <w:t>.0</w:t>
      </w:r>
      <w:r w:rsidR="00BE1684">
        <w:rPr>
          <w:bCs/>
        </w:rPr>
        <w:t>7</w:t>
      </w:r>
      <w:r>
        <w:rPr>
          <w:bCs/>
        </w:rPr>
        <w:t xml:space="preserve">.2017. s prilozima, Izvadak iz sudskog registra od 11.01.2018., </w:t>
      </w:r>
      <w:proofErr w:type="spellStart"/>
      <w:r>
        <w:rPr>
          <w:bCs/>
        </w:rPr>
        <w:t>eBlokade</w:t>
      </w:r>
      <w:proofErr w:type="spellEnd"/>
      <w:r>
        <w:rPr>
          <w:bCs/>
        </w:rPr>
        <w:t xml:space="preserve"> od 11.01.2018., </w:t>
      </w:r>
      <w:r w:rsidR="00BE1684">
        <w:rPr>
          <w:bCs/>
        </w:rPr>
        <w:t>Izvješće privremenog stečajnog upravitelja od 19.02.2018.,</w:t>
      </w:r>
      <w:r w:rsidR="008157DB">
        <w:rPr>
          <w:bCs/>
        </w:rPr>
        <w:t xml:space="preserve"> Potvrdu o blokadi računa i novčanih sredstava </w:t>
      </w:r>
      <w:proofErr w:type="spellStart"/>
      <w:r w:rsidR="008157DB">
        <w:rPr>
          <w:bCs/>
        </w:rPr>
        <w:t>ovršenika</w:t>
      </w:r>
      <w:proofErr w:type="spellEnd"/>
      <w:r w:rsidR="008157DB">
        <w:rPr>
          <w:bCs/>
        </w:rPr>
        <w:t xml:space="preserve"> od 09.02.2018., Potvrdu Općinskog suda u Osijeku </w:t>
      </w:r>
      <w:r w:rsidR="00EB5E47">
        <w:rPr>
          <w:bCs/>
        </w:rPr>
        <w:t xml:space="preserve">ZK </w:t>
      </w:r>
      <w:r w:rsidR="008157DB">
        <w:rPr>
          <w:bCs/>
        </w:rPr>
        <w:t>odjel Osijek od 08.02.2018.,</w:t>
      </w:r>
      <w:r w:rsidR="00B40EB0">
        <w:rPr>
          <w:bCs/>
        </w:rPr>
        <w:t xml:space="preserve"> Očevidnik o redoslije</w:t>
      </w:r>
      <w:r w:rsidR="00EB5E47">
        <w:rPr>
          <w:bCs/>
        </w:rPr>
        <w:t>du</w:t>
      </w:r>
      <w:r w:rsidR="00B40EB0">
        <w:rPr>
          <w:bCs/>
        </w:rPr>
        <w:t xml:space="preserve"> plaćanja sa obr</w:t>
      </w:r>
      <w:r w:rsidR="009A42DB">
        <w:rPr>
          <w:bCs/>
        </w:rPr>
        <w:t xml:space="preserve">ačunatom kamatom od 09.02.2018., </w:t>
      </w:r>
      <w:r w:rsidR="007C2138">
        <w:rPr>
          <w:bCs/>
        </w:rPr>
        <w:t xml:space="preserve">stanje računa poreznog obveznika na dan 13.02.2018., </w:t>
      </w:r>
      <w:proofErr w:type="spellStart"/>
      <w:r w:rsidR="005B7FED">
        <w:rPr>
          <w:bCs/>
        </w:rPr>
        <w:t>Prokazni</w:t>
      </w:r>
      <w:proofErr w:type="spellEnd"/>
      <w:r w:rsidR="005B7FED">
        <w:rPr>
          <w:bCs/>
        </w:rPr>
        <w:t xml:space="preserve"> p</w:t>
      </w:r>
      <w:r w:rsidR="00501F54">
        <w:rPr>
          <w:bCs/>
        </w:rPr>
        <w:t>o</w:t>
      </w:r>
      <w:r w:rsidR="005B7FED">
        <w:rPr>
          <w:bCs/>
        </w:rPr>
        <w:t xml:space="preserve">pis imovine od 15.02.2018., Uvjerenje MUP-a PU Osječko-baranjska Sektor upravnih i inspekcijskih poslova od 07.02.2018., </w:t>
      </w:r>
      <w:proofErr w:type="spellStart"/>
      <w:r w:rsidR="006457BB">
        <w:rPr>
          <w:bCs/>
        </w:rPr>
        <w:t>eBlokade</w:t>
      </w:r>
      <w:proofErr w:type="spellEnd"/>
      <w:r w:rsidR="006457BB">
        <w:rPr>
          <w:bCs/>
        </w:rPr>
        <w:t xml:space="preserve"> na dan 17.05.2018. </w:t>
      </w:r>
    </w:p>
    <w:p w:rsidRDefault="00920FB0" w:rsidP="00920FB0" w:rsidR="00920FB0">
      <w:pPr>
        <w:jc w:val="both"/>
        <w:rPr>
          <w:bCs/>
        </w:rPr>
      </w:pPr>
    </w:p>
    <w:p w:rsidRDefault="00B36410" w:rsidP="00920FB0" w:rsidR="00B36410">
      <w:pPr>
        <w:jc w:val="both"/>
      </w:pPr>
    </w:p>
    <w:p w:rsidRDefault="00920FB0" w:rsidP="00920FB0" w:rsidR="00920FB0">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F228E3">
        <w:rPr>
          <w:bCs/>
        </w:rPr>
        <w:t xml:space="preserve"> 7 St-1440/17-16 od 16. travnja 2018. </w:t>
      </w:r>
      <w:r>
        <w:rPr>
          <w:bCs/>
        </w:rPr>
        <w:t xml:space="preserve">godine, koje rješenje je objavljeno na e-oglasnoj ploči suda </w:t>
      </w:r>
      <w:r w:rsidR="00F228E3">
        <w:rPr>
          <w:bCs/>
        </w:rPr>
        <w:t>16. travnja 2018. godine</w:t>
      </w:r>
      <w:r>
        <w:rPr>
          <w:bCs/>
        </w:rPr>
        <w:t xml:space="preserve"> pozvao osobe koje imaju pravni interes da se provede stečajni postupak nad dužnikom da u roku od 15 dana uplate na sudski depozit kod ovoga suda ukupan iznos od </w:t>
      </w:r>
      <w:r w:rsidR="00F228E3">
        <w:t xml:space="preserve">25.610,00 </w:t>
      </w:r>
      <w:r>
        <w:rPr>
          <w:bCs/>
        </w:rPr>
        <w:t xml:space="preserve">kn predujma za namirenje troškova prethodnoga i otvorenoga stečajnog postupka, a koje troškove čini: </w:t>
      </w:r>
    </w:p>
    <w:p w:rsidRDefault="00F228E3" w:rsidP="00F228E3" w:rsidR="00F228E3">
      <w:pPr>
        <w:pStyle w:val="Odlomakpopisa"/>
        <w:numPr>
          <w:ilvl w:val="0"/>
          <w:numId w:val="42"/>
        </w:numPr>
        <w:spacing w:after="240"/>
        <w:jc w:val="both"/>
      </w:pPr>
      <w:r>
        <w:t>naknada banke za otvaranje i zatvaranje računa – u iznosu od 500,00 kn u skladu s prosječnom naknadom prema Cjeniku financijskih institucija za usluge platnog prometa na tržištu</w:t>
      </w:r>
    </w:p>
    <w:p w:rsidRDefault="00F228E3" w:rsidP="00F228E3" w:rsidR="00F228E3">
      <w:pPr>
        <w:pStyle w:val="Odlomakpopisa"/>
        <w:numPr>
          <w:ilvl w:val="0"/>
          <w:numId w:val="42"/>
        </w:numPr>
        <w:spacing w:after="240"/>
        <w:jc w:val="both"/>
      </w:pPr>
      <w:r>
        <w:t>trošak izrade pečata u iznosu od 150,00 kn u skladu s prosječnom važećom cijenom takvih usluga na tržištu</w:t>
      </w:r>
    </w:p>
    <w:p w:rsidRDefault="00F228E3" w:rsidP="00F228E3" w:rsidR="00F228E3">
      <w:pPr>
        <w:pStyle w:val="Odlomakpopisa"/>
        <w:numPr>
          <w:ilvl w:val="0"/>
          <w:numId w:val="42"/>
        </w:numPr>
        <w:spacing w:after="240"/>
        <w:jc w:val="both"/>
      </w:pPr>
      <w:r>
        <w:t>trošak knjigovodstvenih usluga – mjesečno 500,00 kn + PDV x 12 mjeseci u iznosu od 7.500,00 kn u skladu s prosječnom cijenom takvih usluga na tržištu</w:t>
      </w:r>
    </w:p>
    <w:p w:rsidRDefault="00F228E3" w:rsidP="00F228E3" w:rsidR="00F228E3">
      <w:pPr>
        <w:pStyle w:val="Odlomakpopisa"/>
        <w:numPr>
          <w:ilvl w:val="0"/>
          <w:numId w:val="42"/>
        </w:numPr>
        <w:spacing w:after="240"/>
        <w:jc w:val="both"/>
      </w:pPr>
      <w:r>
        <w:t>nagrada stečajnom upravitelju – čl. 7. Uredbe u iznosu od 10.000,00 kn</w:t>
      </w:r>
    </w:p>
    <w:p w:rsidRDefault="00F228E3" w:rsidP="00F228E3" w:rsidR="00F228E3">
      <w:pPr>
        <w:pStyle w:val="Odlomakpopisa"/>
        <w:numPr>
          <w:ilvl w:val="0"/>
          <w:numId w:val="42"/>
        </w:numPr>
        <w:spacing w:after="240"/>
        <w:jc w:val="both"/>
      </w:pPr>
      <w:r>
        <w:t>jednokratna nagrada privremenom stečajnom upravitelju za obavljene poslove u prethodnom stečajnom postupku, čl. 4. Uredba o kriterijima i načinu obračuna i plaćanja nagrade stečajnim upraviteljima (Narodne novine 105/15) u bruto iznosu od 3.500,00 kn</w:t>
      </w:r>
    </w:p>
    <w:p w:rsidRDefault="00F228E3" w:rsidP="00F228E3" w:rsidR="00F228E3">
      <w:pPr>
        <w:pStyle w:val="Odlomakpopisa"/>
        <w:numPr>
          <w:ilvl w:val="0"/>
          <w:numId w:val="42"/>
        </w:numPr>
        <w:jc w:val="both"/>
      </w:pPr>
      <w:r>
        <w:t>arhiviranje dokumentacije – (pohrana dokumentacije u skladu sa Zakonom o arhivskom gradivu i arhivima prema Cjeniku u iznosu od 1.500,00 kn.</w:t>
      </w:r>
    </w:p>
    <w:p w:rsidRDefault="00F228E3" w:rsidP="00F228E3" w:rsidR="00F228E3">
      <w:pPr>
        <w:pStyle w:val="Odlomakpopisa"/>
        <w:numPr>
          <w:ilvl w:val="0"/>
          <w:numId w:val="42"/>
        </w:numPr>
        <w:spacing w:after="240"/>
        <w:jc w:val="both"/>
      </w:pPr>
      <w:r>
        <w:t xml:space="preserve">paušalna sudska pristojba u stečajnom postupku, </w:t>
      </w:r>
      <w:proofErr w:type="spellStart"/>
      <w:r>
        <w:t>Tbr</w:t>
      </w:r>
      <w:proofErr w:type="spellEnd"/>
      <w:r>
        <w:t>. 24. Zakona o sudskim pristojbama u iznosu od 2.000,00 kn</w:t>
      </w:r>
    </w:p>
    <w:p w:rsidRDefault="00F228E3" w:rsidP="00F228E3" w:rsidR="00920FB0">
      <w:pPr>
        <w:pStyle w:val="Odlomakpopisa"/>
        <w:numPr>
          <w:ilvl w:val="0"/>
          <w:numId w:val="42"/>
        </w:numPr>
        <w:spacing w:after="240"/>
        <w:jc w:val="both"/>
      </w:pPr>
      <w:r>
        <w:t>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920FB0" w:rsidP="00920FB0" w:rsidR="00920FB0">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920FB0" w:rsidP="00920FB0" w:rsidR="00920FB0">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333FC5" w:rsidP="00333FC5" w:rsidR="00333FC5">
      <w:pPr>
        <w:ind w:firstLine="708"/>
        <w:jc w:val="both"/>
      </w:pPr>
      <w:r>
        <w:t xml:space="preserve">Za stečajnog upravitelja, automatskim odabirom promjenom uloge, imenovan je </w:t>
      </w:r>
      <w:r w:rsidRPr="005E6406">
        <w:t xml:space="preserve">Filip Babić </w:t>
      </w:r>
      <w:r w:rsidRPr="005E6406">
        <w:rPr>
          <w:bCs/>
        </w:rPr>
        <w:t>OIB: 57093086582, Osijek</w:t>
      </w:r>
      <w:r w:rsidRPr="005E6406">
        <w:t>, Trg bana Josipa Jelačića 18</w:t>
      </w:r>
      <w:r>
        <w:t xml:space="preserve"> s liste A stečajnih upravitelja </w:t>
      </w:r>
      <w:r>
        <w:lastRenderedPageBreak/>
        <w:t xml:space="preserve">za područje nadležnosti ovoga suda a sukladno čl. 84. st. 1. u vezi s čl. 85. st. 2. SZ-a te je odlučeno kao u </w:t>
      </w:r>
      <w:proofErr w:type="spellStart"/>
      <w:r>
        <w:t>toč</w:t>
      </w:r>
      <w:proofErr w:type="spellEnd"/>
      <w:r>
        <w:t xml:space="preserve">. 2. izreke.  </w:t>
      </w:r>
    </w:p>
    <w:p w:rsidRDefault="001D73F8" w:rsidP="00DB33EE" w:rsidR="001D73F8" w:rsidRPr="00A75E8F">
      <w:pPr>
        <w:jc w:val="both"/>
      </w:pPr>
    </w:p>
    <w:p w:rsidRDefault="009E1015" w:rsidP="009E1015" w:rsidR="009E1015">
      <w:pPr>
        <w:pStyle w:val="Tijeloteksta"/>
        <w:jc w:val="center"/>
        <w:rPr>
          <w:sz w:val="24"/>
        </w:rPr>
      </w:pPr>
      <w:r w:rsidRPr="00A75E8F">
        <w:rPr>
          <w:sz w:val="24"/>
        </w:rPr>
        <w:t xml:space="preserve">U Osijeku </w:t>
      </w:r>
      <w:r w:rsidR="001B45FD" w:rsidRPr="00A75E8F">
        <w:rPr>
          <w:sz w:val="24"/>
        </w:rPr>
        <w:t>1</w:t>
      </w:r>
      <w:r w:rsidR="00986DE6">
        <w:rPr>
          <w:sz w:val="24"/>
        </w:rPr>
        <w:t>7</w:t>
      </w:r>
      <w:r w:rsidR="001B45FD" w:rsidRPr="00A75E8F">
        <w:rPr>
          <w:sz w:val="24"/>
        </w:rPr>
        <w:t>. svibnja</w:t>
      </w:r>
      <w:r w:rsidR="00D4437F" w:rsidRPr="00A75E8F">
        <w:rPr>
          <w:sz w:val="24"/>
        </w:rPr>
        <w:t xml:space="preserve"> 2018.</w:t>
      </w:r>
      <w:r w:rsidRPr="00A75E8F">
        <w:rPr>
          <w:sz w:val="24"/>
        </w:rPr>
        <w:t xml:space="preserve"> </w:t>
      </w:r>
    </w:p>
    <w:p w:rsidRDefault="0048463B" w:rsidP="009E1015" w:rsidR="0048463B">
      <w:pPr>
        <w:jc w:val="center"/>
      </w:pPr>
    </w:p>
    <w:p w:rsidRDefault="009E1015" w:rsidP="009E1015" w:rsidR="009E1015" w:rsidRPr="00A75E8F">
      <w:pPr>
        <w:jc w:val="center"/>
      </w:pPr>
      <w:r w:rsidRPr="00A75E8F">
        <w:t xml:space="preserve">                                                                                    </w:t>
      </w:r>
      <w:r w:rsidR="00FF797E" w:rsidRPr="00A75E8F">
        <w:t xml:space="preserve">  </w:t>
      </w:r>
      <w:r w:rsidRPr="00A75E8F">
        <w:t>STEČAJNI SUDAC</w:t>
      </w:r>
    </w:p>
    <w:p w:rsidRDefault="009E1015" w:rsidP="009E1015" w:rsidR="009E1015" w:rsidRPr="00A75E8F">
      <w:pPr>
        <w:ind w:left="4956"/>
        <w:jc w:val="center"/>
      </w:pPr>
      <w:r w:rsidRPr="00A75E8F">
        <w:t xml:space="preserve">       mr. sc. Boris Vuković</w:t>
      </w:r>
      <w:bookmarkStart w:name="_GoBack" w:id="0"/>
      <w:bookmarkEnd w:id="0"/>
    </w:p>
    <w:p w:rsidRDefault="00E32BC5" w:rsidP="009E1015" w:rsidR="00E32BC5" w:rsidRPr="00A75E8F">
      <w:pPr>
        <w:jc w:val="both"/>
      </w:pPr>
    </w:p>
    <w:p w:rsidRDefault="009E1015" w:rsidP="009E1015" w:rsidR="009E1015" w:rsidRPr="00A75E8F">
      <w:pPr>
        <w:jc w:val="both"/>
      </w:pPr>
      <w:r w:rsidRPr="00A75E8F">
        <w:t xml:space="preserve">Zapisničar: Danijela Špeletić                                          </w:t>
      </w:r>
    </w:p>
    <w:p w:rsidRDefault="009E1015" w:rsidP="009E1015" w:rsidR="0048463B">
      <w:pPr>
        <w:jc w:val="both"/>
        <w:rPr>
          <w:color w:val="000000"/>
        </w:rPr>
      </w:pPr>
      <w:r w:rsidRPr="00A75E8F">
        <w:rPr>
          <w:color w:val="000000"/>
        </w:rPr>
        <w:t xml:space="preserve">   </w:t>
      </w:r>
    </w:p>
    <w:p w:rsidRDefault="00EB2B0F" w:rsidP="009E1015" w:rsidR="00EB2B0F">
      <w:pPr>
        <w:jc w:val="both"/>
        <w:rPr>
          <w:color w:val="000000"/>
        </w:rPr>
      </w:pPr>
    </w:p>
    <w:p w:rsidRDefault="00EB2B0F" w:rsidP="009E1015" w:rsidR="00EB2B0F" w:rsidRPr="00A75E8F">
      <w:pPr>
        <w:jc w:val="both"/>
        <w:rPr>
          <w:color w:val="000000"/>
        </w:rPr>
      </w:pPr>
    </w:p>
    <w:p w:rsidRDefault="009E1015" w:rsidP="009E1015" w:rsidR="009E1015" w:rsidRPr="00A75E8F">
      <w:pPr>
        <w:rPr>
          <w:lang w:eastAsia="x-none" w:val="x-none"/>
        </w:rPr>
      </w:pPr>
      <w:r w:rsidRPr="00A75E8F">
        <w:rPr>
          <w:lang w:eastAsia="x-none" w:val="x-none"/>
        </w:rPr>
        <w:t>UPUTA O PRAVNOM LIJEKU:</w:t>
      </w:r>
    </w:p>
    <w:p w:rsidRDefault="009E1015" w:rsidP="009E1015" w:rsidR="009E1015" w:rsidRPr="005A663D">
      <w:pPr>
        <w:jc w:val="both"/>
        <w:rPr>
          <w:lang w:eastAsia="x-none"/>
        </w:rPr>
      </w:pPr>
      <w:r w:rsidRPr="00A75E8F">
        <w:rPr>
          <w:lang w:eastAsia="x-none" w:val="x-none"/>
        </w:rPr>
        <w:t>Protiv ovog rješenja može nezadovoljna stranka uložiti žalbu Visokom trgovačkom sudu Republike Hrvatske u Zagrebu u roku od 8 dana pismeno u 3 primjerka putem ovoga suda.</w:t>
      </w:r>
    </w:p>
    <w:p w:rsidRDefault="001D73F8" w:rsidP="009E1015" w:rsidR="001D73F8" w:rsidRPr="00A75E8F">
      <w:pPr>
        <w:rPr>
          <w:lang w:eastAsia="x-none"/>
        </w:rPr>
      </w:pPr>
    </w:p>
    <w:p w:rsidRDefault="00560A37" w:rsidP="00560A37" w:rsidR="00560A37" w:rsidRPr="00A75E8F">
      <w:pPr>
        <w:jc w:val="both"/>
      </w:pPr>
      <w:r w:rsidRPr="00A75E8F">
        <w:t>DNA:</w:t>
      </w:r>
    </w:p>
    <w:p w:rsidRDefault="001D73F8" w:rsidP="001D73F8" w:rsidR="001D73F8">
      <w:r w:rsidRPr="00DB33EE">
        <w:t>-</w:t>
      </w:r>
      <w:r w:rsidRPr="00DB33EE">
        <w:tab/>
        <w:t xml:space="preserve">Stečajni upravitelj </w:t>
      </w:r>
      <w:r w:rsidRPr="00DB33EE">
        <w:rPr>
          <w:color w:val="000000"/>
        </w:rPr>
        <w:t>Filip Babić, Osijek, Trg bana Josipa Jelačića 18</w:t>
      </w:r>
    </w:p>
    <w:p w:rsidRDefault="001D73F8" w:rsidP="001D73F8" w:rsidR="001D73F8">
      <w:pPr>
        <w:jc w:val="both"/>
      </w:pPr>
      <w:r>
        <w:t>-</w:t>
      </w:r>
      <w:r>
        <w:tab/>
        <w:t>Dužnik SILEX d.o.o., Osijek, Vij. Petrove Gore 11</w:t>
      </w:r>
    </w:p>
    <w:p w:rsidRDefault="001D73F8" w:rsidP="001D73F8" w:rsidR="001D73F8">
      <w:pPr>
        <w:rPr>
          <w:color w:val="000000"/>
        </w:rPr>
      </w:pPr>
      <w:r>
        <w:t>-</w:t>
      </w:r>
      <w:r>
        <w:tab/>
        <w:t xml:space="preserve">Zakonski zastupnik dužnika </w:t>
      </w:r>
      <w:r>
        <w:rPr>
          <w:color w:val="000000"/>
        </w:rPr>
        <w:t>Mirko Crnković, Osijek, Vij. Petrove Gore 11</w:t>
      </w:r>
    </w:p>
    <w:p w:rsidRDefault="001D73F8" w:rsidP="001D73F8" w:rsidR="001D73F8">
      <w:r>
        <w:t>-</w:t>
      </w:r>
      <w:r>
        <w:tab/>
        <w:t>e-oglasna ploča</w:t>
      </w:r>
    </w:p>
    <w:p w:rsidRDefault="001D73F8" w:rsidP="001D73F8" w:rsidR="001D73F8" w:rsidRPr="001D73F8">
      <w:pPr>
        <w:rPr>
          <w:b/>
          <w:u w:val="single"/>
        </w:rPr>
      </w:pPr>
      <w:r>
        <w:t>-</w:t>
      </w:r>
      <w:r>
        <w:tab/>
        <w:t xml:space="preserve">Registru – elektroničkim putem </w:t>
      </w:r>
      <w:r w:rsidRPr="001D73F8">
        <w:rPr>
          <w:b/>
          <w:u w:val="single"/>
        </w:rPr>
        <w:t>odmah i nakon pravomoćnosti</w:t>
      </w:r>
    </w:p>
    <w:p w:rsidRDefault="001D73F8" w:rsidP="001D73F8" w:rsidR="001D73F8">
      <w:r>
        <w:t>-</w:t>
      </w:r>
      <w:r>
        <w:tab/>
        <w:t>ŽDO GUO Osijek</w:t>
      </w:r>
    </w:p>
    <w:p w:rsidRDefault="001D73F8" w:rsidP="001D73F8" w:rsidR="001D73F8">
      <w:r>
        <w:t>-</w:t>
      </w:r>
      <w:r>
        <w:tab/>
        <w:t>Porezna uprava Osijek</w:t>
      </w:r>
    </w:p>
    <w:p w:rsidRDefault="001D73F8" w:rsidP="001D73F8" w:rsidR="001D73F8" w:rsidRPr="001D73F8">
      <w:pPr>
        <w:rPr>
          <w:b/>
        </w:rPr>
      </w:pPr>
      <w:r>
        <w:t>-</w:t>
      </w:r>
      <w:r>
        <w:tab/>
        <w:t xml:space="preserve">RH Ministarstvo pravosuđa </w:t>
      </w:r>
      <w:proofErr w:type="spellStart"/>
      <w:r w:rsidRPr="001D73F8">
        <w:rPr>
          <w:b/>
        </w:rPr>
        <w:t>elek</w:t>
      </w:r>
      <w:proofErr w:type="spellEnd"/>
      <w:r w:rsidRPr="001D73F8">
        <w:rPr>
          <w:b/>
        </w:rPr>
        <w:t>. poštom</w:t>
      </w:r>
    </w:p>
    <w:p w:rsidRDefault="001D73F8" w:rsidP="001D73F8" w:rsidR="001D73F8">
      <w:r>
        <w:t>-</w:t>
      </w:r>
      <w:r>
        <w:tab/>
        <w:t>Riješeno otvaranjem i zaključenjem</w:t>
      </w:r>
    </w:p>
    <w:p w:rsidRDefault="001D73F8" w:rsidP="001D73F8" w:rsidR="00671A4A" w:rsidRPr="00A75E8F">
      <w:r>
        <w:t>-</w:t>
      </w:r>
      <w:r>
        <w:tab/>
        <w:t>kal. 08.08.2018.</w:t>
      </w:r>
    </w:p>
    <w:sectPr w:rsidSect="00606835" w:rsidR="00671A4A" w:rsidRPr="00A75E8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CD0" w:rsidR="00B86CD0">
      <w:r>
        <w:separator/>
      </w:r>
    </w:p>
  </w:endnote>
  <w:endnote w:id="0" w:type="continuationSeparator">
    <w:p w:rsidRDefault="00B86CD0" w:rsidR="00B86C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CD0" w:rsidR="00B86CD0">
      <w:r>
        <w:separator/>
      </w:r>
    </w:p>
  </w:footnote>
  <w:footnote w:id="0" w:type="continuationSeparator">
    <w:p w:rsidRDefault="00B86CD0" w:rsidR="00B86C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663D">
      <w:rPr>
        <w:rStyle w:val="Brojstranice"/>
        <w:noProof/>
      </w:rPr>
      <w:t>5</w:t>
    </w:r>
    <w:r>
      <w:rPr>
        <w:rStyle w:val="Brojstranice"/>
      </w:rPr>
      <w:fldChar w:fldCharType="end"/>
    </w:r>
  </w:p>
  <w:p w:rsidRDefault="00BF3E59" w:rsidP="00AD19CF" w:rsidR="005037E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1D73F8">
      <w:t>7 St-1440/17-18</w:t>
    </w:r>
  </w:p>
  <w:p w:rsidRDefault="00A75E8F" w:rsidP="00AD19CF" w:rsidR="00A75E8F">
    <w:pPr>
      <w:jc w:val="right"/>
    </w:pPr>
  </w:p>
  <w:p w:rsidRDefault="005037E9" w:rsidP="00763AA1" w:rsidR="005037E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E66930">
      <w:t>14</w:t>
    </w:r>
    <w:r w:rsidR="001D73F8">
      <w:t>40</w:t>
    </w:r>
    <w:r w:rsidR="00634DB9">
      <w:t>/1</w:t>
    </w:r>
    <w:r w:rsidR="006D0CA8">
      <w:t>7</w:t>
    </w:r>
    <w:r w:rsidR="00634DB9">
      <w:t>-</w:t>
    </w:r>
    <w:r w:rsidR="001D73F8">
      <w:t>18</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4C26044"/>
    <w:multiLevelType w:val="hybridMultilevel"/>
    <w:tmpl w:val="765E62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5E897A18"/>
    <w:multiLevelType w:val="hybridMultilevel"/>
    <w:tmpl w:val="24BEDE16"/>
    <w:lvl w:tplc="377AD44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7">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1">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6"/>
  </w:num>
  <w:num w:numId="12">
    <w:abstractNumId w:val="17"/>
  </w:num>
  <w:num w:numId="13">
    <w:abstractNumId w:val="10"/>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6"/>
  </w:num>
  <w:num w:numId="19">
    <w:abstractNumId w:val="16"/>
  </w:num>
  <w:num w:numId="20">
    <w:abstractNumId w:val="16"/>
  </w:num>
  <w:num w:numId="21">
    <w:abstractNumId w:val="21"/>
  </w:num>
  <w:num w:numId="22">
    <w:abstractNumId w:val="16"/>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1"/>
  </w:num>
  <w:num w:numId="26">
    <w:abstractNumId w:val="16"/>
  </w:num>
  <w:num w:numId="27">
    <w:abstractNumId w:val="12"/>
  </w:num>
  <w:num w:numId="28">
    <w:abstractNumId w:val="16"/>
  </w:num>
  <w:num w:numId="29">
    <w:abstractNumId w:val="16"/>
  </w:num>
  <w:num w:numId="30">
    <w:abstractNumId w:val="12"/>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5"/>
  </w:num>
  <w:num w:numId="41">
    <w:abstractNumId w:val="5"/>
  </w:num>
  <w:num w:numId="42">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E9C"/>
    <w:rsid w:val="00010F89"/>
    <w:rsid w:val="00012AB1"/>
    <w:rsid w:val="00012DD8"/>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4B6B"/>
    <w:rsid w:val="000350A4"/>
    <w:rsid w:val="00035129"/>
    <w:rsid w:val="00041B1E"/>
    <w:rsid w:val="00042B7F"/>
    <w:rsid w:val="00045B24"/>
    <w:rsid w:val="000471D3"/>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14F4"/>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62"/>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4BD1"/>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317F"/>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0456"/>
    <w:rsid w:val="0018135D"/>
    <w:rsid w:val="00181463"/>
    <w:rsid w:val="001816D6"/>
    <w:rsid w:val="0018193E"/>
    <w:rsid w:val="00181C61"/>
    <w:rsid w:val="00183590"/>
    <w:rsid w:val="00184AB1"/>
    <w:rsid w:val="00184D56"/>
    <w:rsid w:val="00184F3E"/>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45BA"/>
    <w:rsid w:val="001A619E"/>
    <w:rsid w:val="001A6DE1"/>
    <w:rsid w:val="001A7299"/>
    <w:rsid w:val="001A7D53"/>
    <w:rsid w:val="001B1AAC"/>
    <w:rsid w:val="001B1BBC"/>
    <w:rsid w:val="001B22AA"/>
    <w:rsid w:val="001B2C62"/>
    <w:rsid w:val="001B33F4"/>
    <w:rsid w:val="001B394E"/>
    <w:rsid w:val="001B45FD"/>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73F8"/>
    <w:rsid w:val="001D7981"/>
    <w:rsid w:val="001E12BE"/>
    <w:rsid w:val="001E2409"/>
    <w:rsid w:val="001E51F4"/>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6FC9"/>
    <w:rsid w:val="00207E31"/>
    <w:rsid w:val="00210EAC"/>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5283"/>
    <w:rsid w:val="002367AD"/>
    <w:rsid w:val="002370B4"/>
    <w:rsid w:val="002374B2"/>
    <w:rsid w:val="00237AB3"/>
    <w:rsid w:val="002400AA"/>
    <w:rsid w:val="00241AA9"/>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697"/>
    <w:rsid w:val="00267D06"/>
    <w:rsid w:val="002711F2"/>
    <w:rsid w:val="00272227"/>
    <w:rsid w:val="00272A75"/>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66B4"/>
    <w:rsid w:val="002B0DAF"/>
    <w:rsid w:val="002B1E2E"/>
    <w:rsid w:val="002B32C7"/>
    <w:rsid w:val="002B4168"/>
    <w:rsid w:val="002B4316"/>
    <w:rsid w:val="002B7FFE"/>
    <w:rsid w:val="002C1787"/>
    <w:rsid w:val="002C309E"/>
    <w:rsid w:val="002C3A38"/>
    <w:rsid w:val="002C46EC"/>
    <w:rsid w:val="002C496F"/>
    <w:rsid w:val="002C5672"/>
    <w:rsid w:val="002C683E"/>
    <w:rsid w:val="002D1633"/>
    <w:rsid w:val="002D270B"/>
    <w:rsid w:val="002D4076"/>
    <w:rsid w:val="002D50AA"/>
    <w:rsid w:val="002D684D"/>
    <w:rsid w:val="002D6A0B"/>
    <w:rsid w:val="002D7A01"/>
    <w:rsid w:val="002E0ABF"/>
    <w:rsid w:val="002E2327"/>
    <w:rsid w:val="002E32F1"/>
    <w:rsid w:val="002E4945"/>
    <w:rsid w:val="002E67D0"/>
    <w:rsid w:val="002E741D"/>
    <w:rsid w:val="002F2156"/>
    <w:rsid w:val="002F2C53"/>
    <w:rsid w:val="002F2EA0"/>
    <w:rsid w:val="002F2F7F"/>
    <w:rsid w:val="002F436F"/>
    <w:rsid w:val="002F48B0"/>
    <w:rsid w:val="002F6466"/>
    <w:rsid w:val="00300A40"/>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3FC5"/>
    <w:rsid w:val="00334DA1"/>
    <w:rsid w:val="00336845"/>
    <w:rsid w:val="00337B8C"/>
    <w:rsid w:val="00342017"/>
    <w:rsid w:val="00342279"/>
    <w:rsid w:val="00342932"/>
    <w:rsid w:val="003445E1"/>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2564"/>
    <w:rsid w:val="0037380B"/>
    <w:rsid w:val="00374077"/>
    <w:rsid w:val="0037417F"/>
    <w:rsid w:val="003744E5"/>
    <w:rsid w:val="00374643"/>
    <w:rsid w:val="003749B0"/>
    <w:rsid w:val="003751E5"/>
    <w:rsid w:val="0037535A"/>
    <w:rsid w:val="0037659F"/>
    <w:rsid w:val="0037661F"/>
    <w:rsid w:val="00376CDE"/>
    <w:rsid w:val="00377507"/>
    <w:rsid w:val="003807C3"/>
    <w:rsid w:val="003818D8"/>
    <w:rsid w:val="003825F0"/>
    <w:rsid w:val="0038262D"/>
    <w:rsid w:val="00382E90"/>
    <w:rsid w:val="00384393"/>
    <w:rsid w:val="00386A08"/>
    <w:rsid w:val="00390A0E"/>
    <w:rsid w:val="00390A3D"/>
    <w:rsid w:val="00391418"/>
    <w:rsid w:val="00392066"/>
    <w:rsid w:val="00394C6C"/>
    <w:rsid w:val="00397F89"/>
    <w:rsid w:val="003A0584"/>
    <w:rsid w:val="003A19EE"/>
    <w:rsid w:val="003A1B4C"/>
    <w:rsid w:val="003A248A"/>
    <w:rsid w:val="003A2A8A"/>
    <w:rsid w:val="003A59E5"/>
    <w:rsid w:val="003A7A75"/>
    <w:rsid w:val="003B0694"/>
    <w:rsid w:val="003B0B10"/>
    <w:rsid w:val="003B1229"/>
    <w:rsid w:val="003B12D7"/>
    <w:rsid w:val="003B1C9C"/>
    <w:rsid w:val="003B3410"/>
    <w:rsid w:val="003B41FE"/>
    <w:rsid w:val="003B42DF"/>
    <w:rsid w:val="003B481A"/>
    <w:rsid w:val="003B567A"/>
    <w:rsid w:val="003B5D8A"/>
    <w:rsid w:val="003B65C3"/>
    <w:rsid w:val="003B692D"/>
    <w:rsid w:val="003C0A35"/>
    <w:rsid w:val="003C0FD0"/>
    <w:rsid w:val="003C14CB"/>
    <w:rsid w:val="003C1F87"/>
    <w:rsid w:val="003C3E17"/>
    <w:rsid w:val="003C6E0B"/>
    <w:rsid w:val="003C7070"/>
    <w:rsid w:val="003C7861"/>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366D"/>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4BF8"/>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2D99"/>
    <w:rsid w:val="004458F1"/>
    <w:rsid w:val="0044655B"/>
    <w:rsid w:val="00446619"/>
    <w:rsid w:val="00446B97"/>
    <w:rsid w:val="00446CAF"/>
    <w:rsid w:val="00446E1B"/>
    <w:rsid w:val="00450039"/>
    <w:rsid w:val="004505D5"/>
    <w:rsid w:val="0045066D"/>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0949"/>
    <w:rsid w:val="004717FF"/>
    <w:rsid w:val="00471861"/>
    <w:rsid w:val="0047259C"/>
    <w:rsid w:val="004728FD"/>
    <w:rsid w:val="0047338B"/>
    <w:rsid w:val="00475155"/>
    <w:rsid w:val="0047589D"/>
    <w:rsid w:val="004759E6"/>
    <w:rsid w:val="004766DB"/>
    <w:rsid w:val="0047698A"/>
    <w:rsid w:val="0047790E"/>
    <w:rsid w:val="004779CF"/>
    <w:rsid w:val="00477EE9"/>
    <w:rsid w:val="00481614"/>
    <w:rsid w:val="004819D3"/>
    <w:rsid w:val="00483F8D"/>
    <w:rsid w:val="00484032"/>
    <w:rsid w:val="0048463B"/>
    <w:rsid w:val="00486204"/>
    <w:rsid w:val="00486C17"/>
    <w:rsid w:val="0048705B"/>
    <w:rsid w:val="00487745"/>
    <w:rsid w:val="00487DA1"/>
    <w:rsid w:val="00490410"/>
    <w:rsid w:val="0049291F"/>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4F02"/>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171"/>
    <w:rsid w:val="004E5BB3"/>
    <w:rsid w:val="004E7D28"/>
    <w:rsid w:val="004F0B03"/>
    <w:rsid w:val="004F2AA7"/>
    <w:rsid w:val="004F3C29"/>
    <w:rsid w:val="004F422A"/>
    <w:rsid w:val="004F4826"/>
    <w:rsid w:val="004F5315"/>
    <w:rsid w:val="004F5AF1"/>
    <w:rsid w:val="004F7D7E"/>
    <w:rsid w:val="005013B9"/>
    <w:rsid w:val="00501F54"/>
    <w:rsid w:val="00503088"/>
    <w:rsid w:val="005037E9"/>
    <w:rsid w:val="00504C4B"/>
    <w:rsid w:val="0050594E"/>
    <w:rsid w:val="00506801"/>
    <w:rsid w:val="00507902"/>
    <w:rsid w:val="00510069"/>
    <w:rsid w:val="00510A14"/>
    <w:rsid w:val="00510B11"/>
    <w:rsid w:val="00510D93"/>
    <w:rsid w:val="0051198A"/>
    <w:rsid w:val="0051296B"/>
    <w:rsid w:val="005131C9"/>
    <w:rsid w:val="0051629B"/>
    <w:rsid w:val="005201EE"/>
    <w:rsid w:val="00521318"/>
    <w:rsid w:val="005243C7"/>
    <w:rsid w:val="00525A1C"/>
    <w:rsid w:val="00525CE8"/>
    <w:rsid w:val="0053005B"/>
    <w:rsid w:val="0053094A"/>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3B0"/>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130E"/>
    <w:rsid w:val="00573343"/>
    <w:rsid w:val="0057403E"/>
    <w:rsid w:val="00575576"/>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1C18"/>
    <w:rsid w:val="005A2403"/>
    <w:rsid w:val="005A27F5"/>
    <w:rsid w:val="005A3AAF"/>
    <w:rsid w:val="005A642B"/>
    <w:rsid w:val="005A663D"/>
    <w:rsid w:val="005B03AC"/>
    <w:rsid w:val="005B182C"/>
    <w:rsid w:val="005B23AE"/>
    <w:rsid w:val="005B23DD"/>
    <w:rsid w:val="005B3941"/>
    <w:rsid w:val="005B42E8"/>
    <w:rsid w:val="005B4F87"/>
    <w:rsid w:val="005B76ED"/>
    <w:rsid w:val="005B7DF0"/>
    <w:rsid w:val="005B7FED"/>
    <w:rsid w:val="005C18D4"/>
    <w:rsid w:val="005C38EC"/>
    <w:rsid w:val="005C3ABC"/>
    <w:rsid w:val="005C4492"/>
    <w:rsid w:val="005C4CE3"/>
    <w:rsid w:val="005C6211"/>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6C57"/>
    <w:rsid w:val="005D7190"/>
    <w:rsid w:val="005D754F"/>
    <w:rsid w:val="005E3194"/>
    <w:rsid w:val="005E415E"/>
    <w:rsid w:val="005E5BF8"/>
    <w:rsid w:val="005E6406"/>
    <w:rsid w:val="005E6806"/>
    <w:rsid w:val="005E6A40"/>
    <w:rsid w:val="005F0145"/>
    <w:rsid w:val="005F042C"/>
    <w:rsid w:val="005F07E4"/>
    <w:rsid w:val="005F1567"/>
    <w:rsid w:val="005F1C28"/>
    <w:rsid w:val="005F2AAC"/>
    <w:rsid w:val="005F2E9C"/>
    <w:rsid w:val="005F2EA5"/>
    <w:rsid w:val="005F3006"/>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27A15"/>
    <w:rsid w:val="0063272B"/>
    <w:rsid w:val="00633664"/>
    <w:rsid w:val="00633EF0"/>
    <w:rsid w:val="00634DB9"/>
    <w:rsid w:val="00635365"/>
    <w:rsid w:val="00635D49"/>
    <w:rsid w:val="00637C90"/>
    <w:rsid w:val="00641E46"/>
    <w:rsid w:val="00643096"/>
    <w:rsid w:val="006435B6"/>
    <w:rsid w:val="00644965"/>
    <w:rsid w:val="00644E71"/>
    <w:rsid w:val="006457BB"/>
    <w:rsid w:val="006457EA"/>
    <w:rsid w:val="0064699F"/>
    <w:rsid w:val="00647EBA"/>
    <w:rsid w:val="006507FD"/>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153"/>
    <w:rsid w:val="006B3256"/>
    <w:rsid w:val="006B366E"/>
    <w:rsid w:val="006B3C37"/>
    <w:rsid w:val="006B4B44"/>
    <w:rsid w:val="006B648C"/>
    <w:rsid w:val="006B64FD"/>
    <w:rsid w:val="006B65CE"/>
    <w:rsid w:val="006B72EF"/>
    <w:rsid w:val="006B7989"/>
    <w:rsid w:val="006B7F34"/>
    <w:rsid w:val="006C01E9"/>
    <w:rsid w:val="006C0370"/>
    <w:rsid w:val="006C05C3"/>
    <w:rsid w:val="006C22EB"/>
    <w:rsid w:val="006C3197"/>
    <w:rsid w:val="006C39FE"/>
    <w:rsid w:val="006C52F5"/>
    <w:rsid w:val="006C673E"/>
    <w:rsid w:val="006C7CB1"/>
    <w:rsid w:val="006D0058"/>
    <w:rsid w:val="006D0601"/>
    <w:rsid w:val="006D0CA8"/>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68A9"/>
    <w:rsid w:val="007B784C"/>
    <w:rsid w:val="007C05EF"/>
    <w:rsid w:val="007C0B2F"/>
    <w:rsid w:val="007C1DC5"/>
    <w:rsid w:val="007C2138"/>
    <w:rsid w:val="007C2C1E"/>
    <w:rsid w:val="007C486F"/>
    <w:rsid w:val="007C70C0"/>
    <w:rsid w:val="007C71A8"/>
    <w:rsid w:val="007D0AF9"/>
    <w:rsid w:val="007D1059"/>
    <w:rsid w:val="007D107A"/>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7F798E"/>
    <w:rsid w:val="008015CF"/>
    <w:rsid w:val="00802615"/>
    <w:rsid w:val="0080283C"/>
    <w:rsid w:val="00805CC2"/>
    <w:rsid w:val="008062BF"/>
    <w:rsid w:val="0080767B"/>
    <w:rsid w:val="008122CF"/>
    <w:rsid w:val="008134E3"/>
    <w:rsid w:val="00813745"/>
    <w:rsid w:val="008148F8"/>
    <w:rsid w:val="008157B1"/>
    <w:rsid w:val="008157DB"/>
    <w:rsid w:val="00815BB7"/>
    <w:rsid w:val="00815E2D"/>
    <w:rsid w:val="008160B3"/>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43AF"/>
    <w:rsid w:val="0084606E"/>
    <w:rsid w:val="00851702"/>
    <w:rsid w:val="00851909"/>
    <w:rsid w:val="0085190E"/>
    <w:rsid w:val="00851AF5"/>
    <w:rsid w:val="00851B00"/>
    <w:rsid w:val="00851D34"/>
    <w:rsid w:val="00851F96"/>
    <w:rsid w:val="00852A14"/>
    <w:rsid w:val="00853373"/>
    <w:rsid w:val="00854B04"/>
    <w:rsid w:val="008550F6"/>
    <w:rsid w:val="00855618"/>
    <w:rsid w:val="00855E0B"/>
    <w:rsid w:val="00856E0B"/>
    <w:rsid w:val="0085711C"/>
    <w:rsid w:val="0086164D"/>
    <w:rsid w:val="00862405"/>
    <w:rsid w:val="00862BE1"/>
    <w:rsid w:val="00862CDD"/>
    <w:rsid w:val="0086350F"/>
    <w:rsid w:val="0086546C"/>
    <w:rsid w:val="00866209"/>
    <w:rsid w:val="00870533"/>
    <w:rsid w:val="0087079C"/>
    <w:rsid w:val="00870CA7"/>
    <w:rsid w:val="00871005"/>
    <w:rsid w:val="00872876"/>
    <w:rsid w:val="00873D62"/>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0918"/>
    <w:rsid w:val="00893631"/>
    <w:rsid w:val="00894825"/>
    <w:rsid w:val="00897126"/>
    <w:rsid w:val="008A067A"/>
    <w:rsid w:val="008A07A5"/>
    <w:rsid w:val="008A0AA8"/>
    <w:rsid w:val="008A309F"/>
    <w:rsid w:val="008A342E"/>
    <w:rsid w:val="008A3AB9"/>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1A28"/>
    <w:rsid w:val="008C2A86"/>
    <w:rsid w:val="008C5555"/>
    <w:rsid w:val="008C59C1"/>
    <w:rsid w:val="008C5F8A"/>
    <w:rsid w:val="008C6C31"/>
    <w:rsid w:val="008D0879"/>
    <w:rsid w:val="008D09A6"/>
    <w:rsid w:val="008D11D8"/>
    <w:rsid w:val="008D13DA"/>
    <w:rsid w:val="008D2B0E"/>
    <w:rsid w:val="008D3378"/>
    <w:rsid w:val="008D505F"/>
    <w:rsid w:val="008D5288"/>
    <w:rsid w:val="008D5C45"/>
    <w:rsid w:val="008D5F88"/>
    <w:rsid w:val="008D6062"/>
    <w:rsid w:val="008D7D1E"/>
    <w:rsid w:val="008E086F"/>
    <w:rsid w:val="008E1290"/>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0FB0"/>
    <w:rsid w:val="00921ABC"/>
    <w:rsid w:val="00921BE1"/>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428"/>
    <w:rsid w:val="00941FFA"/>
    <w:rsid w:val="00943607"/>
    <w:rsid w:val="0094493C"/>
    <w:rsid w:val="00944CA0"/>
    <w:rsid w:val="009451CC"/>
    <w:rsid w:val="009474D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811"/>
    <w:rsid w:val="00975D11"/>
    <w:rsid w:val="00976699"/>
    <w:rsid w:val="009767AD"/>
    <w:rsid w:val="00976B8E"/>
    <w:rsid w:val="00976BC0"/>
    <w:rsid w:val="00980CC4"/>
    <w:rsid w:val="00981933"/>
    <w:rsid w:val="00982EDF"/>
    <w:rsid w:val="00983568"/>
    <w:rsid w:val="00983EE2"/>
    <w:rsid w:val="0098486F"/>
    <w:rsid w:val="0098551F"/>
    <w:rsid w:val="009859E3"/>
    <w:rsid w:val="00986DE6"/>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42DB"/>
    <w:rsid w:val="009A5B31"/>
    <w:rsid w:val="009B1BB6"/>
    <w:rsid w:val="009B207E"/>
    <w:rsid w:val="009B20D7"/>
    <w:rsid w:val="009B27F6"/>
    <w:rsid w:val="009B5CB5"/>
    <w:rsid w:val="009B7273"/>
    <w:rsid w:val="009B7525"/>
    <w:rsid w:val="009B7CA4"/>
    <w:rsid w:val="009B7E70"/>
    <w:rsid w:val="009C0ACB"/>
    <w:rsid w:val="009C29E7"/>
    <w:rsid w:val="009C29F0"/>
    <w:rsid w:val="009C3D28"/>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4E9E"/>
    <w:rsid w:val="009F5048"/>
    <w:rsid w:val="009F58D3"/>
    <w:rsid w:val="009F5B5D"/>
    <w:rsid w:val="009F72D8"/>
    <w:rsid w:val="00A0079C"/>
    <w:rsid w:val="00A007A7"/>
    <w:rsid w:val="00A00920"/>
    <w:rsid w:val="00A02121"/>
    <w:rsid w:val="00A02273"/>
    <w:rsid w:val="00A02523"/>
    <w:rsid w:val="00A041AB"/>
    <w:rsid w:val="00A04BA6"/>
    <w:rsid w:val="00A04D7C"/>
    <w:rsid w:val="00A07288"/>
    <w:rsid w:val="00A0740C"/>
    <w:rsid w:val="00A07DF8"/>
    <w:rsid w:val="00A11CF8"/>
    <w:rsid w:val="00A13689"/>
    <w:rsid w:val="00A14BE8"/>
    <w:rsid w:val="00A14DE5"/>
    <w:rsid w:val="00A157D6"/>
    <w:rsid w:val="00A15A89"/>
    <w:rsid w:val="00A16B89"/>
    <w:rsid w:val="00A16DAE"/>
    <w:rsid w:val="00A1773E"/>
    <w:rsid w:val="00A22BB8"/>
    <w:rsid w:val="00A23B44"/>
    <w:rsid w:val="00A240BA"/>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5E8F"/>
    <w:rsid w:val="00A778C5"/>
    <w:rsid w:val="00A8049E"/>
    <w:rsid w:val="00A82042"/>
    <w:rsid w:val="00A820F9"/>
    <w:rsid w:val="00A8350A"/>
    <w:rsid w:val="00A84A3E"/>
    <w:rsid w:val="00A84C26"/>
    <w:rsid w:val="00A850A0"/>
    <w:rsid w:val="00A853A2"/>
    <w:rsid w:val="00A8567B"/>
    <w:rsid w:val="00A86B8B"/>
    <w:rsid w:val="00A872F1"/>
    <w:rsid w:val="00A87F95"/>
    <w:rsid w:val="00A901DC"/>
    <w:rsid w:val="00A914EE"/>
    <w:rsid w:val="00A9309E"/>
    <w:rsid w:val="00A93E91"/>
    <w:rsid w:val="00A93F0F"/>
    <w:rsid w:val="00A94749"/>
    <w:rsid w:val="00A94AB5"/>
    <w:rsid w:val="00A95008"/>
    <w:rsid w:val="00A965E6"/>
    <w:rsid w:val="00AA1BC8"/>
    <w:rsid w:val="00AA1EA2"/>
    <w:rsid w:val="00AA2175"/>
    <w:rsid w:val="00AA2C22"/>
    <w:rsid w:val="00AA3A3B"/>
    <w:rsid w:val="00AA40A5"/>
    <w:rsid w:val="00AA4D94"/>
    <w:rsid w:val="00AA541A"/>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5511"/>
    <w:rsid w:val="00AC6C46"/>
    <w:rsid w:val="00AC7216"/>
    <w:rsid w:val="00AC771F"/>
    <w:rsid w:val="00AC772B"/>
    <w:rsid w:val="00AC79D3"/>
    <w:rsid w:val="00AD0139"/>
    <w:rsid w:val="00AD11D4"/>
    <w:rsid w:val="00AD1960"/>
    <w:rsid w:val="00AD19CF"/>
    <w:rsid w:val="00AD1C1B"/>
    <w:rsid w:val="00AD2744"/>
    <w:rsid w:val="00AD6B39"/>
    <w:rsid w:val="00AD7818"/>
    <w:rsid w:val="00AE158C"/>
    <w:rsid w:val="00AE16C7"/>
    <w:rsid w:val="00AE20B4"/>
    <w:rsid w:val="00AE24F0"/>
    <w:rsid w:val="00AE45C0"/>
    <w:rsid w:val="00AE6D15"/>
    <w:rsid w:val="00AE76D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5F6D"/>
    <w:rsid w:val="00B162DF"/>
    <w:rsid w:val="00B20B46"/>
    <w:rsid w:val="00B20ED1"/>
    <w:rsid w:val="00B21366"/>
    <w:rsid w:val="00B22F69"/>
    <w:rsid w:val="00B23F77"/>
    <w:rsid w:val="00B2408D"/>
    <w:rsid w:val="00B24D8D"/>
    <w:rsid w:val="00B26835"/>
    <w:rsid w:val="00B26F71"/>
    <w:rsid w:val="00B303AF"/>
    <w:rsid w:val="00B325AA"/>
    <w:rsid w:val="00B3537E"/>
    <w:rsid w:val="00B36410"/>
    <w:rsid w:val="00B36972"/>
    <w:rsid w:val="00B36B82"/>
    <w:rsid w:val="00B3765C"/>
    <w:rsid w:val="00B40EB0"/>
    <w:rsid w:val="00B41602"/>
    <w:rsid w:val="00B42F80"/>
    <w:rsid w:val="00B448FB"/>
    <w:rsid w:val="00B44AC0"/>
    <w:rsid w:val="00B44EFA"/>
    <w:rsid w:val="00B45218"/>
    <w:rsid w:val="00B45AE8"/>
    <w:rsid w:val="00B45FF9"/>
    <w:rsid w:val="00B46157"/>
    <w:rsid w:val="00B46883"/>
    <w:rsid w:val="00B46A12"/>
    <w:rsid w:val="00B46DFA"/>
    <w:rsid w:val="00B4744B"/>
    <w:rsid w:val="00B50E0B"/>
    <w:rsid w:val="00B514DF"/>
    <w:rsid w:val="00B520BC"/>
    <w:rsid w:val="00B53477"/>
    <w:rsid w:val="00B54730"/>
    <w:rsid w:val="00B54D85"/>
    <w:rsid w:val="00B559CA"/>
    <w:rsid w:val="00B57E8E"/>
    <w:rsid w:val="00B60388"/>
    <w:rsid w:val="00B60D8D"/>
    <w:rsid w:val="00B61C80"/>
    <w:rsid w:val="00B62149"/>
    <w:rsid w:val="00B627B3"/>
    <w:rsid w:val="00B663D8"/>
    <w:rsid w:val="00B665FD"/>
    <w:rsid w:val="00B66FBF"/>
    <w:rsid w:val="00B67BBF"/>
    <w:rsid w:val="00B7024E"/>
    <w:rsid w:val="00B71B8B"/>
    <w:rsid w:val="00B737B4"/>
    <w:rsid w:val="00B73CC6"/>
    <w:rsid w:val="00B744AD"/>
    <w:rsid w:val="00B74FDD"/>
    <w:rsid w:val="00B766CA"/>
    <w:rsid w:val="00B80306"/>
    <w:rsid w:val="00B80497"/>
    <w:rsid w:val="00B821DD"/>
    <w:rsid w:val="00B8284F"/>
    <w:rsid w:val="00B82912"/>
    <w:rsid w:val="00B83236"/>
    <w:rsid w:val="00B8355E"/>
    <w:rsid w:val="00B83CFF"/>
    <w:rsid w:val="00B86A6A"/>
    <w:rsid w:val="00B86CD0"/>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2ABF"/>
    <w:rsid w:val="00BC3441"/>
    <w:rsid w:val="00BC48D5"/>
    <w:rsid w:val="00BC64E3"/>
    <w:rsid w:val="00BC6DCA"/>
    <w:rsid w:val="00BC77A9"/>
    <w:rsid w:val="00BC7B05"/>
    <w:rsid w:val="00BD0A07"/>
    <w:rsid w:val="00BD0B4D"/>
    <w:rsid w:val="00BD128B"/>
    <w:rsid w:val="00BD15ED"/>
    <w:rsid w:val="00BD1A0A"/>
    <w:rsid w:val="00BD1AA6"/>
    <w:rsid w:val="00BD567F"/>
    <w:rsid w:val="00BD5693"/>
    <w:rsid w:val="00BD6E08"/>
    <w:rsid w:val="00BD7F81"/>
    <w:rsid w:val="00BE018E"/>
    <w:rsid w:val="00BE0835"/>
    <w:rsid w:val="00BE0FA0"/>
    <w:rsid w:val="00BE1684"/>
    <w:rsid w:val="00BE267B"/>
    <w:rsid w:val="00BE550E"/>
    <w:rsid w:val="00BE559E"/>
    <w:rsid w:val="00BE5CC6"/>
    <w:rsid w:val="00BE7506"/>
    <w:rsid w:val="00BF1493"/>
    <w:rsid w:val="00BF2330"/>
    <w:rsid w:val="00BF2736"/>
    <w:rsid w:val="00BF2838"/>
    <w:rsid w:val="00BF3E59"/>
    <w:rsid w:val="00BF46FE"/>
    <w:rsid w:val="00BF532F"/>
    <w:rsid w:val="00BF70D6"/>
    <w:rsid w:val="00BF7261"/>
    <w:rsid w:val="00BF78AE"/>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9D0"/>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0F0F"/>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43FD"/>
    <w:rsid w:val="00CA5FB2"/>
    <w:rsid w:val="00CA605B"/>
    <w:rsid w:val="00CA6F05"/>
    <w:rsid w:val="00CA752E"/>
    <w:rsid w:val="00CA75DA"/>
    <w:rsid w:val="00CA7C47"/>
    <w:rsid w:val="00CB0120"/>
    <w:rsid w:val="00CB0D53"/>
    <w:rsid w:val="00CB17F7"/>
    <w:rsid w:val="00CB24A8"/>
    <w:rsid w:val="00CB312D"/>
    <w:rsid w:val="00CB3187"/>
    <w:rsid w:val="00CB3876"/>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4640"/>
    <w:rsid w:val="00CE5174"/>
    <w:rsid w:val="00CE5754"/>
    <w:rsid w:val="00CE70D5"/>
    <w:rsid w:val="00CF1946"/>
    <w:rsid w:val="00CF202C"/>
    <w:rsid w:val="00CF20E9"/>
    <w:rsid w:val="00CF219D"/>
    <w:rsid w:val="00CF22BA"/>
    <w:rsid w:val="00CF40E6"/>
    <w:rsid w:val="00CF5AAF"/>
    <w:rsid w:val="00CF5C18"/>
    <w:rsid w:val="00CF602B"/>
    <w:rsid w:val="00CF7072"/>
    <w:rsid w:val="00D00349"/>
    <w:rsid w:val="00D01711"/>
    <w:rsid w:val="00D0211F"/>
    <w:rsid w:val="00D02295"/>
    <w:rsid w:val="00D05FB6"/>
    <w:rsid w:val="00D11A7D"/>
    <w:rsid w:val="00D11ABF"/>
    <w:rsid w:val="00D1346F"/>
    <w:rsid w:val="00D142DC"/>
    <w:rsid w:val="00D14D12"/>
    <w:rsid w:val="00D151AD"/>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1F5"/>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1C54"/>
    <w:rsid w:val="00DA2971"/>
    <w:rsid w:val="00DA2DE2"/>
    <w:rsid w:val="00DA3097"/>
    <w:rsid w:val="00DA5087"/>
    <w:rsid w:val="00DA532B"/>
    <w:rsid w:val="00DA5644"/>
    <w:rsid w:val="00DA64EF"/>
    <w:rsid w:val="00DA6841"/>
    <w:rsid w:val="00DB030F"/>
    <w:rsid w:val="00DB032C"/>
    <w:rsid w:val="00DB147C"/>
    <w:rsid w:val="00DB1BF9"/>
    <w:rsid w:val="00DB33EE"/>
    <w:rsid w:val="00DB6077"/>
    <w:rsid w:val="00DB62A5"/>
    <w:rsid w:val="00DB6363"/>
    <w:rsid w:val="00DB6467"/>
    <w:rsid w:val="00DB77DD"/>
    <w:rsid w:val="00DC04A4"/>
    <w:rsid w:val="00DC0526"/>
    <w:rsid w:val="00DC1CFF"/>
    <w:rsid w:val="00DC2A34"/>
    <w:rsid w:val="00DC7EA3"/>
    <w:rsid w:val="00DD1593"/>
    <w:rsid w:val="00DD1749"/>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02B6"/>
    <w:rsid w:val="00E222E3"/>
    <w:rsid w:val="00E24FDE"/>
    <w:rsid w:val="00E25567"/>
    <w:rsid w:val="00E263A1"/>
    <w:rsid w:val="00E26E32"/>
    <w:rsid w:val="00E275EE"/>
    <w:rsid w:val="00E277EC"/>
    <w:rsid w:val="00E277EE"/>
    <w:rsid w:val="00E301C3"/>
    <w:rsid w:val="00E31315"/>
    <w:rsid w:val="00E313D4"/>
    <w:rsid w:val="00E32BC5"/>
    <w:rsid w:val="00E330EE"/>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3AD9"/>
    <w:rsid w:val="00E546C9"/>
    <w:rsid w:val="00E54E43"/>
    <w:rsid w:val="00E55332"/>
    <w:rsid w:val="00E57654"/>
    <w:rsid w:val="00E60210"/>
    <w:rsid w:val="00E60962"/>
    <w:rsid w:val="00E6113A"/>
    <w:rsid w:val="00E61781"/>
    <w:rsid w:val="00E62531"/>
    <w:rsid w:val="00E625CB"/>
    <w:rsid w:val="00E62F34"/>
    <w:rsid w:val="00E6387D"/>
    <w:rsid w:val="00E64363"/>
    <w:rsid w:val="00E664CE"/>
    <w:rsid w:val="00E66930"/>
    <w:rsid w:val="00E66DED"/>
    <w:rsid w:val="00E67058"/>
    <w:rsid w:val="00E7072E"/>
    <w:rsid w:val="00E71858"/>
    <w:rsid w:val="00E75C26"/>
    <w:rsid w:val="00E7792C"/>
    <w:rsid w:val="00E77CA8"/>
    <w:rsid w:val="00E80BED"/>
    <w:rsid w:val="00E80FDE"/>
    <w:rsid w:val="00E817AF"/>
    <w:rsid w:val="00E81D31"/>
    <w:rsid w:val="00E821EC"/>
    <w:rsid w:val="00E8243B"/>
    <w:rsid w:val="00E8319F"/>
    <w:rsid w:val="00E83AFC"/>
    <w:rsid w:val="00E841E9"/>
    <w:rsid w:val="00E8569D"/>
    <w:rsid w:val="00E86318"/>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B0F"/>
    <w:rsid w:val="00EB2C88"/>
    <w:rsid w:val="00EB349F"/>
    <w:rsid w:val="00EB39E0"/>
    <w:rsid w:val="00EB3A1D"/>
    <w:rsid w:val="00EB42BE"/>
    <w:rsid w:val="00EB452C"/>
    <w:rsid w:val="00EB463B"/>
    <w:rsid w:val="00EB4BA8"/>
    <w:rsid w:val="00EB5294"/>
    <w:rsid w:val="00EB55B9"/>
    <w:rsid w:val="00EB58BB"/>
    <w:rsid w:val="00EB59D8"/>
    <w:rsid w:val="00EB5E47"/>
    <w:rsid w:val="00EB5F2D"/>
    <w:rsid w:val="00EB68D8"/>
    <w:rsid w:val="00EB6DB5"/>
    <w:rsid w:val="00EB6F2B"/>
    <w:rsid w:val="00EC04E7"/>
    <w:rsid w:val="00EC0CD1"/>
    <w:rsid w:val="00EC10D7"/>
    <w:rsid w:val="00EC1833"/>
    <w:rsid w:val="00EC3278"/>
    <w:rsid w:val="00EC53AD"/>
    <w:rsid w:val="00EC64A3"/>
    <w:rsid w:val="00ED128A"/>
    <w:rsid w:val="00ED1306"/>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02EC"/>
    <w:rsid w:val="00EF1E45"/>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28E3"/>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3B19"/>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F01"/>
    <w:rsid w:val="00F610A5"/>
    <w:rsid w:val="00F6150F"/>
    <w:rsid w:val="00F61924"/>
    <w:rsid w:val="00F62236"/>
    <w:rsid w:val="00F6258A"/>
    <w:rsid w:val="00F62C84"/>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6E2E"/>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1BF9"/>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693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 w:customStyle="true" w:styleId="BezproredaChar" w:type="character">
    <w:name w:val="Bez proreda Char"/>
    <w:basedOn w:val="Zadanifontodlomka"/>
    <w:link w:val="Bezproreda"/>
    <w:uiPriority w:val="1"/>
    <w:locked/>
    <w:rsid w:val="005D6C57"/>
    <w:rPr>
      <w:rFonts w:eastAsia="Calibri" w:hAnsi="Calibri" w:ascii="Calibri"/>
      <w:sz w:val="22"/>
      <w:szCs w:val="22"/>
      <w:lang w:eastAsia="en-US"/>
    </w:rPr>
  </w:style>
  <w:style w:customStyle="true" w:styleId="st1" w:type="character">
    <w:name w:val="st1"/>
    <w:basedOn w:val="Zadanifontodlomka"/>
    <w:rsid w:val="00D841F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693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 w:customStyle="1" w:styleId="BezproredaChar" w:type="character">
    <w:name w:val="Bez proreda Char"/>
    <w:basedOn w:val="Zadanifontodlomka"/>
    <w:link w:val="Bezproreda"/>
    <w:uiPriority w:val="1"/>
    <w:locked/>
    <w:rsid w:val="005D6C57"/>
    <w:rPr>
      <w:rFonts w:ascii="Calibri" w:eastAsia="Calibri" w:hAnsi="Calibri"/>
      <w:sz w:val="22"/>
      <w:szCs w:val="22"/>
      <w:lang w:eastAsia="en-US"/>
    </w:rPr>
  </w:style>
  <w:style w:customStyle="1" w:styleId="st1" w:type="character">
    <w:name w:val="st1"/>
    <w:basedOn w:val="Zadanifontodlomka"/>
    <w:rsid w:val="00D841F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506328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69108882">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38758595">
      <w:bodyDiv w:val="true"/>
      <w:marLeft w:val="0"/>
      <w:marRight w:val="0"/>
      <w:marTop w:val="0"/>
      <w:marBottom w:val="0"/>
      <w:divBdr>
        <w:top w:space="0" w:sz="0" w:color="auto" w:val="none"/>
        <w:left w:space="0" w:sz="0" w:color="auto" w:val="none"/>
        <w:bottom w:space="0" w:sz="0" w:color="auto" w:val="none"/>
        <w:right w:space="0" w:sz="0" w:color="auto" w:val="none"/>
      </w:divBdr>
    </w:div>
    <w:div w:id="277227023">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374276317">
      <w:bodyDiv w:val="true"/>
      <w:marLeft w:val="0"/>
      <w:marRight w:val="0"/>
      <w:marTop w:val="0"/>
      <w:marBottom w:val="0"/>
      <w:divBdr>
        <w:top w:space="0" w:sz="0" w:color="auto" w:val="none"/>
        <w:left w:space="0" w:sz="0" w:color="auto" w:val="none"/>
        <w:bottom w:space="0" w:sz="0" w:color="auto" w:val="none"/>
        <w:right w:space="0" w:sz="0" w:color="auto" w:val="none"/>
      </w:divBdr>
    </w:div>
    <w:div w:id="400368688">
      <w:bodyDiv w:val="true"/>
      <w:marLeft w:val="0"/>
      <w:marRight w:val="0"/>
      <w:marTop w:val="0"/>
      <w:marBottom w:val="0"/>
      <w:divBdr>
        <w:top w:space="0" w:sz="0" w:color="auto" w:val="none"/>
        <w:left w:space="0" w:sz="0" w:color="auto" w:val="none"/>
        <w:bottom w:space="0" w:sz="0" w:color="auto" w:val="none"/>
        <w:right w:space="0" w:sz="0" w:color="auto" w:val="none"/>
      </w:divBdr>
    </w:div>
    <w:div w:id="419838705">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492726002">
      <w:bodyDiv w:val="true"/>
      <w:marLeft w:val="0"/>
      <w:marRight w:val="0"/>
      <w:marTop w:val="0"/>
      <w:marBottom w:val="0"/>
      <w:divBdr>
        <w:top w:space="0" w:sz="0" w:color="auto" w:val="none"/>
        <w:left w:space="0" w:sz="0" w:color="auto" w:val="none"/>
        <w:bottom w:space="0" w:sz="0" w:color="auto" w:val="none"/>
        <w:right w:space="0" w:sz="0" w:color="auto" w:val="none"/>
      </w:divBdr>
    </w:div>
    <w:div w:id="514421331">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8343343">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53414910">
      <w:bodyDiv w:val="true"/>
      <w:marLeft w:val="0"/>
      <w:marRight w:val="0"/>
      <w:marTop w:val="0"/>
      <w:marBottom w:val="0"/>
      <w:divBdr>
        <w:top w:space="0" w:sz="0" w:color="auto" w:val="none"/>
        <w:left w:space="0" w:sz="0" w:color="auto" w:val="none"/>
        <w:bottom w:space="0" w:sz="0" w:color="auto" w:val="none"/>
        <w:right w:space="0" w:sz="0" w:color="auto" w:val="none"/>
      </w:divBdr>
    </w:div>
    <w:div w:id="657029852">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78703387">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5148035">
      <w:bodyDiv w:val="true"/>
      <w:marLeft w:val="0"/>
      <w:marRight w:val="0"/>
      <w:marTop w:val="0"/>
      <w:marBottom w:val="0"/>
      <w:divBdr>
        <w:top w:space="0" w:sz="0" w:color="auto" w:val="none"/>
        <w:left w:space="0" w:sz="0" w:color="auto" w:val="none"/>
        <w:bottom w:space="0" w:sz="0" w:color="auto" w:val="none"/>
        <w:right w:space="0" w:sz="0" w:color="auto" w:val="none"/>
      </w:divBdr>
    </w:div>
    <w:div w:id="745345101">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04783622">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49964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5610535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39621043">
      <w:bodyDiv w:val="true"/>
      <w:marLeft w:val="0"/>
      <w:marRight w:val="0"/>
      <w:marTop w:val="0"/>
      <w:marBottom w:val="0"/>
      <w:divBdr>
        <w:top w:space="0" w:sz="0" w:color="auto" w:val="none"/>
        <w:left w:space="0" w:sz="0" w:color="auto" w:val="none"/>
        <w:bottom w:space="0" w:sz="0" w:color="auto" w:val="none"/>
        <w:right w:space="0" w:sz="0" w:color="auto" w:val="none"/>
      </w:divBdr>
    </w:div>
    <w:div w:id="1054305947">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1798587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40339763">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3861402">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699052">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273242156">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6010024">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86445727">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01188982">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59890247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298088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3571729">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19279763">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7270580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6225393">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St-1440/2017-18</izvorni_sadrzaj>
    <derivirana_varijabla naziv="DomainObject.Oznaka_1">St-1440/2017-18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1440</izvorni_sadrzaj>
    <derivirana_varijabla naziv="DomainObject.Predmet.Broj_1">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2017.</izvorni_sadrzaj>
    <derivirana_varijabla naziv="DomainObject.Predmet.DatumOsnivanja_1">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svibnja 2018.</izvorni_sadrzaj>
    <derivirana_varijabla naziv="DomainObject.Predmet.DatumRjesavanja_1">17.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St-1440/2017</izvorni_sadrzaj>
    <derivirana_varijabla naziv="DomainObject.Predmet.OznakaBroj_1">St-1440/2017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SILEX d.o.o. za trgovinu</izvorni_sadrzaj>
    <derivirana_varijabla naziv="DomainObject.Predmet.ProtustrankaFormated_1">  SILEX d.o.o. za trgovinu</derivirana_varijabla>
  </DomainObject.Predmet.ProtustrankaFormated>
  <DomainObject.Predmet.ProtustrankaFormatedOIB>
    <izvorni_sadrzaj>  SILEX d.o.o. za trgovinu, OIB 82609286277</izvorni_sadrzaj>
    <derivirana_varijabla naziv="DomainObject.Predmet.ProtustrankaFormatedOIB_1">  SILEX d.o.o. za trgovinu, OIB 82609286277</derivirana_varijabla>
  </DomainObject.Predmet.ProtustrankaFormatedOIB>
  <DomainObject.Predmet.ProtustrankaFormatedWithAdress>
    <izvorni_sadrzaj> SILEX d.o.o. za trgovinu, Vij.Petrove Gore 11, 31000 Osijek</izvorni_sadrzaj>
    <derivirana_varijabla naziv="DomainObject.Predmet.ProtustrankaFormatedWithAdress_1"> SILEX d.o.o. za trgovinu, Vij.Petrove Gore 11, 31000 Osijek</derivirana_varijabla>
  </DomainObject.Predmet.ProtustrankaFormatedWithAdress>
  <DomainObject.Predmet.ProtustrankaFormatedWithAdressOIB>
    <izvorni_sadrzaj> SILEX d.o.o. za trgovinu, OIB 82609286277, Vij.Petrove Gore 11, 31000 Osijek</izvorni_sadrzaj>
    <derivirana_varijabla naziv="DomainObject.Predmet.ProtustrankaFormatedWithAdressOIB_1"> SILEX d.o.o. za trgovinu, OIB 82609286277, Vij.Petrove Gore 11, 31000 Osijek</derivirana_varijabla>
  </DomainObject.Predmet.ProtustrankaFormatedWithAdressOIB>
  <DomainObject.Predmet.ProtustrankaWithAdress>
    <izvorni_sadrzaj>SILEX d.o.o. za trgovinu Vij.Petrove Gore 11, 31000 Osijek</izvorni_sadrzaj>
    <derivirana_varijabla naziv="DomainObject.Predmet.ProtustrankaWithAdress_1">SILEX d.o.o. za trgovinu Vij.Petrove Gore 11, 31000 Osijek</derivirana_varijabla>
  </DomainObject.Predmet.ProtustrankaWithAdress>
  <DomainObject.Predmet.ProtustrankaWithAdressOIB>
    <izvorni_sadrzaj>SILEX d.o.o. za trgovinu, OIB 82609286277, Vij.Petrove Gore 11, 31000 Osijek</izvorni_sadrzaj>
    <derivirana_varijabla naziv="DomainObject.Predmet.ProtustrankaWithAdressOIB_1">SILEX d.o.o. za trgovinu, OIB 82609286277, Vij.Petrove Gore 11, 31000 Osijek</derivirana_varijabla>
  </DomainObject.Predmet.ProtustrankaWithAdressOIB>
  <DomainObject.Predmet.ProtustrankaNazivFormated>
    <izvorni_sadrzaj>SILEX d.o.o. za trgovinu</izvorni_sadrzaj>
    <derivirana_varijabla naziv="DomainObject.Predmet.ProtustrankaNazivFormated_1">SILEX d.o.o. za trgovinu</derivirana_varijabla>
  </DomainObject.Predmet.ProtustrankaNazivFormated>
  <DomainObject.Predmet.ProtustrankaNazivFormatedOIB>
    <izvorni_sadrzaj>SILEX d.o.o. za trgovinu, OIB 82609286277</izvorni_sadrzaj>
    <derivirana_varijabla naziv="DomainObject.Predmet.ProtustrankaNazivFormatedOIB_1">SILEX d.o.o. za trgovinu, OIB 82609286277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GUO</izvorni_sadrzaj>
    <derivirana_varijabla naziv="DomainObject.Predmet.StrankaFormated_1">  RH MINISTARSTVO FINANCIJA zastupanog po punomoćniku Županijsko državno odvjetništvo GUO</derivirana_varijabla>
  </DomainObject.Predmet.StrankaFormated>
  <DomainObject.Predmet.StrankaFormatedOIB>
    <izvorni_sadrzaj>  RH MINISTARSTVO FINANCIJA, OIB 18683136487 zastupanog po punomoćniku Županijsko državno odvjetništvo GUO</izvorni_sadrzaj>
    <derivirana_varijabla naziv="DomainObject.Predmet.StrankaFormatedOIB_1">  RH MINISTARSTVO FINANCIJA, OIB 18683136487 zastupanog po punomoćniku Županijsko državno odvjetništvo GUO</derivirana_varijabla>
  </DomainObject.Predmet.StrankaFormatedOIB>
  <DomainObject.Predmet.StrankaFormatedWithAdress>
    <izvorni_sadrzaj> RH MINISTARSTVO FINANCIJA zastupanog po punomoćniku Županijsko državno odvjetništvo GUO</izvorni_sadrzaj>
    <derivirana_varijabla naziv="DomainObject.Predmet.StrankaFormatedWithAdress_1"> RH MINISTARSTVO FINANCIJA zastupanog po punomoćniku Županijsko državno odvjetništvo GUO</derivirana_varijabla>
  </DomainObject.Predmet.StrankaFormatedWithAdress>
  <DomainObject.Predmet.StrankaFormatedWithAdressOIB>
    <izvorni_sadrzaj> RH MINISTARSTVO FINANCIJA, OIB 18683136487 zastupanog po punomoćniku Županijsko državno odvjetništvo GUO</izvorni_sadrzaj>
    <derivirana_varijabla naziv="DomainObject.Predmet.StrankaFormatedWithAdressOIB_1"> RH MINISTARSTVO FINANCIJA, OIB 18683136487 zastupanog po punomoćniku Županijsko državno odvjetništvo GUO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zastupanog po punomoćniku Županijsko državno odvjetništvo GUO</item>
    </izvorni_sadrzaj>
    <derivirana_varijabla naziv="DomainObject.Predmet.StrankaListFormated_1">
      <item>RH MINISTARSTVO FINANCIJA zastupanog po punomoćniku Županijsko državno odvjetništvo GUO</item>
    </derivirana_varijabla>
  </DomainObject.Predmet.StrankaListFormated>
  <DomainObject.Predmet.StrankaListFormatedOIB>
    <izvorni_sadrzaj>
      <item>RH MINISTARSTVO FINANCIJA, OIB 18683136487 zastupanog po punomoćniku Županijsko državno odvjetništvo GUO</item>
    </izvorni_sadrzaj>
    <derivirana_varijabla naziv="DomainObject.Predmet.StrankaListFormatedOIB_1">
      <item>RH MINISTARSTVO FINANCIJA, OIB 18683136487 zastupanog po punomoćniku Županijsko državno odvjetništvo GUO</item>
    </derivirana_varijabla>
  </DomainObject.Predmet.StrankaListFormatedOIB>
  <DomainObject.Predmet.StrankaListFormatedWithAdress>
    <izvorni_sadrzaj>
      <item>RH MINISTARSTVO FINANCIJA zastupanog po punomoćniku Županijsko državno odvjetništvo GUO</item>
    </izvorni_sadrzaj>
    <derivirana_varijabla naziv="DomainObject.Predmet.StrankaListFormatedWithAdress_1">
      <item>RH MINISTARSTVO FINANCIJA zastupanog po punomoćniku Županijsko državno odvjetništvo GUO</item>
    </derivirana_varijabla>
  </DomainObject.Predmet.StrankaListFormatedWithAdress>
  <DomainObject.Predmet.StrankaListFormatedWithAdressOIB>
    <izvorni_sadrzaj>
      <item>RH MINISTARSTVO FINANCIJA, OIB 18683136487 zastupanog po punomoćniku Županijsko državno odvjetništvo GUO</item>
    </izvorni_sadrzaj>
    <derivirana_varijabla naziv="DomainObject.Predmet.StrankaListFormatedWithAdressOIB_1">
      <item>RH MINISTARSTVO FINANCIJA, OIB 18683136487 zastupanog po punomoćniku Županijsko državno odvjetništvo GUO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SILEX d.o.o. za trgovinu</item>
    </izvorni_sadrzaj>
    <derivirana_varijabla naziv="DomainObject.Predmet.ProtuStrankaListFormated_1">
      <item>SILEX d.o.o. za trgovinu</item>
    </derivirana_varijabla>
  </DomainObject.Predmet.ProtuStrankaListFormated>
  <DomainObject.Predmet.ProtuStrankaListFormatedOIB>
    <izvorni_sadrzaj>
      <item>SILEX d.o.o. za trgovinu, OIB 82609286277</item>
    </izvorni_sadrzaj>
    <derivirana_varijabla naziv="DomainObject.Predmet.ProtuStrankaListFormatedOIB_1">
      <item>SILEX d.o.o. za trgovinu, OIB 82609286277</item>
    </derivirana_varijabla>
  </DomainObject.Predmet.ProtuStrankaListFormatedOIB>
  <DomainObject.Predmet.ProtuStrankaListFormatedWithAdress>
    <izvorni_sadrzaj>
      <item>SILEX d.o.o. za trgovinu, Vij.Petrove Gore 11, 31000 Osijek</item>
    </izvorni_sadrzaj>
    <derivirana_varijabla naziv="DomainObject.Predmet.ProtuStrankaListFormatedWithAdress_1">
      <item>SILEX d.o.o. za trgovinu, Vij.Petrove Gore 11, 31000 Osijek</item>
    </derivirana_varijabla>
  </DomainObject.Predmet.ProtuStrankaListFormatedWithAdress>
  <DomainObject.Predmet.ProtuStrankaListFormatedWithAdressOIB>
    <izvorni_sadrzaj>
      <item>SILEX d.o.o. za trgovinu, OIB 82609286277, Vij.Petrove Gore 11, 31000 Osijek</item>
    </izvorni_sadrzaj>
    <derivirana_varijabla naziv="DomainObject.Predmet.ProtuStrankaListFormatedWithAdressOIB_1">
      <item>SILEX d.o.o. za trgovinu, OIB 82609286277, Vij.Petrove Gore 11, 31000 Osijek</item>
    </derivirana_varijabla>
  </DomainObject.Predmet.ProtuStrankaListFormatedWithAdressOIB>
  <DomainObject.Predmet.ProtuStrankaListNazivFormated>
    <izvorni_sadrzaj>
      <item>SILEX d.o.o. za trgovinu</item>
    </izvorni_sadrzaj>
    <derivirana_varijabla naziv="DomainObject.Predmet.ProtuStrankaListNazivFormated_1">
      <item>SILEX d.o.o. za trgovinu</item>
    </derivirana_varijabla>
  </DomainObject.Predmet.ProtuStrankaListNazivFormated>
  <DomainObject.Predmet.ProtuStrankaListNazivFormatedOIB>
    <izvorni_sadrzaj>
      <item>SILEX d.o.o. za trgovinu, OIB 82609286277</item>
    </izvorni_sadrzaj>
    <derivirana_varijabla naziv="DomainObject.Predmet.ProtuStrankaListNazivFormatedOIB_1">
      <item>SILEX d.o.o. za trgovinu, OIB 82609286277</item>
    </derivirana_varijabla>
  </DomainObject.Predmet.ProtuStrankaListNazivFormatedOIB>
  <DomainObject.Predmet.OstaliListFormated>
    <izvorni_sadrzaj>
      <item>Županijsko državno odvjetništvo GUO punomoćnik sudionika u postupku RH MINISTARSTVO FINANCIJA</item>
    </izvorni_sadrzaj>
    <derivirana_varijabla naziv="DomainObject.Predmet.OstaliListFormated_1">
      <item>Županijsko državno odvjetništvo GUO punomoćnik sudionika u postupku RH MINISTARSTVO FINANCIJA</item>
    </derivirana_varijabla>
  </DomainObject.Predmet.OstaliListFormated>
  <DomainObject.Predmet.OstaliListFormatedOIB>
    <izvorni_sadrzaj>
      <item>Županijsko državno odvjetništvo GUO punomoćnik sudionika u postupku RH MINISTARSTVO FINANCIJA</item>
    </izvorni_sadrzaj>
    <derivirana_varijabla naziv="DomainObject.Predmet.OstaliListFormatedOIB_1">
      <item>Županijsko državno odvjetništvo GUO punomoćnik sudionika u postupku RH MINISTARSTVO FINANCIJA</item>
    </derivirana_varijabla>
  </DomainObject.Predmet.OstaliListFormatedOIB>
  <DomainObject.Predmet.OstaliListFormatedWithAdress>
    <izvorni_sadrzaj>
      <item>Županijsko državno odvjetništvo GUO, Kapucinska 21, 31000 Osijek punomoćnik sudionika u postupku RH MINISTARSTVO FINANCIJA</item>
    </izvorni_sadrzaj>
    <derivirana_varijabla naziv="DomainObject.Predmet.OstaliListFormatedWithAdress_1">
      <item>Županijsko državno odvjetništvo GUO, Kapucinska 21, 31000 Osijek punomoćnik sudionika u postupku RH MINISTARSTVO FINANCIJA</item>
    </derivirana_varijabla>
  </DomainObject.Predmet.OstaliListFormatedWithAdress>
  <DomainObject.Predmet.OstaliListFormatedWithAdressOIB>
    <izvorni_sadrzaj>
      <item>Županijsko državno odvjetništvo GUO, Kapucinska 21, 31000 Osijek punomoćnik sudionika u postupku RH MINISTARSTVO FINANCIJA</item>
    </izvorni_sadrzaj>
    <derivirana_varijabla naziv="DomainObject.Predmet.OstaliListFormatedWithAdressOIB_1">
      <item>Županijsko državno odvjetništvo GUO, Kapucinska 21, 31000 Osijek punomoćnik sudionika u postupku RH MINISTARSTVO FINANCIJA</item>
    </derivirana_varijabla>
  </DomainObject.Predmet.OstaliListFormatedWithAdressOIB>
  <DomainObject.Predmet.OstaliListNazivFormated>
    <izvorni_sadrzaj>
      <item>Županijsko državno odvjetništvo GUO</item>
    </izvorni_sadrzaj>
    <derivirana_varijabla naziv="DomainObject.Predmet.OstaliListNazivFormated_1">
      <item>Županijsko državno odvjetništvo GUO</item>
    </derivirana_varijabla>
  </DomainObject.Predmet.OstaliListNazivFormated>
  <DomainObject.Predmet.OstaliListNazivFormatedOIB>
    <izvorni_sadrzaj>
      <item>Županijsko državno odvjetništvo GUO</item>
    </izvorni_sadrzaj>
    <derivirana_varijabla naziv="DomainObject.Predmet.OstaliListNazivFormatedOIB_1">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St-1440/2017-18</izvorni_sadrzaj>
    <derivirana_varijabla naziv="DomainObject.PoslovniBrojDokumenta_1">St-1440/2017-18</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SILEX d.o.o. za trgovinu</izvorni_sadrzaj>
    <derivirana_varijabla naziv="DomainObject.Predmet.ProtustrankaIDrugi_1">SILEX d.o.o. za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SILEX d.o.o. za trgovinu, OIB 82609286277, Vij.Petrove Gore 11, 31000 Osijek</izvorni_sadrzaj>
    <derivirana_varijabla naziv="DomainObject.Predmet.ProtustrankaIDrugiAdressOIB_1">SILEX d.o.o. za trgovinu, OIB 82609286277, Vij.Petrove Gore 11,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svibnja 2018.</izvorni_sadrzaj>
    <derivirana_varijabla naziv="DomainObject.Predmet.OdlukaRjesenje.DatumDonosenjaOdluke_1">17.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St-1440/2017-18</izvorni_sadrzaj>
    <derivirana_varijabla naziv="DomainObject.Predmet.OdlukaRjesenje.Oznaka_1">St-1440/2017-18</derivirana_varijabla>
  </DomainObject.Predmet.OdlukaRjesenje.Oznaka>
  <DomainObject.Predmet.SudioniciListNaziv>
    <izvorni_sadrzaj>
      <item>SILEX d.o.o. za trgovinu</item>
      <item>RH MINISTARSTVO FINANCIJA</item>
      <item>Županijsko državno odvjetništvo GUO</item>
    </izvorni_sadrzaj>
    <derivirana_varijabla naziv="DomainObject.Predmet.SudioniciListNaziv_1">
      <item>SILEX d.o.o. za trgovinu</item>
      <item>RH MINISTARSTVO FINANCIJA</item>
      <item>Županijsko državno odvjetništvo GUO</item>
    </derivirana_varijabla>
  </DomainObject.Predmet.SudioniciListNaziv>
  <DomainObject.Predmet.SudioniciListAdressOIB>
    <izvorni_sadrzaj>
      <item>SILEX d.o.o. za trgovinu, OIB 82609286277, Vij.Petrove Gore 11,31000 Osijek</item>
      <item>RH MINISTARSTVO FINANCIJA, OIB 18683136487</item>
      <item>Županijsko državno odvjetništvo GUO, Kapucinska 21,31000 Osijek</item>
    </izvorni_sadrzaj>
    <derivirana_varijabla naziv="DomainObject.Predmet.SudioniciListAdressOIB_1">
      <item>SILEX d.o.o. za trgovinu, OIB 82609286277, Vij.Petrove Gore 11,31000 Osijek</item>
      <item>RH MINISTARSTVO FINANCIJA, OIB 18683136487</item>
      <item>Županijsko državno odvjetništvo GUO,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82609286277</item>
      <item>, OIB 18683136487</item>
      <item>, OIB null</item>
    </izvorni_sadrzaj>
    <derivirana_varijabla naziv="DomainObject.Predmet.SudioniciListNazivOIB_1">
      <item>, OIB 82609286277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B84A79-8D79-40C7-A9EF-843F8BCFBB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1863</properties:Words>
  <properties:Characters>10407</properties:Characters>
  <properties:Lines>216</properties:Lines>
  <properties:Paragraphs>57</properties:Paragraphs>
  <properties:TotalTime>1101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12418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2018-05-17T12:45:00Z</cp:lastPrinted>
  <dcterms:modified xmlns:xsi="http://www.w3.org/2001/XMLSchema-instance" xsi:type="dcterms:W3CDTF">2018-05-17T12:45:00Z</dcterms:modified>
  <cp:revision>628</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St-1440/2017-18 / Odluka - Rješenje - otvaranje i zaključenje stečajnog postupka (čl. 132) (1440-17_(-18)_RJ.__SILEX_d.o.o._-_FILIP_BABIĆ._-_filip_babić)</vt:lpwstr>
  </prop:property>
</prop:Properties>
</file>