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EB74C2">
              <w:rPr>
                <w:sz w:val="24"/>
                <w:szCs w:val="24"/>
                <w:lang w:val="en-US"/>
              </w:rPr>
              <w:t>1915/2016-8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32b52a3" w14:paraId="32b52a3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D6370" w:rsidRPr="00DD6370">
        <w:rPr>
          <w:rFonts w:cs="Times New Roman" w:eastAsia="Times New Roman"/>
          <w:szCs w:val="20"/>
          <w:lang w:eastAsia="hr-HR"/>
        </w:rPr>
        <w:t>Republike Hrvatske, Ministarstva Financija, OIB: 18683136487, Zagreb, Katančićeva 5, 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EB74C2">
        <w:rPr>
          <w:rFonts w:cs="Times New Roman" w:eastAsia="Times New Roman"/>
          <w:szCs w:val="20"/>
          <w:lang w:eastAsia="hr-HR"/>
        </w:rPr>
        <w:t>ADRIATIC YACHTS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EB74C2">
        <w:rPr>
          <w:rFonts w:cs="Times New Roman" w:eastAsia="Times New Roman"/>
          <w:szCs w:val="20"/>
          <w:lang w:eastAsia="hr-HR"/>
        </w:rPr>
        <w:t>10810111598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EB74C2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EB74C2">
        <w:rPr>
          <w:rFonts w:cs="Times New Roman" w:eastAsia="Times New Roman"/>
          <w:szCs w:val="20"/>
          <w:lang w:eastAsia="hr-HR"/>
        </w:rPr>
        <w:t>Mažuranićevo šetalište 14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EB74C2">
        <w:rPr>
          <w:rFonts w:cs="Times New Roman" w:eastAsia="Times New Roman"/>
          <w:szCs w:val="20"/>
          <w:lang w:eastAsia="hr-HR"/>
        </w:rPr>
        <w:t>19. ožujka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EB74C2">
        <w:rPr>
          <w:rFonts w:cs="Times New Roman" w:eastAsia="Times New Roman"/>
          <w:szCs w:val="20"/>
          <w:lang w:eastAsia="hr-HR"/>
        </w:rPr>
        <w:t>ADRIATIC YACHTS d.o.o., OIB</w:t>
      </w:r>
      <w:r w:rsidR="009123DB">
        <w:rPr>
          <w:rFonts w:cs="Times New Roman" w:eastAsia="Times New Roman"/>
          <w:szCs w:val="20"/>
          <w:lang w:eastAsia="hr-HR"/>
        </w:rPr>
        <w:t xml:space="preserve">: </w:t>
      </w:r>
      <w:r w:rsidR="00EB74C2">
        <w:rPr>
          <w:rFonts w:cs="Times New Roman" w:eastAsia="Times New Roman"/>
          <w:szCs w:val="20"/>
          <w:lang w:eastAsia="hr-HR"/>
        </w:rPr>
        <w:t>10810111598, Split, Mažuranićevo šetalište 14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EB74C2">
        <w:t>16. travnja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EB74C2">
        <w:rPr>
          <w:rFonts w:cs="Times New Roman" w:eastAsia="Times New Roman"/>
          <w:szCs w:val="24"/>
        </w:rPr>
        <w:t>10:30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EB74C2">
        <w:rPr>
          <w:rFonts w:cs="Times New Roman" w:eastAsia="Times New Roman"/>
          <w:szCs w:val="20"/>
          <w:lang w:eastAsia="hr-HR"/>
        </w:rPr>
        <w:t>Nedjeljka Radić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EB74C2">
        <w:rPr>
          <w:rFonts w:cs="Times New Roman" w:eastAsia="Times New Roman"/>
          <w:szCs w:val="20"/>
          <w:lang w:eastAsia="hr-HR"/>
        </w:rPr>
        <w:t>85137634097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EB74C2">
        <w:rPr>
          <w:rFonts w:cs="Times New Roman" w:eastAsia="Times New Roman"/>
          <w:szCs w:val="20"/>
          <w:lang w:eastAsia="hr-HR"/>
        </w:rPr>
        <w:t>Seget Vranjica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EB74C2">
        <w:rPr>
          <w:rFonts w:cs="Times New Roman" w:eastAsia="Times New Roman"/>
          <w:szCs w:val="20"/>
          <w:lang w:eastAsia="hr-HR"/>
        </w:rPr>
        <w:t>Put kralja Tomislava 122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EB74C2" w:rsidR="007E4E00" w:rsidRPr="007E4E00">
      <w:pPr>
        <w:tabs>
          <w:tab w:pos="709" w:val="left"/>
        </w:tabs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EB74C2">
        <w:rPr>
          <w:rFonts w:cs="Times New Roman" w:eastAsia="Times New Roman"/>
          <w:szCs w:val="20"/>
          <w:lang w:eastAsia="hr-HR"/>
        </w:rPr>
        <w:t xml:space="preserve">Nedjeljki Radić, OIB: 85137634097, Seget Vranjica, Put kralja Tomislava 122, </w:t>
      </w:r>
      <w:r w:rsidR="00EB74C2">
        <w:rPr>
          <w:rFonts w:cs="Times New Roman" w:eastAsia="Times New Roman"/>
          <w:szCs w:val="24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EB74C2">
        <w:rPr>
          <w:rFonts w:cs="Times New Roman" w:eastAsia="Times New Roman"/>
          <w:szCs w:val="24"/>
        </w:rPr>
        <w:t>2. lipnja 2016.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EB74C2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EB74C2">
        <w:rPr>
          <w:rFonts w:cs="Times New Roman" w:eastAsia="Times New Roman"/>
          <w:szCs w:val="20"/>
          <w:lang w:eastAsia="hr-HR"/>
        </w:rPr>
        <w:t>ADRIATIC YACHTS d.o.o., OIB: 10810111598, Split, Mažuranićevo šetalište 14.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EB74C2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EB74C2">
        <w:rPr>
          <w:szCs w:val="24"/>
        </w:rPr>
        <w:t>1633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EB74C2">
        <w:rPr>
          <w:rFonts w:cs="Times New Roman" w:eastAsia="Times New Roman"/>
          <w:szCs w:val="24"/>
        </w:rPr>
        <w:t>542.265,82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EB74C2">
        <w:rPr>
          <w:rFonts w:cs="Times New Roman" w:eastAsia="Times New Roman"/>
          <w:szCs w:val="24"/>
          <w:lang w:eastAsia="hr-HR"/>
        </w:rPr>
        <w:t>18. srpnja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EB74C2">
        <w:rPr>
          <w:rFonts w:cs="Times New Roman" w:eastAsia="Times New Roman"/>
          <w:szCs w:val="24"/>
          <w:lang w:eastAsia="hr-HR"/>
        </w:rPr>
        <w:t>1352/2016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EB74C2">
        <w:rPr>
          <w:rFonts w:cs="Times New Roman" w:eastAsia="Times New Roman"/>
          <w:szCs w:val="24"/>
        </w:rPr>
        <w:t>30. kolovoza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EB74C2">
        <w:rPr>
          <w:rFonts w:cs="Times New Roman" w:eastAsia="Times New Roman"/>
          <w:szCs w:val="24"/>
          <w:lang w:eastAsia="hr-HR"/>
        </w:rPr>
        <w:t>1352/2016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EB74C2">
        <w:rPr>
          <w:rFonts w:cs="Times New Roman" w:eastAsia="Times New Roman"/>
          <w:szCs w:val="24"/>
          <w:lang w:eastAsia="hr-HR"/>
        </w:rPr>
        <w:t>11. listopada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EB74C2">
        <w:rPr>
          <w:rFonts w:cs="Times New Roman" w:eastAsia="Times New Roman"/>
          <w:szCs w:val="24"/>
          <w:lang w:eastAsia="hr-HR"/>
        </w:rPr>
        <w:t>21915/2016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EB74C2">
        <w:rPr>
          <w:rFonts w:cs="Times New Roman" w:eastAsia="Times New Roman"/>
          <w:szCs w:val="24"/>
        </w:rPr>
        <w:t>19. ožujka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sectPr w:rsidSect="00954117" w:rsidR="000E336E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008C3" w:rsidRPr="00D008C3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EB74C2">
      <w:t>1915/2016-8</w:t>
    </w:r>
  </w:p>
  <w:p w:rsidRDefault="00D008C3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373D"/>
    <w:rsid w:val="00227306"/>
    <w:rsid w:val="00286E3D"/>
    <w:rsid w:val="00305397"/>
    <w:rsid w:val="003447B2"/>
    <w:rsid w:val="003A29BD"/>
    <w:rsid w:val="003C07C4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46EBE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008C3"/>
    <w:rsid w:val="00D72069"/>
    <w:rsid w:val="00DA754B"/>
    <w:rsid w:val="00DC24EA"/>
    <w:rsid w:val="00DD1CCA"/>
    <w:rsid w:val="00DD6370"/>
    <w:rsid w:val="00E236DE"/>
    <w:rsid w:val="00E40DE8"/>
    <w:rsid w:val="00E42716"/>
    <w:rsid w:val="00EB74C2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8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08C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08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08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8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08C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08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08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YACHTS društvo s ograničenom odgovornošću za iznajmljivanje plovila i trgovinu</izvorni_sadrzaj>
    <derivirana_varijabla naziv="DomainObject.Predmet.ProtustrankaFormated_1">  ADRIATIC YACHTS društvo s ograničenom odgovornošću za iznajmljivanje plovila i trgovinu</derivirana_varijabla>
  </DomainObject.Predmet.ProtustrankaFormated>
  <DomainObject.Predmet.ProtustrankaFormatedOIB>
    <izvorni_sadrzaj>  ADRIATIC YACHTS društvo s ograničenom odgovornošću za iznajmljivanje plovila i trgovinu, OIB 10810111598</izvorni_sadrzaj>
    <derivirana_varijabla naziv="DomainObject.Predmet.ProtustrankaFormatedOIB_1">  ADRIATIC YACHTS društvo s ograničenom odgovornošću za iznajmljivanje plovila i trgovinu, OIB 10810111598</derivirana_varijabla>
  </DomainObject.Predmet.ProtustrankaFormatedOIB>
  <DomainObject.Predmet.ProtustrankaFormatedWithAdress>
    <izvorni_sadrzaj> ADRIATIC YACHTS društvo s ograničenom odgovornošću za iznajmljivanje plovila i trgovinu, Mažuranićevo šetalište 14, 21000 Split</izvorni_sadrzaj>
    <derivirana_varijabla naziv="DomainObject.Predmet.ProtustrankaFormatedWithAdress_1"> ADRIATIC YACHTS društvo s ograničenom odgovornošću za iznajmljivanje plovila i trgovinu, Mažuranićevo šetalište 14, 21000 Split</derivirana_varijabla>
  </DomainObject.Predmet.ProtustrankaFormatedWithAdress>
  <DomainObject.Predmet.ProtustrankaFormatedWithAdressOIB>
    <izvorni_sadrzaj> ADRIATIC YACHTS društvo s ograničenom odgovornošću za iznajmljivanje plovila i trgovinu, OIB 10810111598, Mažuranićevo šetalište 14, 21000 Split</izvorni_sadrzaj>
    <derivirana_varijabla naziv="DomainObject.Predmet.ProtustrankaFormatedWithAdressOIB_1"> ADRIATIC YACHTS društvo s ograničenom odgovornošću za iznajmljivanje plovila i trgovinu, OIB 10810111598, Mažuranićevo šetalište 14, 21000 Split</derivirana_varijabla>
  </DomainObject.Predmet.ProtustrankaFormatedWithAdressOIB>
  <DomainObject.Predmet.ProtustrankaWithAdress>
    <izvorni_sadrzaj>ADRIATIC YACHTS društvo s ograničenom odgovornošću za iznajmljivanje plovila i trgovinu Mažuranićevo šetalište 14, 21000 Split</izvorni_sadrzaj>
    <derivirana_varijabla naziv="DomainObject.Predmet.ProtustrankaWithAdress_1">ADRIATIC YACHTS društvo s ograničenom odgovornošću za iznajmljivanje plovila i trgovinu Mažuranićevo šetalište 14, 21000 Split</derivirana_varijabla>
  </DomainObject.Predmet.ProtustrankaWithAdress>
  <DomainObject.Predmet.ProtustrankaWithAdressOIB>
    <izvorni_sadrzaj>ADRIATIC YACHTS društvo s ograničenom odgovornošću za iznajmljivanje plovila i trgovinu, OIB 10810111598, Mažuranićevo šetalište 14, 21000 Split</izvorni_sadrzaj>
    <derivirana_varijabla naziv="DomainObject.Predmet.ProtustrankaWithAdressOIB_1">ADRIATIC YACHTS društvo s ograničenom odgovornošću za iznajmljivanje plovila i trgovinu, OIB 10810111598, Mažuranićevo šetalište 14, 21000 Split</derivirana_varijabla>
  </DomainObject.Predmet.ProtustrankaWithAdressOIB>
  <DomainObject.Predmet.ProtustrankaNazivFormated>
    <izvorni_sadrzaj>ADRIATIC YACHTS društvo s ograničenom odgovornošću za iznajmljivanje plovila i trgovinu</izvorni_sadrzaj>
    <derivirana_varijabla naziv="DomainObject.Predmet.ProtustrankaNazivFormated_1">ADRIATIC YACHTS društvo s ograničenom odgovornošću za iznajmljivanje plovila i trgovinu</derivirana_varijabla>
  </DomainObject.Predmet.ProtustrankaNazivFormated>
  <DomainObject.Predmet.ProtustrankaNazivFormatedOIB>
    <izvorni_sadrzaj>ADRIATIC YACHTS društvo s ograničenom odgovornošću za iznajmljivanje plovila i trgovinu, OIB 10810111598</izvorni_sadrzaj>
    <derivirana_varijabla naziv="DomainObject.Predmet.ProtustrankaNazivFormatedOIB_1">ADRIATIC YACHTS društvo s ograničenom odgovornošću za iznajmljivanje plovila i trgovinu, OIB 10810111598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FINA-SPLIT; ŽUPANIJSKO DRŽAVNO ODVJETNIŠTVO-SPLIT</izvorni_sadrzaj>
    <derivirana_varijabla naziv="DomainObject.Predmet.StrankaFormated_1">  FINA-SPLIT; ŽUPANIJSKO DRŽAVNO ODVJETNIŠTVO-SPLIT</derivirana_varijabla>
  </DomainObject.Predmet.StrankaFormated>
  <DomainObject.Predmet.StrankaFormatedOIB>
    <izvorni_sadrzaj>  FINA-SPLIT, OIB 85821130368; ŽUPANIJSKO DRŽAVNO ODVJETNIŠTVO-SPLIT, OIB 70793241859</izvorni_sadrzaj>
    <derivirana_varijabla naziv="DomainObject.Predmet.StrankaFormatedOIB_1">  FINA-SPLIT, OIB 85821130368; ŽUPANIJSKO DRŽAVNO ODVJETNIŠTVO-SPLIT, OIB 70793241859</derivirana_varijabla>
  </DomainObject.Predmet.StrankaFormatedOIB>
  <DomainObject.Predmet.StrankaFormatedWithAdress>
    <izvorni_sadrzaj> FINA-SPLIT, Mažuranićevo šetalište 24b, 21000 Split; ŽUPANIJSKO DRŽAVNO ODVJETNIŠTVO-SPLIT, Gundulićeva 29, 21000 Split</izvorni_sadrzaj>
    <derivirana_varijabla naziv="DomainObject.Predmet.StrankaFormatedWithAdress_1"> FINA-SPLIT, Mažuranićevo šetalište 24b, 21000 Split; ŽUPANIJSKO DRŽAVNO ODVJETNIŠTVO-SPLIT, Gundulićeva 29, 21000 Split</derivirana_varijabla>
  </DomainObject.Predmet.StrankaFormatedWithAdress>
  <DomainObject.Predmet.StrankaFormatedWithAdressOIB>
    <izvorni_sadrzaj> FINA-SPLIT, OIB 85821130368, Mažuranićevo šetalište 24b, 21000 Split; ŽUPANIJSKO DRŽAVNO ODVJETNIŠTVO-SPLIT, OIB 70793241859, Gundulićeva 29, 21000 Split</izvorni_sadrzaj>
    <derivirana_varijabla naziv="DomainObject.Predmet.StrankaFormatedWithAdressOIB_1"> FINA-SPLIT, OIB 85821130368, Mažuranićevo šetalište 24b, 21000 Split; ŽUPANIJSKO DRŽAVNO ODVJETNIŠTVO-SPLIT, OIB 70793241859, Gundulićeva 29, 21000 Split</derivirana_varijabla>
  </DomainObject.Predmet.StrankaFormatedWithAdressOIB>
  <DomainObject.Predmet.StrankaWithAdress>
    <izvorni_sadrzaj>FINA-SPLIT Mažuranićevo šetalište 24b,21000 Split,ŽUPANIJSKO DRŽAVNO ODVJETNIŠTVO-SPLIT Gundulićeva 29,21000 Split</izvorni_sadrzaj>
    <derivirana_varijabla naziv="DomainObject.Predmet.StrankaWithAdress_1">FINA-SPLIT Mažuranićevo šetalište 24b,21000 Split,ŽUPANIJSKO DRŽAVNO ODVJETNIŠTVO-SPLIT Gundulićeva 29,21000 Split</derivirana_varijabla>
  </DomainObject.Predmet.StrankaWithAdress>
  <DomainObject.Predmet.StrankaWithAdressOIB>
    <izvorni_sadrzaj>FINA-SPLIT, OIB 85821130368, Mažuranićevo šetalište 24b,21000 Split,ŽUPANIJSKO DRŽAVNO ODVJETNIŠTVO-SPLIT, OIB 70793241859, Gundulićeva 29,21000 Split</izvorni_sadrzaj>
    <derivirana_varijabla naziv="DomainObject.Predmet.StrankaWithAdressOIB_1">FINA-SPLIT, OIB 85821130368, Mažuranićevo šetalište 24b,21000 Split,ŽUPANIJSKO DRŽAVNO ODVJETNIŠTVO-SPLIT, OIB 70793241859, Gundulićeva 29,21000 Split</derivirana_varijabla>
  </DomainObject.Predmet.StrankaWithAdressOIB>
  <DomainObject.Predmet.StrankaNazivFormated>
    <izvorni_sadrzaj>FINA-SPLIT,ŽUPANIJSKO DRŽAVNO ODVJETNIŠTVO-SPLIT</izvorni_sadrzaj>
    <derivirana_varijabla naziv="DomainObject.Predmet.StrankaNazivFormated_1">FINA-SPLIT,ŽUPANIJSKO DRŽAVNO ODVJETNIŠTVO-SPLIT</derivirana_varijabla>
  </DomainObject.Predmet.StrankaNazivFormated>
  <DomainObject.Predmet.StrankaNazivFormatedOIB>
    <izvorni_sadrzaj>FINA-SPLIT, OIB 85821130368,ŽUPANIJSKO DRŽAVNO ODVJETNIŠTVO-SPLIT, OIB 70793241859</izvorni_sadrzaj>
    <derivirana_varijabla naziv="DomainObject.Predmet.StrankaNazivFormatedOIB_1">FINA-SPLIT, OIB 85821130368,ŽUPANIJSKO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542265.82</izvorni_sadrzaj>
    <derivirana_varijabla naziv="DomainObject.Predmet.TrenutnaVrijednost_1">542265.82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FINA-SPLIT</item>
      <item>ŽUPANIJSKO DRŽAVNO ODVJETNIŠTVO-SPLIT</item>
    </izvorni_sadrzaj>
    <derivirana_varijabla naziv="DomainObject.Predmet.StrankaListFormated_1">
      <item>FINA-SPLIT</item>
      <item>ŽUPANIJSKO DRŽAVNO ODVJETNIŠTVO-SPLIT</item>
    </derivirana_varijabla>
  </DomainObject.Predmet.StrankaListFormated>
  <DomainObject.Predmet.StrankaListFormatedOIB>
    <izvorni_sadrzaj>
      <item>FINA-SPLIT, OIB 85821130368</item>
      <item>ŽUPANIJSKO DRŽAVNO ODVJETNIŠTVO-SPLIT, OIB 70793241859</item>
    </izvorni_sadrzaj>
    <derivirana_varijabla naziv="DomainObject.Predmet.StrankaListFormatedOIB_1">
      <item>FINA-SPLIT, OIB 85821130368</item>
      <item>ŽUPANIJSKO DRŽAVNO ODVJETNIŠTVO-SPLIT, OIB 70793241859</item>
    </derivirana_varijabla>
  </DomainObject.Predmet.StrankaListFormatedOIB>
  <DomainObject.Predmet.StrankaListFormatedWithAdress>
    <izvorni_sadrzaj>
      <item>FINA-SPLIT, Mažuranićevo šetalište 24b, 21000 Split</item>
      <item>ŽUPANIJSKO DRŽAVNO ODVJETNIŠTVO-SPLIT, Gundulićeva 29, 21000 Split</item>
    </izvorni_sadrzaj>
    <derivirana_varijabla naziv="DomainObject.Predmet.StrankaListFormatedWithAdress_1">
      <item>FINA-SPLIT, Mažuranićevo šetalište 24b, 21000 Split</item>
      <item>ŽUPANIJSKO DRŽAVNO ODVJETNIŠTVO-SPLIT, Gundulićeva 29, 21000 Split</item>
    </derivirana_varijabla>
  </DomainObject.Predmet.StrankaListFormatedWithAdress>
  <DomainObject.Predmet.StrankaListFormatedWithAdressOIB>
    <izvorni_sadrzaj>
      <item>FINA-SPLIT, OIB 85821130368, Mažuranićevo šetalište 24b, 21000 Split</item>
      <item>ŽUPANIJSKO DRŽAVNO ODVJETNIŠTVO-SPLIT, OIB 70793241859, Gundulićeva 29, 21000 Split</item>
    </izvorni_sadrzaj>
    <derivirana_varijabla naziv="DomainObject.Predmet.StrankaListFormatedWithAdressOIB_1">
      <item>FINA-SPLIT, OIB 85821130368, Mažuranićevo šetalište 24b, 21000 Split</item>
      <item>ŽUPANIJSKO DRŽAVNO ODVJETNIŠTVO-SPLIT, OIB 70793241859, Gundulićeva 29, 21000 Split</item>
    </derivirana_varijabla>
  </DomainObject.Predmet.StrankaListFormatedWithAdressOIB>
  <DomainObject.Predmet.StrankaListNazivFormated>
    <izvorni_sadrzaj>
      <item>FINA-SPLIT</item>
      <item>ŽUPANIJSKO DRŽAVNO ODVJETNIŠTVO-SPLIT</item>
    </izvorni_sadrzaj>
    <derivirana_varijabla naziv="DomainObject.Predmet.StrankaListNazivFormated_1">
      <item>FINA-SPLIT</item>
      <item>ŽUPANIJSKO DRŽAVNO ODVJETNIŠTVO-SPLIT</item>
    </derivirana_varijabla>
  </DomainObject.Predmet.StrankaListNazivFormated>
  <DomainObject.Predmet.StrankaListNazivFormatedOIB>
    <izvorni_sadrzaj>
      <item>FINA-SPLIT, OIB 85821130368</item>
      <item>ŽUPANIJSKO DRŽAVNO ODVJETNIŠTVO-SPLIT, OIB 70793241859</item>
    </izvorni_sadrzaj>
    <derivirana_varijabla naziv="DomainObject.Predmet.StrankaListNazivFormatedOIB_1">
      <item>FINA-SPLIT, OIB 85821130368</item>
      <item>ŽUPANIJSKO DRŽAVNO ODVJETNIŠTVO-SPLIT, OIB 70793241859</item>
    </derivirana_varijabla>
  </DomainObject.Predmet.StrankaListNazivFormatedOIB>
  <DomainObject.Predmet.ProtuStrankaListFormated>
    <izvorni_sadrzaj>
      <item>ADRIATIC YACHTS društvo s ograničenom odgovornošću za iznajmljivanje plovila i trgovinu</item>
    </izvorni_sadrzaj>
    <derivirana_varijabla naziv="DomainObject.Predmet.ProtuStrankaListFormated_1">
      <item>ADRIATIC YACHTS društvo s ograničenom odgovornošću za iznajmljivanje plovila i trgovinu</item>
    </derivirana_varijabla>
  </DomainObject.Predmet.ProtuStrankaListFormated>
  <DomainObject.Predmet.ProtuStrankaListFormatedOIB>
    <izvorni_sadrzaj>
      <item>ADRIATIC YACHTS društvo s ograničenom odgovornošću za iznajmljivanje plovila i trgovinu, OIB 10810111598</item>
    </izvorni_sadrzaj>
    <derivirana_varijabla naziv="DomainObject.Predmet.ProtuStrankaListFormatedOIB_1">
      <item>ADRIATIC YACHTS društvo s ograničenom odgovornošću za iznajmljivanje plovila i trgovinu, OIB 10810111598</item>
    </derivirana_varijabla>
  </DomainObject.Predmet.ProtuStrankaListFormatedOIB>
  <DomainObject.Predmet.ProtuStrankaListFormatedWithAdress>
    <izvorni_sadrzaj>
      <item>ADRIATIC YACHTS društvo s ograničenom odgovornošću za iznajmljivanje plovila i trgovinu, Mažuranićevo šetalište 14, 21000 Split</item>
    </izvorni_sadrzaj>
    <derivirana_varijabla naziv="DomainObject.Predmet.ProtuStrankaListFormatedWithAdress_1">
      <item>ADRIATIC YACHTS društvo s ograničenom odgovornošću za iznajmljivanje plovila i trgovinu, Mažuranićevo šetalište 14, 21000 Split</item>
    </derivirana_varijabla>
  </DomainObject.Predmet.ProtuStrankaListFormatedWithAdress>
  <DomainObject.Predmet.ProtuStrankaListFormatedWithAdressOIB>
    <izvorni_sadrzaj>
      <item>ADRIATIC YACHTS društvo s ograničenom odgovornošću za iznajmljivanje plovila i trgovinu, OIB 10810111598, Mažuranićevo šetalište 14, 21000 Split</item>
    </izvorni_sadrzaj>
    <derivirana_varijabla naziv="DomainObject.Predmet.ProtuStrankaListFormatedWithAdressOIB_1">
      <item>ADRIATIC YACHTS društvo s ograničenom odgovornošću za iznajmljivanje plovila i trgovinu, OIB 10810111598, Mažuranićevo šetalište 14, 21000 Split</item>
    </derivirana_varijabla>
  </DomainObject.Predmet.ProtuStrankaListFormatedWithAdressOIB>
  <DomainObject.Predmet.ProtuStrankaListNazivFormated>
    <izvorni_sadrzaj>
      <item>ADRIATIC YACHTS društvo s ograničenom odgovornošću za iznajmljivanje plovila i trgovinu</item>
    </izvorni_sadrzaj>
    <derivirana_varijabla naziv="DomainObject.Predmet.ProtuStrankaListNazivFormated_1">
      <item>ADRIATIC YACHTS društvo s ograničenom odgovornošću za iznajmljivanje plovila i trgovinu</item>
    </derivirana_varijabla>
  </DomainObject.Predmet.ProtuStrankaListNazivFormated>
  <DomainObject.Predmet.ProtuStrankaListNazivFormatedOIB>
    <izvorni_sadrzaj>
      <item>ADRIATIC YACHTS društvo s ograničenom odgovornošću za iznajmljivanje plovila i trgovinu, OIB 10810111598</item>
    </izvorni_sadrzaj>
    <derivirana_varijabla naziv="DomainObject.Predmet.ProtuStrankaListNazivFormatedOIB_1">
      <item>ADRIATIC YACHTS društvo s ograničenom odgovornošću za iznajmljivanje plovila i trgovinu, OIB 10810111598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FINA-SPLIT i dr.</izvorni_sadrzaj>
    <derivirana_varijabla naziv="DomainObject.Predmet.StrankaIDrugi_1">FINA-SPLIT i dr.</derivirana_varijabla>
  </DomainObject.Predmet.StrankaIDrugi>
  <DomainObject.Predmet.ProtustrankaIDrugi>
    <izvorni_sadrzaj>ADRIATIC YACHTS društvo s ograničenom odgovornošću za iznajmljivanje plovila i trgovinu</izvorni_sadrzaj>
    <derivirana_varijabla naziv="DomainObject.Predmet.ProtustrankaIDrugi_1">ADRIATIC YACHTS društvo s ograničenom odgovornošću za iznajmljivanje plovila i trgovinu</derivirana_varijabla>
  </DomainObject.Predmet.ProtustrankaIDrugi>
  <DomainObject.Predmet.StrankaIDrugiAdressOIB>
    <izvorni_sadrzaj>FINA-SPLIT, OIB 85821130368, Mažuranićevo šetalište 24b, 21000 Split i dr.</izvorni_sadrzaj>
    <derivirana_varijabla naziv="DomainObject.Predmet.StrankaIDrugiAdressOIB_1">FINA-SPLIT, OIB 85821130368, Mažuranićevo šetalište 24b, 21000 Split i dr.</derivirana_varijabla>
  </DomainObject.Predmet.StrankaIDrugiAdressOIB>
  <DomainObject.Predmet.ProtustrankaIDrugiAdressOIB>
    <izvorni_sadrzaj>ADRIATIC YACHTS društvo s ograničenom odgovornošću za iznajmljivanje plovila i trgovinu, OIB 10810111598, Mažuranićevo šetalište 14, 21000 Split</izvorni_sadrzaj>
    <derivirana_varijabla naziv="DomainObject.Predmet.ProtustrankaIDrugiAdressOIB_1">ADRIATIC YACHTS društvo s ograničenom odgovornošću za iznajmljivanje plovila i trgovinu, OIB 10810111598, Mažuranićevo šetalište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YACHTS društvo s ograničenom odgovornošću za iznajmljivanje plovila i trgovinu</item>
      <item>FINA-SPLIT</item>
      <item>ŽUPANIJSKO DRŽAVNO ODVJETNIŠTVO-SPLIT</item>
    </izvorni_sadrzaj>
    <derivirana_varijabla naziv="DomainObject.Predmet.SudioniciListNaziv_1">
      <item>ADRIATIC YACHTS društvo s ograničenom odgovornošću za iznajmljivanje plovila i trgovinu</item>
      <item>FINA-SPLIT</item>
      <item>ŽUPANIJSKO DRŽAVNO ODVJETNIŠTVO-SPLIT</item>
    </derivirana_varijabla>
  </DomainObject.Predmet.SudioniciListNaziv>
  <DomainObject.Predmet.SudioniciListAdressOIB>
    <izvorni_sadrzaj>
      <item>ADRIATIC YACHTS društvo s ograničenom odgovornošću za iznajmljivanje plovila i trgovinu, OIB 10810111598, Mažuranićevo šetalište 14,21000 Split</item>
      <item>FINA-SPLIT, OIB 85821130368, Mažuranićevo šetalište 24b,21000 Split</item>
      <item>ŽUPANIJSKO DRŽAVNO ODVJETNIŠTVO-SPLIT, OIB 70793241859, Gundulićeva 29,21000 Split</item>
    </izvorni_sadrzaj>
    <derivirana_varijabla naziv="DomainObject.Predmet.SudioniciListAdressOIB_1">
      <item>ADRIATIC YACHTS društvo s ograničenom odgovornošću za iznajmljivanje plovila i trgovinu, OIB 10810111598, Mažuranićevo šetalište 14,21000 Split</item>
      <item>FINA-SPLIT, OIB 85821130368, Mažuranićevo šetalište 24b,21000 Split</item>
      <item>ŽUPANIJSKO DRŽAVNO ODVJETNIŠTVO-SPLIT,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10810111598</item>
      <item>, OIB 85821130368</item>
      <item>, OIB 70793241859</item>
    </izvorni_sadrzaj>
    <derivirana_varijabla naziv="DomainObject.Predmet.SudioniciListNazivOIB_1">
      <item>, OIB 10810111598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20DAF-64E6-4803-9BF1-BE9E6B640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982</properties:Words>
  <properties:Characters>5556</properties:Characters>
  <properties:Lines>138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2019-03-15T10:57:00Z</dcterms:created>
  <dc:creator>Zrinka Ćosić</dc:creator>
  <cp:lastModifiedBy>Zrinka Ćosić</cp:lastModifiedBy>
  <cp:lastPrinted>2019-03-19T11:56:00Z</cp:lastPrinted>
  <dcterms:modified xmlns:xsi="http://www.w3.org/2001/XMLSchema-instance" xsi:type="dcterms:W3CDTF">2019-03-19T11:56:00Z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(St-1915-2016 - ADRIATIC YACHTS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