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1cd32" w14:paraId="be1cd32" w:rsidRDefault="00AB4E76" w:rsidP="00AB4E76" w:rsidR="00AB4E76" w:rsidRPr="00A01367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  </w:t>
      </w:r>
      <w:r w:rsidRPr="00A01367">
        <w:rPr>
          <w:b/>
        </w:rPr>
        <w:t xml:space="preserve">        </w:t>
      </w:r>
      <w:r w:rsidRPr="00A01367">
        <w:rPr>
          <w:b/>
          <w:noProof/>
        </w:rPr>
        <w:drawing>
          <wp:inline distR="0" distL="0" distB="0" distT="0">
            <wp:extent cy="673100" cx="527050"/>
            <wp:effectExtent b="0" r="635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1367">
        <w:rPr>
          <w:b/>
        </w:rPr>
        <w:t xml:space="preserve">                                                            </w:t>
      </w:r>
    </w:p>
    <w:p w:rsidRDefault="00AB4E76" w:rsidP="00AB4E76" w:rsidR="00AB4E76" w:rsidRPr="00A01367">
      <w:r w:rsidRPr="00A01367">
        <w:t xml:space="preserve">    REPUBLIKA HRVATSKA </w:t>
      </w:r>
      <w:r w:rsidRPr="00A01367">
        <w:tab/>
      </w:r>
      <w:r w:rsidRPr="00A01367">
        <w:tab/>
      </w:r>
      <w:r w:rsidRPr="00A01367">
        <w:tab/>
      </w:r>
      <w:r w:rsidRPr="00A01367">
        <w:tab/>
      </w:r>
      <w:r w:rsidRPr="00A01367">
        <w:tab/>
      </w:r>
      <w:r>
        <w:tab/>
        <w:t xml:space="preserve">       2 St-211</w:t>
      </w:r>
      <w:r w:rsidRPr="00A01367">
        <w:t>/</w:t>
      </w:r>
      <w:r>
        <w:t>2018</w:t>
      </w:r>
      <w:r w:rsidRPr="002A0115">
        <w:t>-</w:t>
      </w:r>
      <w:r>
        <w:t>6</w:t>
      </w:r>
    </w:p>
    <w:p w:rsidRDefault="00AB4E76" w:rsidP="00AB4E76" w:rsidR="00AB4E76" w:rsidRPr="00A01367">
      <w:r w:rsidRPr="00A01367">
        <w:t xml:space="preserve"> TRGOVAČKI SUD U PAZINU</w:t>
      </w:r>
      <w:r w:rsidRPr="00CE1DD2"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AB4E76" w:rsidP="00AB4E76" w:rsidR="00AB4E76" w:rsidRPr="00A01367">
      <w:r w:rsidRPr="00A01367">
        <w:t xml:space="preserve">     52000 PAZIN, Dršćevka 1</w:t>
      </w:r>
      <w:r w:rsidRPr="00A01367">
        <w:tab/>
      </w:r>
      <w:r w:rsidRPr="00A01367">
        <w:tab/>
      </w:r>
      <w:r w:rsidRPr="00A01367">
        <w:tab/>
      </w:r>
      <w:r w:rsidRPr="00A01367">
        <w:tab/>
      </w:r>
      <w:r w:rsidRPr="00A01367">
        <w:tab/>
        <w:t xml:space="preserve">      </w:t>
      </w:r>
      <w:r>
        <w:t xml:space="preserve">          </w:t>
      </w:r>
    </w:p>
    <w:p w:rsidRDefault="00AB4E76" w:rsidP="00AB4E76" w:rsidR="00AB4E76">
      <w:pPr>
        <w:jc w:val="both"/>
      </w:pPr>
    </w:p>
    <w:p w:rsidRDefault="00AB4E76" w:rsidP="00AB4E76" w:rsidR="00AB4E76" w:rsidRPr="00A01367">
      <w:pPr>
        <w:jc w:val="both"/>
      </w:pPr>
    </w:p>
    <w:p w:rsidRDefault="00AB4E76" w:rsidP="00AB4E76" w:rsidR="00AB4E76" w:rsidRPr="00A01367">
      <w:pPr>
        <w:jc w:val="center"/>
      </w:pPr>
      <w:r>
        <w:t xml:space="preserve"> U  I M E  </w:t>
      </w:r>
      <w:r w:rsidRPr="00A01367">
        <w:t xml:space="preserve">R E P U B L I K </w:t>
      </w:r>
      <w:r>
        <w:t>E  H R V A T S K E</w:t>
      </w:r>
    </w:p>
    <w:p w:rsidRDefault="00AB4E76" w:rsidP="00AB4E76" w:rsidR="00AB4E76" w:rsidRPr="00A01367"/>
    <w:p w:rsidRDefault="00AB4E76" w:rsidP="00AB4E76" w:rsidR="00AB4E76" w:rsidRPr="00A01367">
      <w:pPr>
        <w:jc w:val="center"/>
      </w:pPr>
      <w:r w:rsidRPr="00A01367">
        <w:t>R J E Š E NJ E</w:t>
      </w:r>
    </w:p>
    <w:p w:rsidRDefault="00AB4E76" w:rsidP="00AB4E76" w:rsidR="00AB4E76" w:rsidRPr="00A01367"/>
    <w:p w:rsidRDefault="00AB4E76" w:rsidP="00AB4E76" w:rsidR="00AB4E76" w:rsidRPr="00325662">
      <w:pPr>
        <w:widowControl w:val="false"/>
        <w:tabs>
          <w:tab w:pos="0" w:val="left"/>
        </w:tabs>
        <w:autoSpaceDE w:val="false"/>
        <w:autoSpaceDN w:val="false"/>
        <w:adjustRightInd w:val="false"/>
        <w:spacing w:before="56"/>
        <w:jc w:val="both"/>
      </w:pPr>
      <w:r w:rsidRPr="00325662">
        <w:tab/>
        <w:t xml:space="preserve">Trgovački sud u Pazinu, po stečajnoj sutkinji Adrijani Labinjan Skok, u skraćenom stečajnom postupku nad pravnom osobom </w:t>
      </w:r>
      <w:r>
        <w:t>KECMAN j.d.o.o., Umag, Vladimira Nazora 13, OIB: 85449031632</w:t>
      </w:r>
      <w:r w:rsidRPr="00325662">
        <w:t xml:space="preserve">, </w:t>
      </w:r>
      <w:r>
        <w:t>10. rujna 2018</w:t>
      </w:r>
      <w:r w:rsidRPr="00325662">
        <w:t xml:space="preserve">. </w:t>
      </w:r>
    </w:p>
    <w:p w:rsidRDefault="00AB4E76" w:rsidP="00AB4E76" w:rsidR="00AB4E76" w:rsidRPr="002A0115">
      <w:pPr>
        <w:jc w:val="both"/>
      </w:pPr>
    </w:p>
    <w:p w:rsidRDefault="00AB4E76" w:rsidP="00AB4E76" w:rsidR="00AB4E76" w:rsidRPr="002A0115">
      <w:pPr>
        <w:ind w:firstLine="708"/>
      </w:pPr>
      <w:r w:rsidRPr="002A0115">
        <w:tab/>
      </w:r>
      <w:r w:rsidRPr="002A0115">
        <w:tab/>
      </w:r>
      <w:r w:rsidRPr="002A0115">
        <w:tab/>
      </w:r>
      <w:r w:rsidRPr="002A0115">
        <w:tab/>
        <w:t xml:space="preserve">     r i j e š i o   j e</w:t>
      </w:r>
    </w:p>
    <w:p w:rsidRDefault="00AB4E76" w:rsidP="00AB4E76" w:rsidR="00AB4E76">
      <w:pPr>
        <w:jc w:val="both"/>
      </w:pPr>
    </w:p>
    <w:p w:rsidRDefault="00AB4E76" w:rsidP="00AB4E76" w:rsidR="00AB4E76" w:rsidRPr="002A0115">
      <w:pPr>
        <w:ind w:firstLine="708"/>
        <w:jc w:val="both"/>
      </w:pPr>
      <w:r w:rsidRPr="00CF72AC">
        <w:t>Obustavlja se provedba skraćenog stečajnog postupka nad pravnom osobom</w:t>
      </w:r>
      <w:r>
        <w:t xml:space="preserve"> KECMAN j.d.o.o., Umag, Vladimira Nazora 13, OIB: 85449031632.</w:t>
      </w:r>
    </w:p>
    <w:p w:rsidRDefault="00AB4E76" w:rsidP="00AB4E76" w:rsidR="00AB4E76" w:rsidRPr="002A0115">
      <w:pPr>
        <w:jc w:val="both"/>
      </w:pPr>
    </w:p>
    <w:p w:rsidRDefault="00AB4E76" w:rsidP="00AB4E76" w:rsidR="00AB4E76" w:rsidRPr="002A0115">
      <w:pPr>
        <w:jc w:val="center"/>
      </w:pPr>
      <w:r w:rsidRPr="002A0115">
        <w:t>Obrazloženje</w:t>
      </w:r>
    </w:p>
    <w:p w:rsidRDefault="00AB4E76" w:rsidP="00AB4E76" w:rsidR="00AB4E76" w:rsidRPr="002A0115"/>
    <w:p w:rsidRDefault="00AB4E76" w:rsidP="00AB4E76" w:rsidR="00AB4E76" w:rsidRPr="002A0115">
      <w:pPr>
        <w:jc w:val="both"/>
      </w:pPr>
      <w:r w:rsidRPr="002A0115">
        <w:tab/>
        <w:t xml:space="preserve">Iz </w:t>
      </w:r>
      <w:r w:rsidR="00F420F4">
        <w:t xml:space="preserve">preslika </w:t>
      </w:r>
      <w:r w:rsidRPr="002A0115">
        <w:t xml:space="preserve">Potvrde FINA-e od </w:t>
      </w:r>
      <w:r>
        <w:t>7. rujna 2018</w:t>
      </w:r>
      <w:r w:rsidRPr="002A0115">
        <w:t xml:space="preserve">. proizlazi da na dan </w:t>
      </w:r>
      <w:r>
        <w:t>7. rujna 2018</w:t>
      </w:r>
      <w:r w:rsidRPr="002A0115">
        <w:t xml:space="preserve">. u Očevidniku redoslijeda osnova za plaćanje društvo </w:t>
      </w:r>
      <w:r>
        <w:t>KECMAN j.d.o.o., Umag, Vladimira Nazora 13, OIB: 85449031632</w:t>
      </w:r>
      <w:r w:rsidRPr="002A0115">
        <w:t xml:space="preserve">, nema neizvršenih osnova za plaćanje, </w:t>
      </w:r>
      <w:r w:rsidR="00F420F4">
        <w:t>pa</w:t>
      </w:r>
      <w:r w:rsidRPr="002A0115">
        <w:t xml:space="preserve"> je </w:t>
      </w:r>
      <w:r>
        <w:t>adekvatnom primjenom</w:t>
      </w:r>
      <w:r w:rsidRPr="002A0115">
        <w:t xml:space="preserve"> odredb</w:t>
      </w:r>
      <w:r>
        <w:t>e</w:t>
      </w:r>
      <w:r w:rsidRPr="002A0115">
        <w:t xml:space="preserve"> čl. </w:t>
      </w:r>
      <w:r>
        <w:t>128. st. 9. Stečajnog zakona (Narodne novine broj</w:t>
      </w:r>
      <w:r w:rsidRPr="002A0115">
        <w:t xml:space="preserve"> 71/15</w:t>
      </w:r>
      <w:r w:rsidR="00F420F4">
        <w:t>, 104/17</w:t>
      </w:r>
      <w:r w:rsidRPr="002A0115">
        <w:t xml:space="preserve">) </w:t>
      </w:r>
      <w:r w:rsidR="00F420F4">
        <w:t>donesena odluka kao u izreci</w:t>
      </w:r>
      <w:r w:rsidRPr="002A0115">
        <w:t>.</w:t>
      </w:r>
    </w:p>
    <w:p w:rsidRDefault="00AB4E76" w:rsidP="00AB4E76" w:rsidR="00AB4E76">
      <w:pPr>
        <w:jc w:val="both"/>
      </w:pPr>
    </w:p>
    <w:p w:rsidRDefault="00AB4E76" w:rsidP="00AB4E76" w:rsidR="00AB4E76" w:rsidRPr="002A0115">
      <w:pPr>
        <w:jc w:val="both"/>
      </w:pPr>
    </w:p>
    <w:p w:rsidRDefault="00AB4E76" w:rsidP="00AB4E76" w:rsidR="00AB4E76" w:rsidRPr="002A0115">
      <w:pPr>
        <w:jc w:val="center"/>
      </w:pPr>
      <w:r>
        <w:t>U Pazinu</w:t>
      </w:r>
      <w:r w:rsidRPr="002A0115">
        <w:t xml:space="preserve"> </w:t>
      </w:r>
      <w:r>
        <w:t>10. rujna 2018</w:t>
      </w:r>
      <w:r w:rsidRPr="00325662">
        <w:t>.</w:t>
      </w:r>
    </w:p>
    <w:p w:rsidRDefault="00AB4E76" w:rsidP="00AB4E76" w:rsidR="00AB4E76" w:rsidRPr="002A0115">
      <w:pPr>
        <w:jc w:val="center"/>
      </w:pPr>
      <w:r w:rsidRPr="002A0115">
        <w:t xml:space="preserve">  </w:t>
      </w:r>
    </w:p>
    <w:p w:rsidRDefault="00AB4E76" w:rsidP="00AB4E76" w:rsidR="00AB4E76" w:rsidRPr="00A01367">
      <w:pPr>
        <w:jc w:val="center"/>
      </w:pPr>
      <w:r w:rsidRPr="002A0115">
        <w:t xml:space="preserve">                                           </w:t>
      </w:r>
      <w:r>
        <w:t xml:space="preserve">                  </w:t>
      </w:r>
      <w:r>
        <w:tab/>
        <w:t xml:space="preserve"> </w:t>
      </w:r>
      <w:r>
        <w:tab/>
        <w:t xml:space="preserve">  </w:t>
      </w:r>
      <w:r>
        <w:tab/>
        <w:t>Stečajna sutkinja</w:t>
      </w:r>
    </w:p>
    <w:p w:rsidRDefault="00AB4E76" w:rsidP="00AB4E76" w:rsidR="00AB4E76" w:rsidRPr="00A01367">
      <w:pPr>
        <w:jc w:val="center"/>
      </w:pPr>
      <w:r w:rsidRPr="00A01367">
        <w:tab/>
        <w:t xml:space="preserve">                                                                      </w:t>
      </w:r>
      <w:r w:rsidRPr="00A01367">
        <w:tab/>
      </w:r>
      <w:r w:rsidRPr="00A01367">
        <w:tab/>
        <w:t>Adrijana Labinjan Skok, v.r.</w:t>
      </w:r>
    </w:p>
    <w:p w:rsidRDefault="00AB4E76" w:rsidP="00AB4E76" w:rsidR="00AB4E76" w:rsidRPr="00A01367">
      <w:pPr>
        <w:jc w:val="both"/>
      </w:pPr>
    </w:p>
    <w:p w:rsidRDefault="00AB4E76" w:rsidP="00AB4E76" w:rsidR="00AB4E76">
      <w:pPr>
        <w:jc w:val="both"/>
      </w:pPr>
    </w:p>
    <w:p w:rsidRDefault="00F420F4" w:rsidP="00AB4E76" w:rsidR="00F420F4" w:rsidRPr="00A01367">
      <w:pPr>
        <w:jc w:val="both"/>
      </w:pPr>
    </w:p>
    <w:p w:rsidRDefault="00AB4E76" w:rsidP="00AB4E76" w:rsidR="00AB4E76" w:rsidRPr="00A01367">
      <w:r w:rsidRPr="00A01367">
        <w:t>UPUTA O PRAVNOM LIJEKU:</w:t>
      </w:r>
    </w:p>
    <w:p w:rsidRDefault="00AB4E76" w:rsidP="00AB4E76" w:rsidR="00AB4E76">
      <w:pPr>
        <w:ind w:firstLine="720"/>
        <w:jc w:val="both"/>
      </w:pPr>
      <w:r w:rsidRPr="00A01367">
        <w:t xml:space="preserve">Protiv ove odluke nezadovoljna stranka može podnijeti žalbu u roku od 8 dana od dana </w:t>
      </w:r>
      <w:r>
        <w:t>dostave rješenja, a dostava se smatra obavljenom istekom osmog dana od dana objave rješenja na mrežnoj stranici e-Oglasna ploča sudova (čl. 12. st. 1. i 2. Stečajnog zakona).</w:t>
      </w:r>
    </w:p>
    <w:p w:rsidRDefault="00AB4E76" w:rsidP="00AB4E76" w:rsidR="00AB4E76" w:rsidRPr="00A01367">
      <w:pPr>
        <w:ind w:firstLine="720"/>
        <w:jc w:val="both"/>
      </w:pPr>
      <w:r w:rsidRPr="00A01367">
        <w:t xml:space="preserve">Žalba se podnosi putem ovoga suda u </w:t>
      </w:r>
      <w:r>
        <w:t>tri primjerka</w:t>
      </w:r>
      <w:r w:rsidRPr="00A01367">
        <w:t>, a o žalbi odlučuje Visoki trgovački sud Republike Hrvatske.</w:t>
      </w:r>
    </w:p>
    <w:p w:rsidRDefault="00AB4E76" w:rsidP="00AB4E76" w:rsidR="00AB4E76" w:rsidRPr="00A01367">
      <w:pPr>
        <w:jc w:val="both"/>
      </w:pPr>
    </w:p>
    <w:p w:rsidRDefault="00AB4E76" w:rsidP="00AB4E76" w:rsidR="00AB4E76">
      <w:pPr>
        <w:jc w:val="both"/>
      </w:pPr>
      <w:r w:rsidRPr="00A01367">
        <w:t>DNA:</w:t>
      </w:r>
    </w:p>
    <w:p w:rsidRDefault="00AB4E76" w:rsidP="00AB4E76" w:rsidR="00AB4E76">
      <w:r>
        <w:t>- FINA, RC Rijeka, Rijeka, F. Kurelca 8</w:t>
      </w:r>
    </w:p>
    <w:p w:rsidRDefault="00AB4E76" w:rsidP="00AB4E76" w:rsidR="00AB4E76" w:rsidRPr="00A01367">
      <w:r w:rsidRPr="00A01367">
        <w:t xml:space="preserve">- </w:t>
      </w:r>
      <w:r>
        <w:t xml:space="preserve">KECMAN j.d.o.o., Umag, Vladimira Nazora 13 </w:t>
      </w:r>
    </w:p>
    <w:p w:rsidRDefault="00AB4E76" w:rsidR="00500701">
      <w:r w:rsidRPr="00A01367">
        <w:t>- mrežna stranica e-Oglasna ploča suda (8 dana)</w:t>
      </w:r>
    </w:p>
    <w:sectPr w:rsidSect="00CF49A2" w:rsidR="00500701">
      <w:headerReference w:type="default" r:id="rId9"/>
      <w:pgSz w:h="16838" w:w="11906"/>
      <w:pgMar w:gutter="0" w:footer="708" w:header="708" w:left="1417" w:bottom="1418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7960" w:rsidR="00000000">
      <w:r>
        <w:separator/>
      </w:r>
    </w:p>
  </w:endnote>
  <w:endnote w:id="0" w:type="continuationSeparator">
    <w:p w:rsidRDefault="00837960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7960" w:rsidR="00000000">
      <w:r>
        <w:separator/>
      </w:r>
    </w:p>
  </w:footnote>
  <w:footnote w:id="0" w:type="continuationSeparator">
    <w:p w:rsidRDefault="00837960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F420F4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F49A2">
          <w:rPr>
            <w:noProof/>
          </w:rPr>
          <w:t>2</w:t>
        </w:r>
        <w:r>
          <w:fldChar w:fldCharType="end"/>
        </w:r>
        <w:r>
          <w:tab/>
          <w:t>Posl.br.: 2 St-97/16-4</w:t>
        </w:r>
      </w:p>
    </w:sdtContent>
  </w:sdt>
  <w:p w:rsidRDefault="00837960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4E76"/>
    <w:rsid w:val="00554328"/>
    <w:rsid w:val="00837960"/>
    <w:rsid w:val="00985388"/>
    <w:rsid w:val="00AB4E76"/>
    <w:rsid w:val="00CF49A2"/>
    <w:rsid w:val="00F42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B4E76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B4E7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B4E76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B4E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B4E76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79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796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796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796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796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B4E76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B4E7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B4E76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B4E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B4E76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79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796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796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796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796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rujna 2018.</izvorni_sadrzaj>
    <derivirana_varijabla naziv="DomainObject.DatumDonosenjaOdluke_1">10.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2018.</izvorni_sadrzaj>
    <derivirana_varijabla naziv="DomainObject.Predmet.DatumOsnivanja_1">12.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St-211/2018</izvorni_sadrzaj>
    <derivirana_varijabla naziv="DomainObject.Predmet.OznakaBroj_1">St-211/2018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KECMAN j.d.o.o. Umag</izvorni_sadrzaj>
    <derivirana_varijabla naziv="DomainObject.Predmet.ProtustrankaFormated_1">  KECMAN j.d.o.o. Umag</derivirana_varijabla>
  </DomainObject.Predmet.ProtustrankaFormated>
  <DomainObject.Predmet.ProtustrankaFormatedOIB>
    <izvorni_sadrzaj>  KECMAN j.d.o.o. Umag, OIB 85449031632</izvorni_sadrzaj>
    <derivirana_varijabla naziv="DomainObject.Predmet.ProtustrankaFormatedOIB_1">  KECMAN j.d.o.o. Umag, OIB 85449031632</derivirana_varijabla>
  </DomainObject.Predmet.ProtustrankaFormatedOIB>
  <DomainObject.Predmet.ProtustrankaFormatedWithAdress>
    <izvorni_sadrzaj> KECMAN j.d.o.o. Umag, Vladimira Nazora 13, 52470 Umag</izvorni_sadrzaj>
    <derivirana_varijabla naziv="DomainObject.Predmet.ProtustrankaFormatedWithAdress_1"> KECMAN j.d.o.o. Umag, Vladimira Nazora 13, 52470 Umag</derivirana_varijabla>
  </DomainObject.Predmet.ProtustrankaFormatedWithAdress>
  <DomainObject.Predmet.ProtustrankaFormatedWithAdressOIB>
    <izvorni_sadrzaj> KECMAN j.d.o.o. Umag, OIB 85449031632, Vladimira Nazora 13, 52470 Umag</izvorni_sadrzaj>
    <derivirana_varijabla naziv="DomainObject.Predmet.ProtustrankaFormatedWithAdressOIB_1"> KECMAN j.d.o.o. Umag, OIB 85449031632, Vladimira Nazora 13, 52470 Umag</derivirana_varijabla>
  </DomainObject.Predmet.ProtustrankaFormatedWithAdressOIB>
  <DomainObject.Predmet.ProtustrankaWithAdress>
    <izvorni_sadrzaj>KECMAN j.d.o.o. Umag Vladimira Nazora 13, 52470 Umag</izvorni_sadrzaj>
    <derivirana_varijabla naziv="DomainObject.Predmet.ProtustrankaWithAdress_1">KECMAN j.d.o.o. Umag Vladimira Nazora 13, 52470 Umag</derivirana_varijabla>
  </DomainObject.Predmet.ProtustrankaWithAdress>
  <DomainObject.Predmet.ProtustrankaWithAdressOIB>
    <izvorni_sadrzaj>KECMAN j.d.o.o. Umag, OIB 85449031632, Vladimira Nazora 13, 52470 Umag</izvorni_sadrzaj>
    <derivirana_varijabla naziv="DomainObject.Predmet.ProtustrankaWithAdressOIB_1">KECMAN j.d.o.o. Umag, OIB 85449031632, Vladimira Nazora 13, 52470 Umag</derivirana_varijabla>
  </DomainObject.Predmet.ProtustrankaWithAdressOIB>
  <DomainObject.Predmet.ProtustrankaNazivFormated>
    <izvorni_sadrzaj>KECMAN j.d.o.o. Umag</izvorni_sadrzaj>
    <derivirana_varijabla naziv="DomainObject.Predmet.ProtustrankaNazivFormated_1">KECMAN j.d.o.o. Umag</derivirana_varijabla>
  </DomainObject.Predmet.ProtustrankaNazivFormated>
  <DomainObject.Predmet.ProtustrankaNazivFormatedOIB>
    <izvorni_sadrzaj>KECMAN j.d.o.o. Umag, OIB 85449031632</izvorni_sadrzaj>
    <derivirana_varijabla naziv="DomainObject.Predmet.ProtustrankaNazivFormatedOIB_1">KECMAN j.d.o.o. Umag, OIB 85449031632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33205.11</izvorni_sadrzaj>
    <derivirana_varijabla naziv="DomainObject.Predmet.TrenutnaVrijednost_1">33205.11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KECMAN j.d.o.o. Umag</item>
    </izvorni_sadrzaj>
    <derivirana_varijabla naziv="DomainObject.Predmet.ProtuStrankaListFormated_1">
      <item>KECMAN j.d.o.o. Umag</item>
    </derivirana_varijabla>
  </DomainObject.Predmet.ProtuStrankaListFormated>
  <DomainObject.Predmet.ProtuStrankaListFormatedOIB>
    <izvorni_sadrzaj>
      <item>KECMAN j.d.o.o. Umag, OIB 85449031632</item>
    </izvorni_sadrzaj>
    <derivirana_varijabla naziv="DomainObject.Predmet.ProtuStrankaListFormatedOIB_1">
      <item>KECMAN j.d.o.o. Umag, OIB 85449031632</item>
    </derivirana_varijabla>
  </DomainObject.Predmet.ProtuStrankaListFormatedOIB>
  <DomainObject.Predmet.ProtuStrankaListFormatedWithAdress>
    <izvorni_sadrzaj>
      <item>KECMAN j.d.o.o. Umag, Vladimira Nazora 13, 52470 Umag</item>
    </izvorni_sadrzaj>
    <derivirana_varijabla naziv="DomainObject.Predmet.ProtuStrankaListFormatedWithAdress_1">
      <item>KECMAN j.d.o.o. Umag, Vladimira Nazora 13, 52470 Umag</item>
    </derivirana_varijabla>
  </DomainObject.Predmet.ProtuStrankaListFormatedWithAdress>
  <DomainObject.Predmet.ProtuStrankaListFormatedWithAdressOIB>
    <izvorni_sadrzaj>
      <item>KECMAN j.d.o.o. Umag, OIB 85449031632, Vladimira Nazora 13, 52470 Umag</item>
    </izvorni_sadrzaj>
    <derivirana_varijabla naziv="DomainObject.Predmet.ProtuStrankaListFormatedWithAdressOIB_1">
      <item>KECMAN j.d.o.o. Umag, OIB 85449031632, Vladimira Nazora 13, 52470 Umag</item>
    </derivirana_varijabla>
  </DomainObject.Predmet.ProtuStrankaListFormatedWithAdressOIB>
  <DomainObject.Predmet.ProtuStrankaListNazivFormated>
    <izvorni_sadrzaj>
      <item>KECMAN j.d.o.o. Umag</item>
    </izvorni_sadrzaj>
    <derivirana_varijabla naziv="DomainObject.Predmet.ProtuStrankaListNazivFormated_1">
      <item>KECMAN j.d.o.o. Umag</item>
    </derivirana_varijabla>
  </DomainObject.Predmet.ProtuStrankaListNazivFormated>
  <DomainObject.Predmet.ProtuStrankaListNazivFormatedOIB>
    <izvorni_sadrzaj>
      <item>KECMAN j.d.o.o. Umag, OIB 85449031632</item>
    </izvorni_sadrzaj>
    <derivirana_varijabla naziv="DomainObject.Predmet.ProtuStrankaListNazivFormatedOIB_1">
      <item>KECMAN j.d.o.o. Umag, OIB 85449031632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2018.</izvorni_sadrzaj>
    <derivirana_varijabla naziv="DomainObject.Datum_1">10.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KECMAN j.d.o.o. Umag</izvorni_sadrzaj>
    <derivirana_varijabla naziv="DomainObject.Predmet.ProtustrankaIDrugi_1">KECMAN j.d.o.o. Umag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KECMAN j.d.o.o. Umag, OIB 85449031632, Vladimira Nazora 13, 52470 Umag</izvorni_sadrzaj>
    <derivirana_varijabla naziv="DomainObject.Predmet.ProtustrankaIDrugiAdressOIB_1">KECMAN j.d.o.o. Umag, OIB 85449031632, Vladimira Nazora 13,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KECMAN j.d.o.o. Umag</item>
    </izvorni_sadrzaj>
    <derivirana_varijabla naziv="DomainObject.Predmet.SudioniciListNaziv_1">
      <item>FINANCIJSKA AGENCIJA, RC RIJEKA, PODRUŽNICA PULA, PULA</item>
      <item>KECMAN j.d.o.o. Umag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KECMAN j.d.o.o. Umag, OIB 85449031632, Vladimira Nazora 13,52470 Umag</item>
    </izvorni_sadrzaj>
    <derivirana_varijabla naziv="DomainObject.Predmet.SudioniciListAdressOIB_1">
      <item>FINANCIJSKA AGENCIJA, RC RIJEKA, PODRUŽNICA PULA, PULA, OIB 85821130368, F. Kurelca 8,51000 Rijeka</item>
      <item>KECMAN j.d.o.o. Umag, OIB 85449031632, Vladimira Nazora 13,52470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85449031632</item>
    </izvorni_sadrzaj>
    <derivirana_varijabla naziv="DomainObject.Predmet.SudioniciListNazivOIB_1">
      <item>, OIB 85821130368</item>
      <item>, OIB 85449031632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1220</properties:Characters>
  <properties:Lines>46</properties:Lines>
  <properties:Paragraphs>20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2018-09-10T06:51:00Z</dcterms:created>
  <dc:creator>Jasmina Matika</dc:creator>
  <cp:lastModifiedBy>Jasmina Matika</cp:lastModifiedBy>
  <dcterms:modified xmlns:xsi="http://www.w3.org/2001/XMLSchema-instance" xsi:type="dcterms:W3CDTF">2018-09-10T07:09:00Z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(St-211-18 - RJEŠENJE - OBUSTAVA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