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097c" w14:paraId="852097c" w:rsidRDefault="00AE649C" w:rsidP="00FA5B5E" w:rsidR="00AE649C" w:rsidRPr="00B76F3C">
      <w:pPr>
        <w:pStyle w:val="Naslov3"/>
        <w15:collapsed w:val="false"/>
      </w:pPr>
    </w:p>
    <w:p w:rsidRDefault="00FF72BA" w:rsidP="00FF72BA" w:rsidR="00FF72BA" w:rsidRPr="00FF72BA">
      <w:pPr>
        <w:spacing w:after="0"/>
        <w:rPr>
          <w:rFonts w:cs="Times New Roman" w:eastAsia="Times New Roman"/>
          <w:lang w:eastAsia="hr-HR"/>
        </w:rPr>
      </w:pPr>
    </w:p>
    <w:p w:rsidRDefault="00FF72BA" w:rsidP="00FF72BA" w:rsidR="00FF72BA" w:rsidRPr="00FF72BA">
      <w:pPr>
        <w:spacing w:after="0"/>
        <w:rPr>
          <w:rFonts w:cs="Times New Roman" w:eastAsia="Times New Roman"/>
          <w:lang w:eastAsia="hr-HR"/>
        </w:rPr>
      </w:pPr>
    </w:p>
    <w:p w:rsidRDefault="00FF72BA" w:rsidP="00FF72BA" w:rsidR="00FF72BA" w:rsidRPr="00FF72BA">
      <w:pPr>
        <w:spacing w:after="0"/>
        <w:rPr>
          <w:rFonts w:cs="Times New Roman" w:eastAsia="Times New Roman"/>
          <w:lang w:eastAsia="hr-HR"/>
        </w:rPr>
      </w:pPr>
    </w:p>
    <w:p w:rsidRDefault="00FF72BA" w:rsidP="00FF72BA" w:rsidR="00FF72BA" w:rsidRPr="00FF72BA">
      <w:pPr>
        <w:spacing w:after="0"/>
        <w:ind w:firstLine="708"/>
        <w:rPr>
          <w:rFonts w:cs="Arial" w:eastAsia="Times New Roman" w:hAnsi="Arial" w:ascii="Arial"/>
          <w:lang w:eastAsia="hr-HR"/>
        </w:rPr>
      </w:pPr>
      <w:r w:rsidRPr="00FF72BA">
        <w:rPr>
          <w:rFonts w:cs="Times New Roman" w:eastAsia="Times New Roman"/>
          <w:lang w:eastAsia="hr-HR"/>
        </w:rPr>
        <w:t xml:space="preserve">REPUBLIKA HRVATSKA </w:t>
      </w:r>
      <w:r w:rsidRPr="00FF72BA">
        <w:rPr>
          <w:rFonts w:cs="Times New Roman" w:eastAsia="Times New Roman"/>
          <w:lang w:eastAsia="hr-HR"/>
        </w:rPr>
        <w:tab/>
      </w:r>
      <w:r w:rsidRPr="00FF72BA">
        <w:rPr>
          <w:rFonts w:cs="Times New Roman" w:eastAsia="Times New Roman"/>
          <w:lang w:eastAsia="hr-HR"/>
        </w:rPr>
        <w:tab/>
      </w:r>
      <w:r w:rsidRPr="00FF72BA">
        <w:rPr>
          <w:rFonts w:cs="Times New Roman" w:eastAsia="Times New Roman"/>
          <w:lang w:eastAsia="hr-HR"/>
        </w:rPr>
        <w:tab/>
      </w:r>
      <w:r w:rsidRPr="00FF72BA">
        <w:rPr>
          <w:rFonts w:cs="Times New Roman" w:eastAsia="Times New Roman"/>
          <w:lang w:eastAsia="hr-HR"/>
        </w:rPr>
        <w:tab/>
      </w:r>
      <w:r w:rsidRPr="00FF72BA">
        <w:rPr>
          <w:rFonts w:cs="Times New Roman" w:eastAsia="Times New Roman"/>
          <w:lang w:eastAsia="hr-HR"/>
        </w:rPr>
        <w:tab/>
        <w:t xml:space="preserve">    </w:t>
      </w:r>
      <w:proofErr w:type="spellStart"/>
      <w:r w:rsidRPr="00FF72BA">
        <w:rPr>
          <w:rFonts w:cs="Times New Roman" w:eastAsia="Times New Roman"/>
          <w:lang w:eastAsia="hr-HR"/>
        </w:rPr>
        <w:t>Posl</w:t>
      </w:r>
      <w:proofErr w:type="spellEnd"/>
      <w:r w:rsidRPr="00FF72BA">
        <w:rPr>
          <w:rFonts w:cs="Times New Roman" w:eastAsia="Times New Roman"/>
          <w:lang w:eastAsia="hr-HR"/>
        </w:rPr>
        <w:t>. broj 3 St-598/13-86</w:t>
      </w:r>
    </w:p>
    <w:p w:rsidRDefault="00FF72BA" w:rsidP="00FF72BA" w:rsidR="00FF72BA" w:rsidRPr="00FF72BA">
      <w:pPr>
        <w:spacing w:after="0"/>
        <w:ind w:firstLine="708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>TRGOVAČKI SUD U ZADRU</w:t>
      </w:r>
      <w:r w:rsidRPr="00FF72BA">
        <w:rPr>
          <w:rFonts w:cs="Times New Roman" w:eastAsia="Times New Roman"/>
          <w:lang w:eastAsia="hr-HR"/>
        </w:rPr>
        <w:tab/>
      </w:r>
    </w:p>
    <w:p w:rsidRDefault="00FF72BA" w:rsidP="00FF72BA" w:rsidR="00FF72BA" w:rsidRPr="00FF72BA">
      <w:pPr>
        <w:spacing w:after="0"/>
        <w:ind w:firstLine="708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>Dr. Franje Tuđmana 35</w:t>
      </w:r>
    </w:p>
    <w:p w:rsidRDefault="00FF72BA" w:rsidP="00FF72BA" w:rsidR="00FF72BA" w:rsidRPr="00FF72BA">
      <w:pPr>
        <w:spacing w:after="0"/>
        <w:rPr>
          <w:rFonts w:cs="Times New Roman" w:eastAsia="Times New Roman"/>
          <w:lang w:eastAsia="hr-HR"/>
        </w:rPr>
      </w:pPr>
    </w:p>
    <w:p w:rsidRDefault="00FF72BA" w:rsidP="00FF72BA" w:rsidR="00FF72BA" w:rsidRPr="00FF72BA">
      <w:pPr>
        <w:spacing w:after="0"/>
        <w:rPr>
          <w:rFonts w:cs="Times New Roman" w:eastAsia="Times New Roman"/>
          <w:lang w:eastAsia="hr-HR"/>
        </w:rPr>
      </w:pPr>
    </w:p>
    <w:p w:rsidRDefault="00FF72BA" w:rsidP="00FF72BA" w:rsidR="00FF72BA" w:rsidRPr="00FF72BA">
      <w:pPr>
        <w:spacing w:after="0"/>
        <w:jc w:val="center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 xml:space="preserve">R E P U B L I K A  H R V A T S K A </w:t>
      </w:r>
    </w:p>
    <w:p w:rsidRDefault="00FF72BA" w:rsidP="00FF72BA" w:rsidR="00FF72BA" w:rsidRPr="00FF72BA">
      <w:pPr>
        <w:spacing w:after="0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ab/>
      </w:r>
      <w:r w:rsidRPr="00FF72BA">
        <w:rPr>
          <w:rFonts w:cs="Times New Roman" w:eastAsia="Times New Roman"/>
          <w:lang w:eastAsia="hr-HR"/>
        </w:rPr>
        <w:tab/>
      </w:r>
      <w:r w:rsidRPr="00FF72BA">
        <w:rPr>
          <w:rFonts w:cs="Times New Roman" w:eastAsia="Times New Roman"/>
          <w:lang w:eastAsia="hr-HR"/>
        </w:rPr>
        <w:tab/>
      </w:r>
      <w:r w:rsidRPr="00FF72BA">
        <w:rPr>
          <w:rFonts w:cs="Times New Roman" w:eastAsia="Times New Roman"/>
          <w:lang w:eastAsia="hr-HR"/>
        </w:rPr>
        <w:tab/>
      </w:r>
      <w:r w:rsidRPr="00FF72BA">
        <w:rPr>
          <w:rFonts w:cs="Times New Roman" w:eastAsia="Times New Roman"/>
          <w:lang w:eastAsia="hr-HR"/>
        </w:rPr>
        <w:tab/>
      </w:r>
    </w:p>
    <w:p w:rsidRDefault="00FF72BA" w:rsidP="00FF72BA" w:rsidR="00FF72BA" w:rsidRPr="00FF72BA">
      <w:pPr>
        <w:spacing w:after="0"/>
        <w:jc w:val="center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>R J E Š E N J E</w:t>
      </w:r>
    </w:p>
    <w:p w:rsidRDefault="00FF72BA" w:rsidP="00FF72BA" w:rsidR="00FF72BA" w:rsidRPr="00FF72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72BA" w:rsidP="00FF72BA" w:rsidR="00FF72BA" w:rsidRPr="00FF72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 xml:space="preserve">Trgovački sud u Zadru, OIB: 39670464653, po višoj sudskoj savjetnici Tini Grgas, postupajući po prijedlogu stečajnog upravitelja Željka Vrkića, za određivanje završnog ročišta vjerovnika u postupku nad dužnikom LJEKARNIČKA USTANOVA VIRTUS d.o.o. Zadar u stečaju, Zrinke </w:t>
      </w:r>
      <w:proofErr w:type="spellStart"/>
      <w:r w:rsidRPr="00FF72BA">
        <w:rPr>
          <w:rFonts w:cs="Times New Roman" w:eastAsia="Times New Roman"/>
          <w:lang w:eastAsia="hr-HR"/>
        </w:rPr>
        <w:t>Kunc</w:t>
      </w:r>
      <w:proofErr w:type="spellEnd"/>
      <w:r w:rsidRPr="00FF72BA">
        <w:rPr>
          <w:rFonts w:cs="Times New Roman" w:eastAsia="Times New Roman"/>
          <w:lang w:eastAsia="hr-HR"/>
        </w:rPr>
        <w:t xml:space="preserve"> 6, Zadar, OIB: 42941375249,  temeljem  čl. 42. st. 1. Stečajnog zakona (Narodne Novine broj 44/96, 29/99, 129/00, 123/03, 82/06 116/10, 25/12 i 133/12), 30. rujna 2015. </w:t>
      </w:r>
    </w:p>
    <w:p w:rsidRDefault="00FF72BA" w:rsidP="00FF72BA" w:rsidR="00FF72BA" w:rsidRPr="00FF72BA">
      <w:pPr>
        <w:spacing w:after="0"/>
        <w:rPr>
          <w:rFonts w:cs="Times New Roman" w:eastAsia="Times New Roman"/>
          <w:lang w:eastAsia="hr-HR"/>
        </w:rPr>
      </w:pPr>
    </w:p>
    <w:p w:rsidRDefault="00FF72BA" w:rsidP="00FF72BA" w:rsidR="00FF72BA" w:rsidRPr="00FF72BA">
      <w:pPr>
        <w:spacing w:after="0"/>
        <w:jc w:val="center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>r i j e š i o  j e</w:t>
      </w:r>
    </w:p>
    <w:p w:rsidRDefault="00FF72BA" w:rsidP="00FF72BA" w:rsidR="00FF72BA" w:rsidRPr="00FF72B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F72BA" w:rsidP="00FF72BA" w:rsidR="00FF72BA" w:rsidRPr="00FF72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>Odgađa se završno ročište vjerovnika zakazano za dan 13. listopada 2015. u 10,00 sati kod ovog suda,Ulica Franje Tuđmana br. 35, sudnica br. 26/I , dok će novo biti zakazano naknadno pisanim putem.</w:t>
      </w:r>
    </w:p>
    <w:p w:rsidRDefault="00FF72BA" w:rsidP="00FF72BA" w:rsidR="00FF72BA" w:rsidRPr="00FF72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 xml:space="preserve"> </w:t>
      </w:r>
    </w:p>
    <w:p w:rsidRDefault="00FF72BA" w:rsidP="00FF72BA" w:rsidR="00FF72BA" w:rsidRPr="00FF72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 xml:space="preserve">  </w:t>
      </w:r>
    </w:p>
    <w:p w:rsidRDefault="00FF72BA" w:rsidP="00FF72BA" w:rsidR="00FF72BA" w:rsidRPr="00FF72BA">
      <w:pPr>
        <w:spacing w:after="0"/>
        <w:jc w:val="center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>U Zadru 30. rujna 2015.</w:t>
      </w:r>
    </w:p>
    <w:p w:rsidRDefault="00FF72BA" w:rsidP="00FF72BA" w:rsidR="00FF72BA" w:rsidRPr="00FF72BA">
      <w:pPr>
        <w:spacing w:after="0"/>
        <w:ind w:hanging="4" w:left="709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ab/>
      </w:r>
    </w:p>
    <w:p w:rsidRDefault="00FF72BA" w:rsidP="00FF72BA" w:rsidR="00FF72BA" w:rsidRPr="00FF72BA">
      <w:pPr>
        <w:spacing w:after="0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 xml:space="preserve">Za točnost </w:t>
      </w:r>
      <w:proofErr w:type="spellStart"/>
      <w:r w:rsidRPr="00FF72BA">
        <w:rPr>
          <w:rFonts w:cs="Times New Roman" w:eastAsia="Times New Roman"/>
          <w:lang w:eastAsia="hr-HR"/>
        </w:rPr>
        <w:t>otpravka</w:t>
      </w:r>
      <w:proofErr w:type="spellEnd"/>
      <w:r w:rsidRPr="00FF72BA">
        <w:rPr>
          <w:rFonts w:cs="Times New Roman" w:eastAsia="Times New Roman"/>
          <w:lang w:eastAsia="hr-HR"/>
        </w:rPr>
        <w:t>-ovlaštena službenica:                                             Viša sudska savjetnica:</w:t>
      </w:r>
    </w:p>
    <w:p w:rsidRDefault="00FF72BA" w:rsidP="00FF72BA" w:rsidR="00FF72BA" w:rsidRPr="00FF72BA">
      <w:pPr>
        <w:spacing w:after="0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>Nena Mužanović                                                                                     Tina Grgas, v.r.</w:t>
      </w:r>
    </w:p>
    <w:p w:rsidRDefault="00FF72BA" w:rsidP="00FF72BA" w:rsidR="00FF72BA" w:rsidRPr="00FF72B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FF72BA" w:rsidP="00FF72BA" w:rsidR="00FF72BA" w:rsidRPr="00FF72B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F72BA" w:rsidP="00FF72BA" w:rsidR="00FF72BA" w:rsidRPr="00FF72B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F72BA" w:rsidP="00FF72BA" w:rsidR="00FF72BA" w:rsidRPr="00FF72BA">
      <w:pPr>
        <w:spacing w:after="0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 xml:space="preserve">UPUTA O PRAVNOM LIJEKU:  </w:t>
      </w:r>
    </w:p>
    <w:p w:rsidRDefault="00FF72BA" w:rsidP="00FF72BA" w:rsidR="00FF72BA" w:rsidRPr="00FF72BA">
      <w:pPr>
        <w:spacing w:after="0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>Protiv ovog rješenja nije dopuštena žalba (čl. 42. st.1. Stečajnog zakona).</w:t>
      </w:r>
    </w:p>
    <w:p w:rsidRDefault="00FF72BA" w:rsidP="00FF72BA" w:rsidR="00FF72BA" w:rsidRPr="00FF72BA">
      <w:pPr>
        <w:spacing w:after="0"/>
        <w:ind w:firstLine="360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 xml:space="preserve">Dostaviti: </w:t>
      </w:r>
    </w:p>
    <w:p w:rsidRDefault="00FF72BA" w:rsidP="00FF72BA" w:rsidR="00FF72BA" w:rsidRPr="00FF72B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 xml:space="preserve">Stečajnom upravitelju </w:t>
      </w:r>
    </w:p>
    <w:p w:rsidRDefault="00FF72BA" w:rsidP="00FF72BA" w:rsidR="00FF72BA" w:rsidRPr="00FF72B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>e-oglasna ploča</w:t>
      </w:r>
    </w:p>
    <w:p w:rsidRDefault="00FF72BA" w:rsidP="00FF72BA" w:rsidR="00FF72BA" w:rsidRPr="00FF72BA">
      <w:pPr>
        <w:numPr>
          <w:ilvl w:val="0"/>
          <w:numId w:val="47"/>
        </w:numPr>
        <w:spacing w:after="0"/>
        <w:ind w:firstLine="360"/>
        <w:rPr>
          <w:rFonts w:cs="Times New Roman" w:eastAsia="Times New Roman"/>
          <w:lang w:eastAsia="hr-HR"/>
        </w:rPr>
      </w:pPr>
      <w:r w:rsidRPr="00FF72BA">
        <w:rPr>
          <w:rFonts w:cs="Times New Roman" w:eastAsia="Times New Roman"/>
          <w:lang w:eastAsia="hr-HR"/>
        </w:rPr>
        <w:t>u spis</w:t>
      </w:r>
    </w:p>
    <w:p w:rsidRDefault="00FF72BA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2BA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27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St-598/2013-76</izvorni_sadrzaj>
    <derivirana_varijabla naziv="DomainObject.Oznaka_1">St-598/2013-76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2013.</izvorni_sadrzaj>
    <derivirana_varijabla naziv="DomainObject.Predmet.DatumOsnivanja_1">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St-598/2013</izvorni_sadrzaj>
    <derivirana_varijabla naziv="DomainObject.Predmet.OznakaBroj_1">St-598/2013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LJEKARNIČKA USTANOVA VIRTUS iz Zadra</izvorni_sadrzaj>
    <derivirana_varijabla naziv="DomainObject.Predmet.ProtustrankaFormated_1">  LJEKARNIČKA USTANOVA VIRTUS iz Zadra</derivirana_varijabla>
  </DomainObject.Predmet.ProtustrankaFormated>
  <DomainObject.Predmet.ProtustrankaFormatedOIB>
    <izvorni_sadrzaj>  LJEKARNIČKA USTANOVA VIRTUS iz Zadra, OIB 42941375249</izvorni_sadrzaj>
    <derivirana_varijabla naziv="DomainObject.Predmet.ProtustrankaFormatedOIB_1">  LJEKARNIČKA USTANOVA VIRTUS iz Zadra, OIB 42941375249</derivirana_varijabla>
  </DomainObject.Predmet.ProtustrankaFormatedOIB>
  <DomainObject.Predmet.ProtustrankaFormatedWithAdress>
    <izvorni_sadrzaj> LJEKARNIČKA USTANOVA VIRTUS iz Zadra, Zinke Kunc 6, 23000 Zadar</izvorni_sadrzaj>
    <derivirana_varijabla naziv="DomainObject.Predmet.ProtustrankaFormatedWithAdress_1"> LJEKARNIČKA USTANOVA VIRTUS iz Zadra, Zinke Kunc 6, 23000 Zadar</derivirana_varijabla>
  </DomainObject.Predmet.ProtustrankaFormatedWithAdress>
  <DomainObject.Predmet.ProtustrankaFormatedWithAdressOIB>
    <izvorni_sadrzaj> LJEKARNIČKA USTANOVA VIRTUS iz Zadra, OIB 42941375249, Zinke Kunc 6, 23000 Zadar</izvorni_sadrzaj>
    <derivirana_varijabla naziv="DomainObject.Predmet.ProtustrankaFormatedWithAdressOIB_1"> LJEKARNIČKA USTANOVA VIRTUS iz Zadra, OIB 42941375249, Zinke Kunc 6, 23000 Zadar</derivirana_varijabla>
  </DomainObject.Predmet.ProtustrankaFormatedWithAdressOIB>
  <DomainObject.Predmet.ProtustrankaWithAdress>
    <izvorni_sadrzaj>LJEKARNIČKA USTANOVA VIRTUS iz Zadra Zinke Kunc 6, 23000 Zadar</izvorni_sadrzaj>
    <derivirana_varijabla naziv="DomainObject.Predmet.ProtustrankaWithAdress_1">LJEKARNIČKA USTANOVA VIRTUS iz Zadra Zinke Kunc 6, 23000 Zadar</derivirana_varijabla>
  </DomainObject.Predmet.ProtustrankaWithAdress>
  <DomainObject.Predmet.ProtustrankaWithAdressOIB>
    <izvorni_sadrzaj>LJEKARNIČKA USTANOVA VIRTUS iz Zadra, OIB 42941375249, Zinke Kunc 6, 23000 Zadar</izvorni_sadrzaj>
    <derivirana_varijabla naziv="DomainObject.Predmet.ProtustrankaWithAdressOIB_1">LJEKARNIČKA USTANOVA VIRTUS iz Zadra, OIB 42941375249, Zinke Kunc 6, 23000 Zadar</derivirana_varijabla>
  </DomainObject.Predmet.ProtustrankaWithAdressOIB>
  <DomainObject.Predmet.ProtustrankaNazivFormated>
    <izvorni_sadrzaj>LJEKARNIČKA USTANOVA VIRTUS iz Zadra</izvorni_sadrzaj>
    <derivirana_varijabla naziv="DomainObject.Predmet.ProtustrankaNazivFormated_1">LJEKARNIČKA USTANOVA VIRTUS iz Zadra</derivirana_varijabla>
  </DomainObject.Predmet.ProtustrankaNazivFormated>
  <DomainObject.Predmet.ProtustrankaNazivFormatedOIB>
    <izvorni_sadrzaj>LJEKARNIČKA USTANOVA VIRTUS iz Zadra, OIB 42941375249</izvorni_sadrzaj>
    <derivirana_varijabla naziv="DomainObject.Predmet.ProtustrankaNazivFormatedOIB_1">LJEKARNIČKA USTANOVA VIRTUS iz Zadra, OIB 42941375249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VIŠNJA RAMLJAK; IRIS ŠULJIĆ; SPOMENKA PULFER; JASNA BAZIJANAC - BRAJDIĆ; DAJANA BLAGDANIĆ; NINA JURLINA; MARINA VIDOV; TINA BAKOTA</izvorni_sadrzaj>
    <derivirana_varijabla naziv="DomainObject.Predmet.StrankaFormated_1">  VIŠNJA RAMLJAK; IRIS ŠULJIĆ; SPOMENKA PULFER; JASNA BAZIJANAC - BRAJDIĆ; DAJANA BLAGDANIĆ; NINA JURLINA; MARINA VIDOV; TINA BAKOTA</derivirana_varijabla>
  </DomainObject.Predmet.StrankaFormated>
  <DomainObject.Predmet.StrankaFormatedOIB>
    <izvorni_sadrzaj>  VIŠNJA RAMLJAK, OIB 18955900259; IRIS ŠULJIĆ, OIB 95435199817; SPOMENKA PULFER, OIB 19513513940; JASNA BAZIJANAC - BRAJDIĆ, OIB 15130055335; DAJANA BLAGDANIĆ, OIB 53851107811; NINA JURLINA, OIB 74751052091; MARINA VIDOV, OIB 21876856610; TINA BAKOTA, OIB 58992111823</izvorni_sadrzaj>
    <derivirana_varijabla naziv="DomainObject.Predmet.StrankaFormatedOIB_1">  VIŠNJA RAMLJAK, OIB 18955900259; IRIS ŠULJIĆ, OIB 95435199817; SPOMENKA PULFER, OIB 19513513940; JASNA BAZIJANAC - BRAJDIĆ, OIB 15130055335; DAJANA BLAGDANIĆ, OIB 53851107811; NINA JURLINA, OIB 74751052091; MARINA VIDOV, OIB 21876856610; TINA BAKOTA, OIB 58992111823</derivirana_varijabla>
  </DomainObject.Predmet.StrankaFormatedOIB>
  <DomainObject.Predmet.StrankaFormatedWithAdress>
    <izvorni_sadrzaj> VIŠNJA RAMLJAK, Maslenica, P. Zoranića 47, Jasenice; IRIS ŠULJIĆ, V. Maštrovića 39, 23000 Zadar; SPOMENKA PULFER, Dimitrija Demetra 4, 23000 Zadar; JASNA BAZIJANAC - BRAJDIĆ, Kontakova 6, 10000 Zagreb; DAJANA BLAGDANIĆ, Banj 8, Ždrelac; NINA JURLINA, Obala kneza Trpimira 4, 23000 Zadar; MARINA VIDOV, Vrgadinska 3, 23272 Kali; TINA BAKOTA, Čeprljanda 24, Preko</izvorni_sadrzaj>
    <derivirana_varijabla naziv="DomainObject.Predmet.StrankaFormatedWithAdress_1"> VIŠNJA RAMLJAK, Maslenica, P. Zoranića 47, Jasenice; IRIS ŠULJIĆ, V. Maštrovića 39, 23000 Zadar; SPOMENKA PULFER, Dimitrija Demetra 4, 23000 Zadar; JASNA BAZIJANAC - BRAJDIĆ, Kontakova 6, 10000 Zagreb; DAJANA BLAGDANIĆ, Banj 8, Ždrelac; NINA JURLINA, Obala kneza Trpimira 4, 23000 Zadar; MARINA VIDOV, Vrgadinska 3, 23272 Kali; TINA BAKOTA, Čeprljanda 24, Preko</derivirana_varijabla>
  </DomainObject.Predmet.StrankaFormatedWithAdress>
  <DomainObject.Predmet.StrankaFormatedWithAdressOIB>
    <izvorni_sadrzaj> VIŠNJA RAMLJAK, OIB 18955900259, Maslenica, P. Zoranića 47, Jasenice; IRIS ŠULJIĆ, OIB 95435199817, V. Maštrovića 39, 23000 Zadar; SPOMENKA PULFER, OIB 19513513940, Dimitrija Demetra 4, 23000 Zadar; JASNA BAZIJANAC - BRAJDIĆ, OIB 15130055335, Kontakova 6, 10000 Zagreb; DAJANA BLAGDANIĆ, OIB 53851107811, Banj 8, Ždrelac; NINA JURLINA, OIB 74751052091, Obala kneza Trpimira 4, 23000 Zadar; MARINA VIDOV, OIB 21876856610, Vrgadinska 3, 23272 Kali; TINA BAKOTA, OIB 58992111823, Čeprljanda 24, Preko</izvorni_sadrzaj>
    <derivirana_varijabla naziv="DomainObject.Predmet.StrankaFormatedWithAdressOIB_1"> VIŠNJA RAMLJAK, OIB 18955900259, Maslenica, P. Zoranića 47, Jasenice; IRIS ŠULJIĆ, OIB 95435199817, V. Maštrovića 39, 23000 Zadar; SPOMENKA PULFER, OIB 19513513940, Dimitrija Demetra 4, 23000 Zadar; JASNA BAZIJANAC - BRAJDIĆ, OIB 15130055335, Kontakova 6, 10000 Zagreb; DAJANA BLAGDANIĆ, OIB 53851107811, Banj 8, Ždrelac; NINA JURLINA, OIB 74751052091, Obala kneza Trpimira 4, 23000 Zadar; MARINA VIDOV, OIB 21876856610, Vrgadinska 3, 23272 Kali; TINA BAKOTA, OIB 58992111823, Čeprljanda 24, Preko</derivirana_varijabla>
  </DomainObject.Predmet.StrankaFormatedWithAdressOIB>
  <DomainObject.Predmet.StrankaWithAdress>
    <izvorni_sadrzaj>VIŠNJA RAMLJAK Maslenica, P. Zoranića 47,Jasenice,IRIS ŠULJIĆ V. Maštrovića 39,23000 Zadar,SPOMENKA PULFER Dimitrija Demetra 4,23000 Zadar,JASNA BAZIJANAC - BRAJDIĆ Kontakova 6,10000 Zagreb,DAJANA BLAGDANIĆ Banj 8,Ždrelac,NINA JURLINA Obala kneza Trpimira 4,23000 Zadar,MARINA VIDOV Vrgadinska 3,23272 Kali,TINA BAKOTA Čeprljanda 24,Preko</izvorni_sadrzaj>
    <derivirana_varijabla naziv="DomainObject.Predmet.StrankaWithAdress_1">VIŠNJA RAMLJAK Maslenica, P. Zoranića 47,Jasenice,IRIS ŠULJIĆ V. Maštrovića 39,23000 Zadar,SPOMENKA PULFER Dimitrija Demetra 4,23000 Zadar,JASNA BAZIJANAC - BRAJDIĆ Kontakova 6,10000 Zagreb,DAJANA BLAGDANIĆ Banj 8,Ždrelac,NINA JURLINA Obala kneza Trpimira 4,23000 Zadar,MARINA VIDOV Vrgadinska 3,23272 Kali,TINA BAKOTA Čeprljanda 24,Preko</derivirana_varijabla>
  </DomainObject.Predmet.StrankaWithAdress>
  <DomainObject.Predmet.StrankaWithAdressOIB>
    <izvorni_sadrzaj>VIŠNJA RAMLJAK, OIB 18955900259, Maslenica, P. Zoranića 47,Jasenice,IRIS ŠULJIĆ, OIB 95435199817, V. Maštrovića 39,23000 Zadar,SPOMENKA PULFER, OIB 19513513940, Dimitrija Demetra 4,23000 Zadar,JASNA BAZIJANAC - BRAJDIĆ, OIB 15130055335, Kontakova 6,10000 Zagreb,DAJANA BLAGDANIĆ, OIB 53851107811, Banj 8,Ždrelac,NINA JURLINA, OIB 74751052091, Obala kneza Trpimira 4,23000 Zadar,MARINA VIDOV, OIB 21876856610, Vrgadinska 3,23272 Kali,TINA BAKOTA, OIB 58992111823, Čeprljanda 24,Preko</izvorni_sadrzaj>
    <derivirana_varijabla naziv="DomainObject.Predmet.StrankaWithAdressOIB_1">VIŠNJA RAMLJAK, OIB 18955900259, Maslenica, P. Zoranića 47,Jasenice,IRIS ŠULJIĆ, OIB 95435199817, V. Maštrovića 39,23000 Zadar,SPOMENKA PULFER, OIB 19513513940, Dimitrija Demetra 4,23000 Zadar,JASNA BAZIJANAC - BRAJDIĆ, OIB 15130055335, Kontakova 6,10000 Zagreb,DAJANA BLAGDANIĆ, OIB 53851107811, Banj 8,Ždrelac,NINA JURLINA, OIB 74751052091, Obala kneza Trpimira 4,23000 Zadar,MARINA VIDOV, OIB 21876856610, Vrgadinska 3,23272 Kali,TINA BAKOTA, OIB 58992111823, Čeprljanda 24,Preko</derivirana_varijabla>
  </DomainObject.Predmet.StrankaWithAdressOIB>
  <DomainObject.Predmet.StrankaNazivFormated>
    <izvorni_sadrzaj>VIŠNJA RAMLJAK,IRIS ŠULJIĆ,SPOMENKA PULFER,JASNA BAZIJANAC - BRAJDIĆ,DAJANA BLAGDANIĆ,NINA JURLINA,MARINA VIDOV,TINA BAKOTA</izvorni_sadrzaj>
    <derivirana_varijabla naziv="DomainObject.Predmet.StrankaNazivFormated_1">VIŠNJA RAMLJAK,IRIS ŠULJIĆ,SPOMENKA PULFER,JASNA BAZIJANAC - BRAJDIĆ,DAJANA BLAGDANIĆ,NINA JURLINA,MARINA VIDOV,TINA BAKOTA</derivirana_varijabla>
  </DomainObject.Predmet.StrankaNazivFormated>
  <DomainObject.Predmet.StrankaNazivFormatedOIB>
    <izvorni_sadrzaj>VIŠNJA RAMLJAK, OIB 18955900259,IRIS ŠULJIĆ, OIB 95435199817,SPOMENKA PULFER, OIB 19513513940,JASNA BAZIJANAC - BRAJDIĆ, OIB 15130055335,DAJANA BLAGDANIĆ, OIB 53851107811,NINA JURLINA, OIB 74751052091,MARINA VIDOV, OIB 21876856610,TINA BAKOTA, OIB 58992111823</izvorni_sadrzaj>
    <derivirana_varijabla naziv="DomainObject.Predmet.StrankaNazivFormatedOIB_1">VIŠNJA RAMLJAK, OIB 18955900259,IRIS ŠULJIĆ, OIB 95435199817,SPOMENKA PULFER, OIB 19513513940,JASNA BAZIJANAC - BRAJDIĆ, OIB 15130055335,DAJANA BLAGDANIĆ, OIB 53851107811,NINA JURLINA, OIB 74751052091,MARINA VIDOV, OIB 21876856610,TINA BAKOTA, OIB 58992111823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izvorni_sadrzaj>
    <derivirana_varijabla naziv="DomainObject.Predmet.StrankaListFormated_1"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derivirana_varijabla>
  </DomainObject.Predmet.StrankaListFormated>
  <DomainObject.Predmet.StrankaListFormatedOIB>
    <izvorni_sadrzaj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izvorni_sadrzaj>
    <derivirana_varijabla naziv="DomainObject.Predmet.StrankaListFormatedOIB_1"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derivirana_varijabla>
  </DomainObject.Predmet.StrankaListFormatedOIB>
  <DomainObject.Predmet.StrankaListFormatedWithAdress>
    <izvorni_sadrzaj>
      <item>VIŠNJA RAMLJAK, Maslenica, P. Zoranića 47, Jasenice</item>
      <item>IRIS ŠULJIĆ, V. Maštrovića 39, 23000 Zadar</item>
      <item>SPOMENKA PULFER, Dimitrija Demetra 4, 23000 Zadar</item>
      <item>JASNA BAZIJANAC - BRAJDIĆ, Kontakova 6, 10000 Zagreb</item>
      <item>DAJANA BLAGDANIĆ, Banj 8, Ždrelac</item>
      <item>NINA JURLINA, Obala kneza Trpimira 4, 23000 Zadar</item>
      <item>MARINA VIDOV, Vrgadinska 3, 23272 Kali</item>
      <item>TINA BAKOTA, Čeprljanda 24, Preko</item>
    </izvorni_sadrzaj>
    <derivirana_varijabla naziv="DomainObject.Predmet.StrankaListFormatedWithAdress_1">
      <item>VIŠNJA RAMLJAK, Maslenica, P. Zoranića 47, Jasenice</item>
      <item>IRIS ŠULJIĆ, V. Maštrovića 39, 23000 Zadar</item>
      <item>SPOMENKA PULFER, Dimitrija Demetra 4, 23000 Zadar</item>
      <item>JASNA BAZIJANAC - BRAJDIĆ, Kontakova 6, 10000 Zagreb</item>
      <item>DAJANA BLAGDANIĆ, Banj 8, Ždrelac</item>
      <item>NINA JURLINA, Obala kneza Trpimira 4, 23000 Zadar</item>
      <item>MARINA VIDOV, Vrgadinska 3, 23272 Kali</item>
      <item>TINA BAKOTA, Čeprljanda 24, Preko</item>
    </derivirana_varijabla>
  </DomainObject.Predmet.StrankaListFormatedWithAdress>
  <DomainObject.Predmet.StrankaListFormatedWithAdressOIB>
    <izvorni_sadrzaj>
      <item>VIŠNJA RAMLJAK, OIB 18955900259, Maslenica, P. Zoranića 47, Jasenice</item>
      <item>IRIS ŠULJIĆ, OIB 95435199817, V. Maštrovića 39, 23000 Zadar</item>
      <item>SPOMENKA PULFER, OIB 19513513940, Dimitrija Demetra 4, 23000 Zadar</item>
      <item>JASNA BAZIJANAC - BRAJDIĆ, OIB 15130055335, Kontakova 6, 10000 Zagreb</item>
      <item>DAJANA BLAGDANIĆ, OIB 53851107811, Banj 8, Ždrelac</item>
      <item>NINA JURLINA, OIB 74751052091, Obala kneza Trpimira 4, 23000 Zadar</item>
      <item>MARINA VIDOV, OIB 21876856610, Vrgadinska 3, 23272 Kali</item>
      <item>TINA BAKOTA, OIB 58992111823, Čeprljanda 24, Preko</item>
    </izvorni_sadrzaj>
    <derivirana_varijabla naziv="DomainObject.Predmet.StrankaListFormatedWithAdressOIB_1">
      <item>VIŠNJA RAMLJAK, OIB 18955900259, Maslenica, P. Zoranića 47, Jasenice</item>
      <item>IRIS ŠULJIĆ, OIB 95435199817, V. Maštrovića 39, 23000 Zadar</item>
      <item>SPOMENKA PULFER, OIB 19513513940, Dimitrija Demetra 4, 23000 Zadar</item>
      <item>JASNA BAZIJANAC - BRAJDIĆ, OIB 15130055335, Kontakova 6, 10000 Zagreb</item>
      <item>DAJANA BLAGDANIĆ, OIB 53851107811, Banj 8, Ždrelac</item>
      <item>NINA JURLINA, OIB 74751052091, Obala kneza Trpimira 4, 23000 Zadar</item>
      <item>MARINA VIDOV, OIB 21876856610, Vrgadinska 3, 23272 Kali</item>
      <item>TINA BAKOTA, OIB 58992111823, Čeprljanda 24, Preko</item>
    </derivirana_varijabla>
  </DomainObject.Predmet.StrankaListFormatedWithAdressOIB>
  <DomainObject.Predmet.StrankaListNazivFormated>
    <izvorni_sadrzaj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izvorni_sadrzaj>
    <derivirana_varijabla naziv="DomainObject.Predmet.StrankaListNazivFormated_1"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derivirana_varijabla>
  </DomainObject.Predmet.StrankaListNazivFormated>
  <DomainObject.Predmet.StrankaListNazivFormatedOIB>
    <izvorni_sadrzaj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izvorni_sadrzaj>
    <derivirana_varijabla naziv="DomainObject.Predmet.StrankaListNazivFormatedOIB_1"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derivirana_varijabla>
  </DomainObject.Predmet.StrankaListNazivFormatedOIB>
  <DomainObject.Predmet.ProtuStrankaListFormated>
    <izvorni_sadrzaj>
      <item>LJEKARNIČKA USTANOVA VIRTUS iz Zadra</item>
    </izvorni_sadrzaj>
    <derivirana_varijabla naziv="DomainObject.Predmet.ProtuStrankaListFormated_1">
      <item>LJEKARNIČKA USTANOVA VIRTUS iz Zadra</item>
    </derivirana_varijabla>
  </DomainObject.Predmet.ProtuStrankaListFormated>
  <DomainObject.Predmet.ProtuStrankaListFormatedOIB>
    <izvorni_sadrzaj>
      <item>LJEKARNIČKA USTANOVA VIRTUS iz Zadra, OIB 42941375249</item>
    </izvorni_sadrzaj>
    <derivirana_varijabla naziv="DomainObject.Predmet.ProtuStrankaListFormatedOIB_1">
      <item>LJEKARNIČKA USTANOVA VIRTUS iz Zadra, OIB 42941375249</item>
    </derivirana_varijabla>
  </DomainObject.Predmet.ProtuStrankaListFormatedOIB>
  <DomainObject.Predmet.ProtuStrankaListFormatedWithAdress>
    <izvorni_sadrzaj>
      <item>LJEKARNIČKA USTANOVA VIRTUS iz Zadra, Zinke Kunc 6, 23000 Zadar</item>
    </izvorni_sadrzaj>
    <derivirana_varijabla naziv="DomainObject.Predmet.ProtuStrankaListFormatedWithAdress_1">
      <item>LJEKARNIČKA USTANOVA VIRTUS iz Zadra, Zinke Kunc 6, 23000 Zadar</item>
    </derivirana_varijabla>
  </DomainObject.Predmet.ProtuStrankaListFormatedWithAdress>
  <DomainObject.Predmet.ProtuStrankaListFormatedWithAdressOIB>
    <izvorni_sadrzaj>
      <item>LJEKARNIČKA USTANOVA VIRTUS iz Zadra, OIB 42941375249, Zinke Kunc 6, 23000 Zadar</item>
    </izvorni_sadrzaj>
    <derivirana_varijabla naziv="DomainObject.Predmet.ProtuStrankaListFormatedWithAdressOIB_1">
      <item>LJEKARNIČKA USTANOVA VIRTUS iz Zadra, OIB 42941375249, Zinke Kunc 6, 23000 Zadar</item>
    </derivirana_varijabla>
  </DomainObject.Predmet.ProtuStrankaListFormatedWithAdressOIB>
  <DomainObject.Predmet.ProtuStrankaListNazivFormated>
    <izvorni_sadrzaj>
      <item>LJEKARNIČKA USTANOVA VIRTUS iz Zadra</item>
    </izvorni_sadrzaj>
    <derivirana_varijabla naziv="DomainObject.Predmet.ProtuStrankaListNazivFormated_1">
      <item>LJEKARNIČKA USTANOVA VIRTUS iz Zadra</item>
    </derivirana_varijabla>
  </DomainObject.Predmet.ProtuStrankaListNazivFormated>
  <DomainObject.Predmet.ProtuStrankaListNazivFormatedOIB>
    <izvorni_sadrzaj>
      <item>LJEKARNIČKA USTANOVA VIRTUS iz Zadra, OIB 42941375249</item>
    </izvorni_sadrzaj>
    <derivirana_varijabla naziv="DomainObject.Predmet.ProtuStrankaListNazivFormatedOIB_1">
      <item>LJEKARNIČKA USTANOVA VIRTUS iz Zadra, OIB 42941375249</item>
    </derivirana_varijabla>
  </DomainObject.Predmet.ProtuStrankaListNazivFormatedOIB>
  <DomainObject.Predmet.OstaliListFormated>
    <izvorni_sadrzaj>
      <item>Odvjetničko društvo FRANKO KOTLAR, ANA VIDOV &amp; partneri, društvo s ograničenom odgovornošću</item>
      <item>Željko Vrkić</item>
    </izvorni_sadrzaj>
    <derivirana_varijabla naziv="DomainObject.Predmet.OstaliListFormated_1">
      <item>Odvjetničko društvo FRANKO KOTLAR, ANA VIDOV &amp; partneri, društvo s ograničenom odgovornošću</item>
      <item>Željko Vrkić</item>
    </derivirana_varijabla>
  </DomainObject.Predmet.OstaliListFormated>
  <DomainObject.Predmet.OstaliListFormatedOIB>
    <izvorni_sadrzaj>
      <item>Odvjetničko društvo FRANKO KOTLAR, ANA VIDOV &amp; partneri, društvo s ograničenom odgovornošću, OIB 79236535774</item>
      <item>Željko Vrkić, OIB 11055072755</item>
    </izvorni_sadrzaj>
    <derivirana_varijabla naziv="DomainObject.Predmet.OstaliListFormatedOIB_1">
      <item>Odvjetničko društvo FRANKO KOTLAR, ANA VIDOV &amp; partneri, društvo s ograničenom odgovornošću, OIB 79236535774</item>
      <item>Željko Vrkić, OIB 11055072755</item>
    </derivirana_varijabla>
  </DomainObject.Predmet.OstaliListFormatedOIB>
  <DomainObject.Predmet.OstaliListFormatedWithAdress>
    <izvorni_sadrzaj>
      <item>Odvjetničko društvo FRANKO KOTLAR, ANA VIDOV &amp; partneri, društvo s ograničenom odgovornošću, Zrinsko Frankopanska 38, Zadar</item>
      <item>Željko Vrkić</item>
    </izvorni_sadrzaj>
    <derivirana_varijabla naziv="DomainObject.Predmet.OstaliListFormatedWithAdress_1">
      <item>Odvjetničko društvo FRANKO KOTLAR, ANA VIDOV &amp; partneri, društvo s ograničenom odgovornošću, Zrinsko Frankopanska 38, Zadar</item>
      <item>Željko Vrkić</item>
    </derivirana_varijabla>
  </DomainObject.Predmet.OstaliListFormatedWithAdress>
  <DomainObject.Predmet.OstaliListFormatedWithAdressOIB>
    <izvorni_sadrzaj>
      <item>Odvjetničko društvo FRANKO KOTLAR, ANA VIDOV &amp; partneri, društvo s ograničenom odgovornošću, OIB 79236535774, Zrinsko Frankopanska 38, Zadar</item>
      <item>Željko Vrkić, OIB 11055072755</item>
    </izvorni_sadrzaj>
    <derivirana_varijabla naziv="DomainObject.Predmet.OstaliListFormatedWithAdressOIB_1">
      <item>Odvjetničko društvo FRANKO KOTLAR, ANA VIDOV &amp; partneri, društvo s ograničenom odgovornošću, OIB 79236535774, Zrinsko Frankopanska 38, Zadar</item>
      <item>Željko Vrkić, OIB 11055072755</item>
    </derivirana_varijabla>
  </DomainObject.Predmet.OstaliListFormatedWithAdressOIB>
  <DomainObject.Predmet.OstaliListNazivFormated>
    <izvorni_sadrzaj>
      <item>Odvjetničko društvo FRANKO KOTLAR, ANA VIDOV &amp; partneri, društvo s ograničenom odgovornošću</item>
      <item>Željko Vrkić</item>
    </izvorni_sadrzaj>
    <derivirana_varijabla naziv="DomainObject.Predmet.OstaliListNazivFormated_1">
      <item>Odvjetničko društvo FRANKO KOTLAR, ANA VIDOV &amp; partneri, društvo s ograničenom odgovornošću</item>
      <item>Željko Vrkić</item>
    </derivirana_varijabla>
  </DomainObject.Predmet.OstaliListNazivFormated>
  <DomainObject.Predmet.OstaliListNazivFormatedOIB>
    <izvorni_sadrzaj>
      <item>Odvjetničko društvo FRANKO KOTLAR, ANA VIDOV &amp; partneri, društvo s ograničenom odgovornošću, OIB 79236535774</item>
      <item>Željko Vrkić, OIB 11055072755</item>
    </izvorni_sadrzaj>
    <derivirana_varijabla naziv="DomainObject.Predmet.OstaliListNazivFormatedOIB_1">
      <item>Odvjetničko društvo FRANKO KOTLAR, ANA VIDOV &amp; partneri, društvo s ograničenom odgovornošću, OIB 79236535774</item>
      <item>Željko Vrkić, OIB 11055072755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St-598/2013-76</izvorni_sadrzaj>
    <derivirana_varijabla naziv="DomainObject.PoslovniBrojDokumenta_1">St-598/2013-76</derivirana_varijabla>
  </DomainObject.PoslovniBrojDokumenta>
  <DomainObject.Predmet.StrankaIDrugi>
    <izvorni_sadrzaj>TINA BAKOTA i dr.</izvorni_sadrzaj>
    <derivirana_varijabla naziv="DomainObject.Predmet.StrankaIDrugi_1">TINA BAKOTA i dr.</derivirana_varijabla>
  </DomainObject.Predmet.StrankaIDrugi>
  <DomainObject.Predmet.ProtustrankaIDrugi>
    <izvorni_sadrzaj>LJEKARNIČKA USTANOVA VIRTUS iz Zadra</izvorni_sadrzaj>
    <derivirana_varijabla naziv="DomainObject.Predmet.ProtustrankaIDrugi_1">LJEKARNIČKA USTANOVA VIRTUS iz Zadra</derivirana_varijabla>
  </DomainObject.Predmet.ProtustrankaIDrugi>
  <DomainObject.Predmet.StrankaIDrugiAdressOIB>
    <izvorni_sadrzaj>TINA BAKOTA, OIB 58992111823, Čeprljanda 24, Preko i dr.</izvorni_sadrzaj>
    <derivirana_varijabla naziv="DomainObject.Predmet.StrankaIDrugiAdressOIB_1">TINA BAKOTA, OIB 58992111823, Čeprljanda 24, Preko i dr.</derivirana_varijabla>
  </DomainObject.Predmet.StrankaIDrugiAdressOIB>
  <DomainObject.Predmet.ProtustrankaIDrugiAdressOIB>
    <izvorni_sadrzaj>LJEKARNIČKA USTANOVA VIRTUS iz Zadra, OIB 42941375249, Zinke Kunc 6, 23000 Zadar</izvorni_sadrzaj>
    <derivirana_varijabla naziv="DomainObject.Predmet.ProtustrankaIDrugiAdressOIB_1">LJEKARNIČKA USTANOVA VIRTUS iz Zadra, OIB 42941375249, Zinke Kunc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VIŠNJA RAMLJAK</item>
      <item>IRIS ŠULJIĆ</item>
      <item>SPOMENKA PULFER</item>
      <item>JASNA BAZIJANAC - BRAJDIĆ</item>
      <item>LJEKARNIČKA USTANOVA VIRTUS iz Zadra</item>
      <item>DAJANA BLAGDANIĆ</item>
      <item>NINA JURLINA</item>
      <item>MARINA VIDOV</item>
      <item>TINA BAKOTA</item>
      <item>Odvjetničko društvo FRANKO KOTLAR, ANA VIDOV &amp; partneri, društvo s ograničenom odgovornošću</item>
      <item>Željko Vrkić</item>
    </izvorni_sadrzaj>
    <derivirana_varijabla naziv="DomainObject.Predmet.SudioniciListNaziv_1">
      <item>VIŠNJA RAMLJAK</item>
      <item>IRIS ŠULJIĆ</item>
      <item>SPOMENKA PULFER</item>
      <item>JASNA BAZIJANAC - BRAJDIĆ</item>
      <item>LJEKARNIČKA USTANOVA VIRTUS iz Zadra</item>
      <item>DAJANA BLAGDANIĆ</item>
      <item>NINA JURLINA</item>
      <item>MARINA VIDOV</item>
      <item>TINA BAKOTA</item>
      <item>Odvjetničko društvo FRANKO KOTLAR, ANA VIDOV &amp; partneri, društvo s ograničenom odgovornošću</item>
      <item>Željko Vrkić</item>
    </derivirana_varijabla>
  </DomainObject.Predmet.SudioniciListNaziv>
  <DomainObject.Predmet.SudioniciListAdressOIB>
    <izvorni_sadrzaj>
      <item>VIŠNJA RAMLJAK, OIB 18955900259, Maslenica, P. Zoranića 47,Jasenice</item>
      <item>IRIS ŠULJIĆ, OIB 95435199817, V. Maštrovića 39,23000 Zadar</item>
      <item>SPOMENKA PULFER, OIB 19513513940, Dimitrija Demetra 4,23000 Zadar</item>
      <item>JASNA BAZIJANAC - BRAJDIĆ, OIB 15130055335, Kontakova 6,10000 Zagreb</item>
      <item>LJEKARNIČKA USTANOVA VIRTUS iz Zadra, OIB 42941375249, Zinke Kunc 6,23000 Zadar</item>
      <item>DAJANA BLAGDANIĆ, OIB 53851107811, Banj 8,Ždrelac</item>
      <item>NINA JURLINA, OIB 74751052091, Obala kneza Trpimira 4,23000 Zadar</item>
      <item>MARINA VIDOV, OIB 21876856610, Vrgadinska 3,23272 Kali</item>
      <item>TINA BAKOTA, OIB 58992111823, Čeprljanda 24,Preko</item>
      <item>Odvjetničko društvo FRANKO KOTLAR, ANA VIDOV &amp; partneri, društvo s ograničenom odgovornošću, OIB 79236535774, Zrinsko Frankopanska 38,Zadar</item>
      <item>Željko Vrkić, OIB 11055072755</item>
    </izvorni_sadrzaj>
    <derivirana_varijabla naziv="DomainObject.Predmet.SudioniciListAdressOIB_1">
      <item>VIŠNJA RAMLJAK, OIB 18955900259, Maslenica, P. Zoranića 47,Jasenice</item>
      <item>IRIS ŠULJIĆ, OIB 95435199817, V. Maštrovića 39,23000 Zadar</item>
      <item>SPOMENKA PULFER, OIB 19513513940, Dimitrija Demetra 4,23000 Zadar</item>
      <item>JASNA BAZIJANAC - BRAJDIĆ, OIB 15130055335, Kontakova 6,10000 Zagreb</item>
      <item>LJEKARNIČKA USTANOVA VIRTUS iz Zadra, OIB 42941375249, Zinke Kunc 6,23000 Zadar</item>
      <item>DAJANA BLAGDANIĆ, OIB 53851107811, Banj 8,Ždrelac</item>
      <item>NINA JURLINA, OIB 74751052091, Obala kneza Trpimira 4,23000 Zadar</item>
      <item>MARINA VIDOV, OIB 21876856610, Vrgadinska 3,23272 Kali</item>
      <item>TINA BAKOTA, OIB 58992111823, Čeprljanda 24,Preko</item>
      <item>Odvjetničko društvo FRANKO KOTLAR, ANA VIDOV &amp; partneri, društvo s ograničenom odgovornošću, OIB 79236535774, Zrinsko Frankopanska 38,Zadar</item>
      <item>Željko Vrkić, OIB 11055072755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A7A71-6589-4FCE-8123-74F2F2364C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187</properties:Words>
  <properties:Characters>898</properties:Characters>
  <properties:Lines>45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2015-09-30T07:22:00Z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St-598/2013-76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