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0284" w14:paraId="fdd028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9C22FD">
        <w:t>5127</w:t>
      </w:r>
      <w:r w:rsidR="006A796A">
        <w:t>/15</w:t>
      </w:r>
      <w:r w:rsidR="009C22FD">
        <w:t>-17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9C22FD">
        <w:rPr>
          <w:lang w:val="pt-BR"/>
        </w:rPr>
        <w:t>SALON NAMJEŠTAJA MAKSIM j.d.o.o., Sisak, Šetalište V. Nazora 3, OIB: 70670523188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7F5BEE">
        <w:rPr>
          <w:lang w:val="pt-BR"/>
        </w:rPr>
        <w:t>12.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C22FD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C22FD">
        <w:rPr>
          <w:lang w:val="pt-BR"/>
        </w:rPr>
        <w:t>SALON NAMJEŠTAJA MAKSIM j.d.o.o., Sisak, Šetalište V. Nazora 3, OIB: 70670523188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7F5BEE">
        <w:t>13. rujna</w:t>
      </w:r>
      <w:r w:rsidR="00C20A9B" w:rsidRPr="00C20A9B">
        <w:t xml:space="preserve"> </w:t>
      </w:r>
      <w:r w:rsidR="00026C87">
        <w:t xml:space="preserve">2016. u </w:t>
      </w:r>
      <w:r w:rsidR="009C22FD">
        <w:t>11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r w:rsidR="009C22FD">
        <w:t>Zagrebačka banka</w:t>
      </w:r>
      <w:r w:rsidR="00974B5A" w:rsidRPr="004769BB">
        <w:t xml:space="preserve"> d.d.</w:t>
      </w:r>
      <w:r w:rsidR="009C22FD">
        <w:t>, Privredna banka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7F5BEE">
        <w:t>12.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D5AB5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D5AB5" w:rsidR="005D5AB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D5AB5" w:rsidR="005D5AB5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9C22FD" w:rsidR="00B639DE" w:rsidRPr="00586DD5">
      <w:headerReference w:type="default" r:id="rId10"/>
      <w:pgSz w:h="15840" w:w="12240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D5AB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9C22FD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CD6A42"/>
    <w:rsid w:val="00D03437"/>
    <w:rsid w:val="00D47D35"/>
    <w:rsid w:val="00D52D3B"/>
    <w:rsid w:val="00D74489"/>
    <w:rsid w:val="00DB06B8"/>
    <w:rsid w:val="00DC5B26"/>
    <w:rsid w:val="00E07559"/>
    <w:rsid w:val="00E5787A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St-5127/2015</izvorni_sadrzaj>
    <derivirana_varijabla naziv="DomainObject.Predmet.OznakaBroj_1">St-5127/2015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NAMJEŠTAJA MAKSIM j.d.o.o. za trgovinu i usluge zastupanog po punomoćniku MARKO MILINKOVIĆ</izvorni_sadrzaj>
    <derivirana_varijabla naziv="DomainObject.Predmet.ProtustrankaFormated_1">  SALON NAMJEŠTAJA MAKSIM j.d.o.o. za trgovinu i usluge zastupanog po punomoćniku MARKO MILINKOVIĆ</derivirana_varijabla>
  </DomainObject.Predmet.ProtustrankaFormated>
  <DomainObject.Predmet.ProtustrankaFormatedOIB>
    <izvorni_sadrzaj>  SALON NAMJEŠTAJA MAKSIM j.d.o.o. za trgovinu i usluge, OIB 70670523188 zastupanog po punomoćniku MARKO MILINKOVIĆ</izvorni_sadrzaj>
    <derivirana_varijabla naziv="DomainObject.Predmet.ProtustrankaFormatedOIB_1">  SALON NAMJEŠTAJA MAKSIM j.d.o.o. za trgovinu i usluge, OIB 70670523188 zastupanog po punomoćniku MARKO MILINKOVIĆ</derivirana_varijabla>
  </DomainObject.Predmet.ProtustrankaFormatedOIB>
  <DomainObject.Predmet.ProtustrankaFormatedWithAdress>
    <izvorni_sadrzaj> SALON NAMJEŠTAJA MAKSIM j.d.o.o. za trgovinu i usluge, Šetališe V. Nazora 3, 44000 Sisak zastupanog po punomoćniku MARKO MILINKOVIĆ</izvorni_sadrzaj>
    <derivirana_varijabla naziv="DomainObject.Predmet.ProtustrankaFormatedWithAdress_1"> SALON NAMJEŠTAJA MAKSIM j.d.o.o. za trgovinu i usluge, Šetališe V. Nazora 3, 44000 Sisak zastupanog po punomoćniku MARKO MILINKOVIĆ</derivirana_varijabla>
  </DomainObject.Predmet.ProtustrankaFormatedWithAdress>
  <DomainObject.Predmet.ProtustrankaFormatedWithAdressOIB>
    <izvorni_sadrzaj> SALON NAMJEŠTAJA MAKSIM j.d.o.o. za trgovinu i usluge, OIB 70670523188, Šetališe V. Nazora 3, 44000 Sisak zastupanog po punomoćniku MARKO MILINKOVIĆ</izvorni_sadrzaj>
    <derivirana_varijabla naziv="DomainObject.Predmet.ProtustrankaFormatedWithAdressOIB_1"> SALON NAMJEŠTAJA MAKSIM j.d.o.o. za trgovinu i usluge, OIB 70670523188, Šetališe V. Nazora 3, 44000 Sisak zastupanog po punomoćniku MARKO MILINKOVIĆ</derivirana_varijabla>
  </DomainObject.Predmet.ProtustrankaFormatedWithAdressOIB>
  <DomainObject.Predmet.ProtustrankaWithAdress>
    <izvorni_sadrzaj>SALON NAMJEŠTAJA MAKSIM j.d.o.o. za trgovinu i usluge Šetališe V. Nazora 3, 44000 Sisak</izvorni_sadrzaj>
    <derivirana_varijabla naziv="DomainObject.Predmet.ProtustrankaWithAdress_1">SALON NAMJEŠTAJA MAKSIM j.d.o.o. za trgovinu i usluge Šetališe V. Nazora 3, 44000 Sisak</derivirana_varijabla>
  </DomainObject.Predmet.ProtustrankaWithAdress>
  <DomainObject.Predmet.ProtustrankaWithAdressOIB>
    <izvorni_sadrzaj>SALON NAMJEŠTAJA MAKSIM j.d.o.o. za trgovinu i usluge, OIB 70670523188, Šetališe V. Nazora 3, 44000 Sisak</izvorni_sadrzaj>
    <derivirana_varijabla naziv="DomainObject.Predmet.ProtustrankaWithAdressOIB_1">SALON NAMJEŠTAJA MAKSIM j.d.o.o. za trgovinu i usluge, OIB 70670523188, Šetališe V. Nazora 3, 44000 Sisak</derivirana_varijabla>
  </DomainObject.Predmet.ProtustrankaWithAdressOIB>
  <DomainObject.Predmet.ProtustrankaNazivFormated>
    <izvorni_sadrzaj>SALON NAMJEŠTAJA MAKSIM j.d.o.o. za trgovinu i usluge</izvorni_sadrzaj>
    <derivirana_varijabla naziv="DomainObject.Predmet.ProtustrankaNazivFormated_1">SALON NAMJEŠTAJA MAKSIM j.d.o.o. za trgovinu i usluge</derivirana_varijabla>
  </DomainObject.Predmet.ProtustrankaNazivFormated>
  <DomainObject.Predmet.ProtustrankaNazivFormatedOIB>
    <izvorni_sadrzaj>SALON NAMJEŠTAJA MAKSIM j.d.o.o. za trgovinu i usluge, OIB 70670523188</izvorni_sadrzaj>
    <derivirana_varijabla naziv="DomainObject.Predmet.ProtustrankaNazivFormatedOIB_1">SALON NAMJEŠTAJA MAKSIM j.d.o.o. za trgovinu i usluge, OIB 70670523188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NAMJEŠTAJA MAKSIM j.d.o.o. za trgovinu i usluge zastupanog po punomoćniku MARKO MILINKOVIĆ</item>
    </izvorni_sadrzaj>
    <derivirana_varijabla naziv="DomainObject.Predmet.ProtuStrankaListFormated_1">
      <item>SALON NAMJEŠTAJA MAKSIM j.d.o.o. za trgovinu i usluge zastupanog po punomoćniku MARKO MILINKOVIĆ</item>
    </derivirana_varijabla>
  </DomainObject.Predmet.ProtuStrankaListFormated>
  <DomainObject.Predmet.ProtuStrankaListFormatedOIB>
    <izvorni_sadrzaj>
      <item>SALON NAMJEŠTAJA MAKSIM j.d.o.o. za trgovinu i usluge, OIB 70670523188 zastupanog po punomoćniku MARKO MILINKOVIĆ</item>
    </izvorni_sadrzaj>
    <derivirana_varijabla naziv="DomainObject.Predmet.ProtuStrankaListFormatedOIB_1">
      <item>SALON NAMJEŠTAJA MAKSIM j.d.o.o. za trgovinu i usluge, OIB 70670523188 zastupanog po punomoćniku MARKO MILINKOVIĆ</item>
    </derivirana_varijabla>
  </DomainObject.Predmet.ProtuStrankaListFormatedOIB>
  <DomainObject.Predmet.ProtuStrankaListFormatedWithAdress>
    <izvorni_sadrzaj>
      <item>SALON NAMJEŠTAJA MAKSIM j.d.o.o. za trgovinu i usluge, Šetališe V. Nazora 3, 44000 Sisak zastupanog po punomoćniku MARKO MILINKOVIĆ</item>
    </izvorni_sadrzaj>
    <derivirana_varijabla naziv="DomainObject.Predmet.ProtuStrankaListFormatedWithAdress_1">
      <item>SALON NAMJEŠTAJA MAKSIM j.d.o.o. za trgovinu i usluge, Šetališe V. Nazora 3, 44000 Sisak zastupanog po punomoćniku MARKO MILINKOVIĆ</item>
    </derivirana_varijabla>
  </DomainObject.Predmet.ProtuStrankaListFormatedWithAdress>
  <DomainObject.Predmet.ProtuStrankaListFormatedWithAdressOIB>
    <izvorni_sadrzaj>
      <item>SALON NAMJEŠTAJA MAKSIM j.d.o.o. za trgovinu i usluge, OIB 70670523188, Šetališe V. Nazora 3, 44000 Sisak zastupanog po punomoćniku MARKO MILINKOVIĆ</item>
    </izvorni_sadrzaj>
    <derivirana_varijabla naziv="DomainObject.Predmet.ProtuStrankaListFormatedWithAdressOIB_1">
      <item>SALON NAMJEŠTAJA MAKSIM j.d.o.o. za trgovinu i usluge, OIB 70670523188, Šetališe V. Nazora 3, 44000 Sisak zastupanog po punomoćniku MARKO MILINKOVIĆ</item>
    </derivirana_varijabla>
  </DomainObject.Predmet.ProtuStrankaListFormatedWithAdressOIB>
  <DomainObject.Predmet.ProtuStrankaListNazivFormated>
    <izvorni_sadrzaj>
      <item>SALON NAMJEŠTAJA MAKSIM j.d.o.o. za trgovinu i usluge</item>
    </izvorni_sadrzaj>
    <derivirana_varijabla naziv="DomainObject.Predmet.ProtuStrankaListNazivFormated_1">
      <item>SALON NAMJEŠTAJA MAKSIM j.d.o.o. za trgovinu i usluge</item>
    </derivirana_varijabla>
  </DomainObject.Predmet.ProtuStrankaListNazivFormated>
  <DomainObject.Predmet.ProtuStrankaListNazivFormatedOIB>
    <izvorni_sadrzaj>
      <item>SALON NAMJEŠTAJA MAKSIM j.d.o.o. za trgovinu i usluge, OIB 70670523188</item>
    </izvorni_sadrzaj>
    <derivirana_varijabla naziv="DomainObject.Predmet.ProtuStrankaListNazivFormatedOIB_1">
      <item>SALON NAMJEŠTAJA MAKSIM j.d.o.o. za trgovinu i usluge, OIB 70670523188</item>
    </derivirana_varijabla>
  </DomainObject.Predmet.ProtuStrankaListNazivFormatedOIB>
  <DomainObject.Predmet.OstaliListFormated>
    <izvorni_sadrzaj>
      <item>MARKO MILINKOVIĆ punomoćnik sudionika u postupku SALON NAMJEŠTAJA MAKSIM j.d.o.o. za trgovinu i usluge</item>
      <item>ZAGREBAČKA BANKA d.d.</item>
      <item>PRIVREDNA BANKA d.d.</item>
      <item>Martina Grgec</item>
    </izvorni_sadrzaj>
    <derivirana_varijabla naziv="DomainObject.Predmet.OstaliListFormated_1">
      <item>MARKO MILINKOVIĆ punomoćnik sudionika u postupku SALON NAMJEŠTAJA MAKSIM j.d.o.o. za trgovinu i usluge</item>
      <item>ZAGREBAČKA BANKA d.d.</item>
      <item>PRIVREDNA BANKA d.d.</item>
      <item>Martina Grgec</item>
    </derivirana_varijabla>
  </DomainObject.Predmet.OstaliListFormated>
  <DomainObject.Predmet.OstaliListFormatedOIB>
    <izvorni_sadrzaj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izvorni_sadrzaj>
    <derivirana_varijabla naziv="DomainObject.Predmet.OstaliListFormatedOIB_1"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derivirana_varijabla>
  </DomainObject.Predmet.OstaliListFormatedOIB>
  <DomainObject.Predmet.OstaliListFormatedWithAdress>
    <izvorni_sadrzaj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izvorni_sadrzaj>
    <derivirana_varijabla naziv="DomainObject.Predmet.OstaliListFormatedWithAdress_1"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derivirana_varijabla>
  </DomainObject.Predmet.OstaliListFormatedWithAdress>
  <DomainObject.Predmet.OstaliListFormatedWithAdressOIB>
    <izvorni_sadrzaj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izvorni_sadrzaj>
    <derivirana_varijabla naziv="DomainObject.Predmet.OstaliListFormatedWithAdressOIB_1"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derivirana_varijabla>
  </DomainObject.Predmet.OstaliListFormatedWithAdressOIB>
  <DomainObject.Predmet.OstaliListNazivFormated>
    <izvorni_sadrzaj>
      <item>MARKO MILINKOVIĆ</item>
      <item>ZAGREBAČKA BANKA d.d.</item>
      <item>PRIVREDNA BANKA d.d.</item>
      <item>Martina Grgec</item>
    </izvorni_sadrzaj>
    <derivirana_varijabla naziv="DomainObject.Predmet.OstaliListNazivFormated_1">
      <item>MARKO MILINKOVIĆ</item>
      <item>ZAGREBAČKA BANKA d.d.</item>
      <item>PRIVREDNA BANKA d.d.</item>
      <item>Martina Grgec</item>
    </derivirana_varijabla>
  </DomainObject.Predmet.OstaliListNazivFormated>
  <DomainObject.Predmet.OstaliListNazivFormatedOIB>
    <izvorni_sadrzaj>
      <item>MARKO MILINKOVIĆ, OIB 75116618240</item>
      <item>ZAGREBAČKA BANKA d.d.</item>
      <item>PRIVREDNA BANKA d.d.</item>
      <item>Martina Grgec, OIB 88481884644</item>
    </izvorni_sadrzaj>
    <derivirana_varijabla naziv="DomainObject.Predmet.OstaliListNazivFormatedOIB_1">
      <item>MARKO MILINKOVIĆ, OIB 75116618240</item>
      <item>ZAGREBAČKA BANKA d.d.</item>
      <item>PRIVREDNA BANKA d.d.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NAMJEŠTAJA MAKSIM j.d.o.o. za trgovinu i usluge</izvorni_sadrzaj>
    <derivirana_varijabla naziv="DomainObject.Predmet.ProtustrankaIDrugi_1">SALON NAMJEŠTAJA MAKSIM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SALON NAMJEŠTAJA MAKSIM j.d.o.o. za trgovinu i usluge, OIB 70670523188, Šetališe V. Nazora 3, 44000 Sisak</izvorni_sadrzaj>
    <derivirana_varijabla naziv="DomainObject.Predmet.ProtustrankaIDrugiAdressOIB_1">SALON NAMJEŠTAJA MAKSIM j.d.o.o. za trgovinu i usluge, OIB 70670523188, Šetališe V. Nazora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</izvorni_sadrzaj>
    <derivirana_varijabla naziv="DomainObject.Predmet.SudioniciListNaziv_1"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</derivirana_varijabla>
  </DomainObject.Predmet.SudioniciListNaziv>
  <DomainObject.Predmet.SudioniciListAdressOIB>
    <izvorni_sadrzaj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</izvorni_sadrzaj>
    <derivirana_varijabla naziv="DomainObject.Predmet.SudioniciListAdressOIB_1"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70670523188</item>
      <item>, OIB 85821130368</item>
      <item>, OIB 75116618240</item>
      <item>, OIB null</item>
      <item>, OIB null</item>
      <item>, OIB 88481884644</item>
    </izvorni_sadrzaj>
    <derivirana_varijabla naziv="DomainObject.Predmet.SudioniciListNazivOIB_1">
      <item>, OIB 70670523188</item>
      <item>, OIB 85821130368</item>
      <item>, OIB 75116618240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A3186-08C9-4EBD-BBC0-47BBCD498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962</properties:Characters>
  <properties:Lines>40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2016-07-12T07:18:00Z</cp:lastPrinted>
  <dcterms:modified xmlns:xsi="http://www.w3.org/2001/XMLSchema-instance" xsi:type="dcterms:W3CDTF">2016-07-12T07:25:00Z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