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ccb92" w14:paraId="1bccb92" w:rsidRDefault="003B7C15" w:rsidP="00910611" w:rsidR="003B7C1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7C15" w:rsidP="00910611" w:rsidR="003B7C15">
      <w:r>
        <w:rPr>
          <w:rFonts w:eastAsia="MS Mincho"/>
        </w:rPr>
        <w:t xml:space="preserve">   REPUBLIKA HRVATSKA</w:t>
      </w:r>
    </w:p>
    <w:p w:rsidRDefault="003B7C15" w:rsidP="00910611" w:rsidR="003B7C15">
      <w:r>
        <w:rPr>
          <w:rFonts w:eastAsia="MS Mincho"/>
        </w:rPr>
        <w:t>TRGOVAČKI SUD U RIJECI</w:t>
      </w:r>
    </w:p>
    <w:p w:rsidRDefault="003B7C15" w:rsidR="003B7C15"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DA4663" w:rsidRPr="00DA4663">
        <w:rPr>
          <w:rFonts w:cs="Arial"/>
          <w:b/>
        </w:rPr>
        <w:t>E NOVA jednostavno društvo s ograničenom odgovornošću za proizvodnju i usluge</w:t>
      </w:r>
      <w:r w:rsidR="00DA4663">
        <w:rPr>
          <w:rFonts w:cs="Arial"/>
          <w:b/>
        </w:rPr>
        <w:t xml:space="preserve">, Rijeka, Milutina Barača 54, OIB </w:t>
      </w:r>
      <w:r w:rsidR="00DA4663" w:rsidRPr="00DA4663">
        <w:rPr>
          <w:rFonts w:cs="Arial"/>
          <w:b/>
        </w:rPr>
        <w:t>00151872812</w:t>
      </w:r>
      <w:r w:rsidRPr="00D95CA5">
        <w:rPr>
          <w:rFonts w:cs="Arial"/>
          <w:b/>
        </w:rPr>
        <w:t xml:space="preserve">, </w:t>
      </w:r>
      <w:r w:rsidRPr="00D95CA5">
        <w:rPr>
          <w:rFonts w:cs="Arial"/>
        </w:rPr>
        <w:t xml:space="preserve">dana </w:t>
      </w:r>
      <w:r w:rsidR="00DA4663">
        <w:rPr>
          <w:rFonts w:cs="Arial"/>
        </w:rPr>
        <w:t>30</w:t>
      </w:r>
      <w:r w:rsidR="00944E18">
        <w:rPr>
          <w:rFonts w:cs="Arial"/>
        </w:rPr>
        <w:t>.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3593E" w:rsidRPr="0083593E">
        <w:rPr>
          <w:b/>
        </w:rPr>
        <w:t>E NOVA jednostavno društvo s ograničenom odgovornošću za proizvodnju i usluge, Rijeka, Milutina Barača 54, OIB 00151872812</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83593E" w:rsidR="00676B2F">
      <w:pPr>
        <w:pStyle w:val="Odlomakpopisa"/>
        <w:numPr>
          <w:ilvl w:val="0"/>
          <w:numId w:val="4"/>
        </w:numPr>
        <w:jc w:val="both"/>
      </w:pPr>
      <w:r>
        <w:t>Nalaže</w:t>
      </w:r>
      <w:r w:rsidR="00676B2F">
        <w:t xml:space="preserve"> se osobi ovlaštenoj za zastupanje dužnika</w:t>
      </w:r>
      <w:r w:rsidR="00B4347D">
        <w:t xml:space="preserve"> </w:t>
      </w:r>
      <w:r w:rsidR="0083593E" w:rsidRPr="0083593E">
        <w:t xml:space="preserve">DJURO BOŽIĆ, Rijeka, Ante Mandića 14/a, OIB 60583795030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C13D3A" w:rsidP="00BF24A6" w:rsidR="00BF24A6" w:rsidRPr="00BF24A6">
      <w:pPr>
        <w:jc w:val="center"/>
        <w:rPr>
          <w:b/>
          <w:bCs/>
        </w:rPr>
      </w:pPr>
      <w:r>
        <w:rPr>
          <w:b/>
          <w:bCs/>
        </w:rPr>
        <w:t>14</w:t>
      </w:r>
      <w:r w:rsidR="00944E18">
        <w:rPr>
          <w:b/>
          <w:bCs/>
        </w:rPr>
        <w:t xml:space="preserve">. </w:t>
      </w:r>
      <w:r>
        <w:rPr>
          <w:b/>
          <w:bCs/>
        </w:rPr>
        <w:t>veljače</w:t>
      </w:r>
      <w:r w:rsidR="00BF24A6" w:rsidRPr="00BF24A6">
        <w:rPr>
          <w:b/>
          <w:bCs/>
        </w:rPr>
        <w:t xml:space="preserve"> </w:t>
      </w:r>
      <w:r w:rsidR="00944E18">
        <w:rPr>
          <w:b/>
          <w:bCs/>
        </w:rPr>
        <w:t>2018</w:t>
      </w:r>
      <w:r w:rsidR="00367E18">
        <w:rPr>
          <w:b/>
          <w:bCs/>
        </w:rPr>
        <w:t xml:space="preserve">. godine u </w:t>
      </w:r>
      <w:r>
        <w:rPr>
          <w:b/>
          <w:bCs/>
        </w:rPr>
        <w:t>11</w:t>
      </w:r>
      <w:r w:rsidR="00BF24A6" w:rsidRPr="00BF24A6">
        <w:rPr>
          <w:b/>
          <w:bCs/>
        </w:rPr>
        <w:t>:</w:t>
      </w:r>
      <w:r w:rsidR="00050593">
        <w:rPr>
          <w:b/>
          <w:bCs/>
        </w:rPr>
        <w:t>0</w:t>
      </w:r>
      <w:r w:rsidR="001E558B">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C13D3A">
        <w:t>14. srpnja</w:t>
      </w:r>
      <w:r w:rsidR="004827D7">
        <w:t xml:space="preserve"> </w:t>
      </w:r>
      <w:r w:rsidR="00727D2D">
        <w:t>201</w:t>
      </w:r>
      <w:r w:rsidR="00BE52D4">
        <w:t>7</w:t>
      </w:r>
      <w:r w:rsidR="00727D2D">
        <w:t xml:space="preserve">. godine prijedlog za otvaranje stečajnog postupka nad dužnikom </w:t>
      </w:r>
      <w:r w:rsidR="0083593E" w:rsidRPr="0083593E">
        <w:rPr>
          <w:b/>
        </w:rPr>
        <w:t>E NOVA jednostavno društvo s ograničenom odgovornošću za proizvodnju i usluge, Rijeka, Milutina Barača 54, OIB 00151872812</w:t>
      </w:r>
      <w:r w:rsidR="0083593E">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C13D3A">
        <w:t>10</w:t>
      </w:r>
      <w:r w:rsidR="0028586D">
        <w:t>. srpnja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C13D3A">
        <w:t>36.289,39</w:t>
      </w:r>
      <w:r w:rsidR="00944E18">
        <w:t xml:space="preserve"> 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C13D3A">
        <w:t>30</w:t>
      </w:r>
      <w:r w:rsidRPr="00050593">
        <w:t xml:space="preserve">. studenoga 2017. godine utvrđeno je da dužnik ima iskazane neizvršene osnove za plaćanje u iznosu </w:t>
      </w:r>
      <w:r w:rsidR="009614A4">
        <w:t>45.671,62 kn u neprekidnom razdoblju dužem od 60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3593E">
        <w:rPr>
          <w:b/>
        </w:rPr>
        <w:t>30</w:t>
      </w:r>
      <w:r w:rsidR="00944E18">
        <w:rPr>
          <w:b/>
        </w:rPr>
        <w:t>.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3593E">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p>
    <w:p w:rsidRDefault="004C57B3" w:rsidP="00016072" w:rsidR="00722C92" w:rsidRPr="0083593E">
      <w:pPr>
        <w:ind w:left="2160"/>
        <w:jc w:val="right"/>
      </w:pPr>
      <w:r w:rsidRPr="0083593E">
        <w:t>S</w:t>
      </w:r>
      <w:r w:rsidR="00722C92" w:rsidRPr="0083593E">
        <w:t>udac</w:t>
      </w:r>
    </w:p>
    <w:p w:rsidRDefault="00722C92" w:rsidP="003B7C15" w:rsidR="003B7C15">
      <w:pPr>
        <w:ind w:firstLine="708" w:left="1416"/>
        <w:jc w:val="right"/>
      </w:pPr>
      <w:r w:rsidRPr="0083593E">
        <w:t xml:space="preserve">                               </w:t>
      </w:r>
      <w:r w:rsidRPr="0083593E">
        <w:tab/>
      </w:r>
      <w:r w:rsidRPr="0083593E">
        <w:tab/>
      </w:r>
      <w:r w:rsidR="00344D37" w:rsidRPr="0083593E">
        <w:tab/>
      </w:r>
      <w:r w:rsidR="00344D37" w:rsidRPr="0083593E">
        <w:tab/>
      </w:r>
      <w:r w:rsidRPr="0083593E">
        <w:t>Daniela Korlević</w:t>
      </w:r>
      <w:r w:rsidR="00544F1B">
        <w:rPr>
          <w:b/>
        </w:rPr>
        <w:t xml:space="preserve"> </w:t>
      </w:r>
    </w:p>
    <w:p w:rsidRDefault="009D13FD" w:rsidP="00BB7733" w:rsidR="009D13FD">
      <w:pPr>
        <w:ind w:firstLine="708" w:left="1416"/>
        <w:jc w:val="right"/>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83593E">
        <w:rPr>
          <w:sz w:val="20"/>
          <w:szCs w:val="20"/>
        </w:rPr>
        <w:t>Djuro Božić</w:t>
      </w:r>
      <w:r w:rsidR="001E558B">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3593E">
        <w:rPr>
          <w:sz w:val="20"/>
          <w:szCs w:val="20"/>
        </w:rPr>
        <w:t>30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C1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A4663">
      <w:t>446</w:t>
    </w:r>
    <w:r w:rsidR="00050593">
      <w:t>/2017-</w:t>
    </w:r>
    <w:r w:rsidR="00DA466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B7C15"/>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E63C2"/>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3D3A"/>
    <w:rsid w:val="00C15A2B"/>
    <w:rsid w:val="00C2218A"/>
    <w:rsid w:val="00C434FF"/>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B7C15"/>
    <w:rPr>
      <w:color w:val="808080"/>
      <w:bdr w:space="0" w:sz="0" w:color="auto" w:val="none"/>
      <w:shd w:fill="auto" w:color="auto" w:val="clear"/>
    </w:rPr>
  </w:style>
  <w:style w:customStyle="true" w:styleId="eSPISCCParagraphDefaultFont" w:type="character">
    <w:name w:val="eSPIS_CC_Paragraph Default Font"/>
    <w:basedOn w:val="Zadanifontodlomka"/>
    <w:rsid w:val="003B7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7C15"/>
    <w:rPr>
      <w:bdr w:space="0" w:sz="0" w:color="auto" w:val="none"/>
      <w:shd w:fill="FFFFCC" w:color="auto" w:val="clear"/>
      <w:lang w:val="hr-HR"/>
    </w:rPr>
  </w:style>
  <w:style w:customStyle="true" w:styleId="PozadinaSvijetloCrvena" w:type="character">
    <w:name w:val="Pozadina_SvijetloCrvena"/>
    <w:basedOn w:val="eSPISCCParagraphDefaultFont"/>
    <w:rsid w:val="003B7C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7C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B7C15"/>
    <w:rPr>
      <w:color w:val="808080"/>
      <w:bdr w:color="auto" w:space="0" w:sz="0" w:val="none"/>
      <w:shd w:color="auto" w:fill="auto" w:val="clear"/>
    </w:rPr>
  </w:style>
  <w:style w:customStyle="1" w:styleId="eSPISCCParagraphDefaultFont" w:type="character">
    <w:name w:val="eSPIS_CC_Paragraph Default Font"/>
    <w:basedOn w:val="Zadanifontodlomka"/>
    <w:rsid w:val="003B7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7C15"/>
    <w:rPr>
      <w:bdr w:color="auto" w:space="0" w:sz="0" w:val="none"/>
      <w:shd w:color="auto" w:fill="FFFFCC" w:val="clear"/>
      <w:lang w:val="hr-HR"/>
    </w:rPr>
  </w:style>
  <w:style w:customStyle="1" w:styleId="PozadinaSvijetloCrvena" w:type="character">
    <w:name w:val="Pozadina_SvijetloCrvena"/>
    <w:basedOn w:val="eSPISCCParagraphDefaultFont"/>
    <w:rsid w:val="003B7C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7C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St-446/2017</izvorni_sadrzaj>
    <derivirana_varijabla naziv="DomainObject.Predmet.OznakaBroj_1">St-446/2017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NOVA jednostavno društvo s ograničenom odgovornošću za proizvodnju i usluge</izvorni_sadrzaj>
    <derivirana_varijabla naziv="DomainObject.Predmet.ProtustrankaFormated_1">  E NOVA jednostavno društvo s ograničenom odgovornošću za proizvodnju i usluge</derivirana_varijabla>
  </DomainObject.Predmet.ProtustrankaFormated>
  <DomainObject.Predmet.ProtustrankaFormatedOIB>
    <izvorni_sadrzaj>  E NOVA jednostavno društvo s ograničenom odgovornošću za proizvodnju i usluge, OIB 00151872812</izvorni_sadrzaj>
    <derivirana_varijabla naziv="DomainObject.Predmet.ProtustrankaFormatedOIB_1">  E NOVA jednostavno društvo s ograničenom odgovornošću za proizvodnju i usluge, OIB 00151872812</derivirana_varijabla>
  </DomainObject.Predmet.ProtustrankaFormatedOIB>
  <DomainObject.Predmet.ProtustrankaFormatedWithAdress>
    <izvorni_sadrzaj> E NOVA jednostavno društvo s ograničenom odgovornošću za proizvodnju i usluge, Milutina Barača 54, 51000 Rijeka</izvorni_sadrzaj>
    <derivirana_varijabla naziv="DomainObject.Predmet.ProtustrankaFormatedWithAdress_1"> E NOVA jednostavno društvo s ograničenom odgovornošću za proizvodnju i usluge, Milutina Barača 54, 51000 Rijeka</derivirana_varijabla>
  </DomainObject.Predmet.ProtustrankaFormatedWithAdress>
  <DomainObject.Predmet.ProtustrankaFormatedWithAdressOIB>
    <izvorni_sadrzaj> E NOVA jednostavno društvo s ograničenom odgovornošću za proizvodnju i usluge, OIB 00151872812, Milutina Barača 54, 51000 Rijeka</izvorni_sadrzaj>
    <derivirana_varijabla naziv="DomainObject.Predmet.ProtustrankaFormatedWithAdressOIB_1"> E NOVA jednostavno društvo s ograničenom odgovornošću za proizvodnju i usluge, OIB 00151872812, Milutina Barača 54, 51000 Rijeka</derivirana_varijabla>
  </DomainObject.Predmet.ProtustrankaFormatedWithAdressOIB>
  <DomainObject.Predmet.ProtustrankaWithAdress>
    <izvorni_sadrzaj>E NOVA jednostavno društvo s ograničenom odgovornošću za proizvodnju i usluge Milutina Barača 54, 51000 Rijeka</izvorni_sadrzaj>
    <derivirana_varijabla naziv="DomainObject.Predmet.ProtustrankaWithAdress_1">E NOVA jednostavno društvo s ograničenom odgovornošću za proizvodnju i usluge Milutina Barača 54, 51000 Rijeka</derivirana_varijabla>
  </DomainObject.Predmet.ProtustrankaWithAdress>
  <DomainObject.Predmet.ProtustrankaWithAdressOIB>
    <izvorni_sadrzaj>E NOVA jednostavno društvo s ograničenom odgovornošću za proizvodnju i usluge, OIB 00151872812, Milutina Barača 54, 51000 Rijeka</izvorni_sadrzaj>
    <derivirana_varijabla naziv="DomainObject.Predmet.ProtustrankaWithAdressOIB_1">E NOVA jednostavno društvo s ograničenom odgovornošću za proizvodnju i usluge, OIB 00151872812, Milutina Barača 54, 51000 Rijeka</derivirana_varijabla>
  </DomainObject.Predmet.ProtustrankaWithAdressOIB>
  <DomainObject.Predmet.ProtustrankaNazivFormated>
    <izvorni_sadrzaj>E NOVA jednostavno društvo s ograničenom odgovornošću za proizvodnju i usluge</izvorni_sadrzaj>
    <derivirana_varijabla naziv="DomainObject.Predmet.ProtustrankaNazivFormated_1">E NOVA jednostavno društvo s ograničenom odgovornošću za proizvodnju i usluge</derivirana_varijabla>
  </DomainObject.Predmet.ProtustrankaNazivFormated>
  <DomainObject.Predmet.ProtustrankaNazivFormatedOIB>
    <izvorni_sadrzaj>E NOVA jednostavno društvo s ograničenom odgovornošću za proizvodnju i usluge, OIB 00151872812</izvorni_sadrzaj>
    <derivirana_varijabla naziv="DomainObject.Predmet.ProtustrankaNazivFormatedOIB_1">E NOVA jednostavno društvo s ograničenom odgovornošću za proizvodnju i usluge, OIB 00151872812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NOVA jednostavno društvo s ograničenom odgovornošću za proizvodnju i usluge</item>
    </izvorni_sadrzaj>
    <derivirana_varijabla naziv="DomainObject.Predmet.ProtuStrankaListFormated_1">
      <item>E NOVA jednostavno društvo s ograničenom odgovornošću za proizvodnju i usluge</item>
    </derivirana_varijabla>
  </DomainObject.Predmet.ProtuStrankaListFormated>
  <DomainObject.Predmet.ProtuStrankaListFormatedOIB>
    <izvorni_sadrzaj>
      <item>E NOVA jednostavno društvo s ograničenom odgovornošću za proizvodnju i usluge, OIB 00151872812</item>
    </izvorni_sadrzaj>
    <derivirana_varijabla naziv="DomainObject.Predmet.ProtuStrankaListFormatedOIB_1">
      <item>E NOVA jednostavno društvo s ograničenom odgovornošću za proizvodnju i usluge, OIB 00151872812</item>
    </derivirana_varijabla>
  </DomainObject.Predmet.ProtuStrankaListFormatedOIB>
  <DomainObject.Predmet.ProtuStrankaListFormatedWithAdress>
    <izvorni_sadrzaj>
      <item>E NOVA jednostavno društvo s ograničenom odgovornošću za proizvodnju i usluge, Milutina Barača 54, 51000 Rijeka</item>
    </izvorni_sadrzaj>
    <derivirana_varijabla naziv="DomainObject.Predmet.ProtuStrankaListFormatedWithAdress_1">
      <item>E NOVA jednostavno društvo s ograničenom odgovornošću za proizvodnju i usluge, Milutina Barača 54, 51000 Rijeka</item>
    </derivirana_varijabla>
  </DomainObject.Predmet.ProtuStrankaListFormatedWithAdress>
  <DomainObject.Predmet.ProtuStrankaListFormatedWithAdressOIB>
    <izvorni_sadrzaj>
      <item>E NOVA jednostavno društvo s ograničenom odgovornošću za proizvodnju i usluge, OIB 00151872812, Milutina Barača 54, 51000 Rijeka</item>
    </izvorni_sadrzaj>
    <derivirana_varijabla naziv="DomainObject.Predmet.ProtuStrankaListFormatedWithAdressOIB_1">
      <item>E NOVA jednostavno društvo s ograničenom odgovornošću za proizvodnju i usluge, OIB 00151872812, Milutina Barača 54, 51000 Rijeka</item>
    </derivirana_varijabla>
  </DomainObject.Predmet.ProtuStrankaListFormatedWithAdressOIB>
  <DomainObject.Predmet.ProtuStrankaListNazivFormated>
    <izvorni_sadrzaj>
      <item>E NOVA jednostavno društvo s ograničenom odgovornošću za proizvodnju i usluge</item>
    </izvorni_sadrzaj>
    <derivirana_varijabla naziv="DomainObject.Predmet.ProtuStrankaListNazivFormated_1">
      <item>E NOVA jednostavno društvo s ograničenom odgovornošću za proizvodnju i usluge</item>
    </derivirana_varijabla>
  </DomainObject.Predmet.ProtuStrankaListNazivFormated>
  <DomainObject.Predmet.ProtuStrankaListNazivFormatedOIB>
    <izvorni_sadrzaj>
      <item>E NOVA jednostavno društvo s ograničenom odgovornošću za proizvodnju i usluge, OIB 00151872812</item>
    </izvorni_sadrzaj>
    <derivirana_varijabla naziv="DomainObject.Predmet.ProtuStrankaListNazivFormatedOIB_1">
      <item>E NOVA jednostavno društvo s ograničenom odgovornošću za proizvodnju i usluge, OIB 00151872812</item>
    </derivirana_varijabla>
  </DomainObject.Predmet.ProtuStrankaListNazivFormatedOIB>
  <DomainObject.Predmet.OstaliListFormated>
    <izvorni_sadrzaj>
      <item>Djuro Božić</item>
    </izvorni_sadrzaj>
    <derivirana_varijabla naziv="DomainObject.Predmet.OstaliListFormated_1">
      <item>Djuro Božić</item>
    </derivirana_varijabla>
  </DomainObject.Predmet.OstaliListFormated>
  <DomainObject.Predmet.OstaliListFormatedOIB>
    <izvorni_sadrzaj>
      <item>Djuro Božić, OIB 60583795030</item>
    </izvorni_sadrzaj>
    <derivirana_varijabla naziv="DomainObject.Predmet.OstaliListFormatedOIB_1">
      <item>Djuro Božić, OIB 60583795030</item>
    </derivirana_varijabla>
  </DomainObject.Predmet.OstaliListFormatedOIB>
  <DomainObject.Predmet.OstaliListFormatedWithAdress>
    <izvorni_sadrzaj>
      <item>Djuro Božić, Ante Mandića 14a, 51000 Rijeka</item>
    </izvorni_sadrzaj>
    <derivirana_varijabla naziv="DomainObject.Predmet.OstaliListFormatedWithAdress_1">
      <item>Djuro Božić, Ante Mandića 14a, 51000 Rijeka</item>
    </derivirana_varijabla>
  </DomainObject.Predmet.OstaliListFormatedWithAdress>
  <DomainObject.Predmet.OstaliListFormatedWithAdressOIB>
    <izvorni_sadrzaj>
      <item>Djuro Božić, OIB 60583795030, Ante Mandića 14a, 51000 Rijeka</item>
    </izvorni_sadrzaj>
    <derivirana_varijabla naziv="DomainObject.Predmet.OstaliListFormatedWithAdressOIB_1">
      <item>Djuro Božić, OIB 60583795030, Ante Mandića 14a, 51000 Rijeka</item>
    </derivirana_varijabla>
  </DomainObject.Predmet.OstaliListFormatedWithAdressOIB>
  <DomainObject.Predmet.OstaliListNazivFormated>
    <izvorni_sadrzaj>
      <item>Djuro Božić</item>
    </izvorni_sadrzaj>
    <derivirana_varijabla naziv="DomainObject.Predmet.OstaliListNazivFormated_1">
      <item>Djuro Božić</item>
    </derivirana_varijabla>
  </DomainObject.Predmet.OstaliListNazivFormated>
  <DomainObject.Predmet.OstaliListNazivFormatedOIB>
    <izvorni_sadrzaj>
      <item>Djuro Božić, OIB 60583795030</item>
    </izvorni_sadrzaj>
    <derivirana_varijabla naziv="DomainObject.Predmet.OstaliListNazivFormatedOIB_1">
      <item>Djuro Božić, OIB 60583795030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NOVA jednostavno društvo s ograničenom odgovornošću za proizvodnju i usluge</izvorni_sadrzaj>
    <derivirana_varijabla naziv="DomainObject.Predmet.ProtustrankaIDrugi_1">E NOVA jednostavno društvo s ograničenom odgovornošću za proizvodnju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NOVA jednostavno društvo s ograničenom odgovornošću za proizvodnju i usluge, OIB 00151872812, Milutina Barača 54, 51000 Rijeka</izvorni_sadrzaj>
    <derivirana_varijabla naziv="DomainObject.Predmet.ProtustrankaIDrugiAdressOIB_1">E NOVA jednostavno društvo s ograničenom odgovornošću za proizvodnju i usluge, OIB 00151872812, Milutina Barača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NOVA jednostavno društvo s ograničenom odgovornošću za proizvodnju i usluge</item>
      <item>Djuro Božić</item>
    </izvorni_sadrzaj>
    <derivirana_varijabla naziv="DomainObject.Predmet.SudioniciListNaziv_1">
      <item>FINA  Rijeka</item>
      <item>E NOVA jednostavno društvo s ograničenom odgovornošću za proizvodnju i usluge</item>
      <item>Djuro Božić</item>
    </derivirana_varijabla>
  </DomainObject.Predmet.SudioniciListNaziv>
  <DomainObject.Predmet.SudioniciListAdressOIB>
    <izvorni_sadrzaj>
      <item>FINA  Rijeka, OIB 85821130368, Frana Kurelca 8,51000 Rijeka</item>
      <item>E NOVA jednostavno društvo s ograničenom odgovornošću za proizvodnju i usluge, OIB 00151872812, Milutina Barača 54,51000 Rijeka</item>
      <item>Djuro Božić, OIB 60583795030, Ante Mandića 14a,51000 Rijeka</item>
    </izvorni_sadrzaj>
    <derivirana_varijabla naziv="DomainObject.Predmet.SudioniciListAdressOIB_1">
      <item>FINA  Rijeka, OIB 85821130368, Frana Kurelca 8,51000 Rijeka</item>
      <item>E NOVA jednostavno društvo s ograničenom odgovornošću za proizvodnju i usluge, OIB 00151872812, Milutina Barača 54,51000 Rijeka</item>
      <item>Djuro Božić, OIB 60583795030, Ante Mandića 14a,51000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00151872812</item>
      <item>, OIB 60583795030</item>
    </izvorni_sadrzaj>
    <derivirana_varijabla naziv="DomainObject.Predmet.SudioniciListNazivOIB_1">
      <item>, OIB 85821130368</item>
      <item>, OIB 00151872812</item>
      <item>, OIB 60583795030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9A48F4-6D2A-4704-A3CB-E8D8BDA2BC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816</properties:Words>
  <properties:Characters>4349</properties:Characters>
  <properties:Lines>122</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2017-11-30T12:58:00Z</dcterms:created>
  <dc:creator>stecaj</dc:creator>
  <cp:lastModifiedBy>Jasna Radulović</cp:lastModifiedBy>
  <cp:lastPrinted>2017-11-30T13:00:00Z</cp:lastPrinted>
  <dcterms:modified xmlns:xsi="http://www.w3.org/2001/XMLSchema-instance" xsi:type="dcterms:W3CDTF">2017-11-30T13:07:00Z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