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cb12" w14:paraId="041cb12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855B79">
        <w:rPr>
          <w:sz w:val="24"/>
          <w:szCs w:val="24"/>
        </w:rPr>
        <w:t>853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33005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>po sucu mr.sc. Ivani Koštarić Fegeš, u stečajnom postupku nad dužnik</w:t>
      </w:r>
      <w:r w:rsidRPr="00233005">
        <w:rPr>
          <w:sz w:val="24"/>
          <w:szCs w:val="24"/>
          <w:lang w:val="pt-BR"/>
        </w:rPr>
        <w:t xml:space="preserve">om </w:t>
      </w:r>
      <w:r w:rsidR="00233005" w:rsidRPr="00233005">
        <w:rPr>
          <w:sz w:val="24"/>
          <w:szCs w:val="24"/>
          <w:lang w:val="pt-BR"/>
        </w:rPr>
        <w:t>RADAS DIZAJN j.d.o.o.</w:t>
      </w:r>
      <w:r w:rsidR="00233005">
        <w:rPr>
          <w:sz w:val="24"/>
          <w:szCs w:val="24"/>
          <w:lang w:val="pt-BR"/>
        </w:rPr>
        <w:t xml:space="preserve"> u stečaju</w:t>
      </w:r>
      <w:r w:rsidR="00233005" w:rsidRPr="00233005">
        <w:rPr>
          <w:sz w:val="24"/>
          <w:szCs w:val="24"/>
          <w:lang w:val="pt-BR"/>
        </w:rPr>
        <w:t xml:space="preserve">, Zagreb, Rudeška cesta 126, OIB: </w:t>
      </w:r>
      <w:r w:rsidR="00233005" w:rsidRPr="00233005">
        <w:rPr>
          <w:sz w:val="24"/>
          <w:szCs w:val="24"/>
        </w:rPr>
        <w:t>52819412043</w:t>
      </w:r>
      <w:r w:rsidR="00453354" w:rsidRPr="00233005">
        <w:rPr>
          <w:sz w:val="24"/>
          <w:szCs w:val="24"/>
        </w:rPr>
        <w:t>,</w:t>
      </w:r>
      <w:r w:rsidR="00532BBF" w:rsidRPr="00233005">
        <w:rPr>
          <w:sz w:val="24"/>
          <w:szCs w:val="24"/>
        </w:rPr>
        <w:t xml:space="preserve"> </w:t>
      </w:r>
      <w:r w:rsidR="00231B6F" w:rsidRPr="00233005">
        <w:rPr>
          <w:sz w:val="24"/>
          <w:szCs w:val="24"/>
        </w:rPr>
        <w:t>12. prosinca</w:t>
      </w:r>
      <w:r w:rsidRPr="00233005">
        <w:rPr>
          <w:sz w:val="24"/>
          <w:szCs w:val="24"/>
          <w:lang w:val="pt-BR"/>
        </w:rPr>
        <w:t xml:space="preserve"> 2017.</w:t>
      </w:r>
      <w:r w:rsidRPr="00233005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855B79">
        <w:rPr>
          <w:sz w:val="24"/>
          <w:szCs w:val="24"/>
        </w:rPr>
        <w:t>853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D56675">
        <w:rPr>
          <w:sz w:val="24"/>
          <w:szCs w:val="24"/>
        </w:rPr>
        <w:t>28. rujna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E25B30">
        <w:rPr>
          <w:sz w:val="24"/>
          <w:szCs w:val="24"/>
        </w:rPr>
        <w:t>853</w:t>
      </w:r>
      <w:r w:rsidR="00265BE9">
        <w:rPr>
          <w:sz w:val="24"/>
          <w:szCs w:val="24"/>
        </w:rPr>
        <w:t xml:space="preserve">/16 od </w:t>
      </w:r>
      <w:r w:rsidR="00E25B30">
        <w:rPr>
          <w:sz w:val="24"/>
          <w:szCs w:val="24"/>
        </w:rPr>
        <w:t>29. kolovoza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1E7E8F" w:rsidRPr="00233005">
        <w:rPr>
          <w:sz w:val="24"/>
          <w:szCs w:val="24"/>
          <w:lang w:val="pt-BR"/>
        </w:rPr>
        <w:t xml:space="preserve">RADAS DIZAJN j.d.o.o., Zagreb, Rudeška cesta 126, OIB: </w:t>
      </w:r>
      <w:r w:rsidR="001E7E8F" w:rsidRPr="00233005">
        <w:rPr>
          <w:sz w:val="24"/>
          <w:szCs w:val="24"/>
        </w:rPr>
        <w:t>52819412043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03ECE">
        <w:rPr>
          <w:sz w:val="24"/>
        </w:rPr>
        <w:t>12. prosinca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56614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56614" w:rsidP="00456614" w:rsidR="00456614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</w:p>
    <w:p w:rsidRDefault="00456614" w:rsidP="00456614" w:rsidR="00456614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56614" w:rsidP="00456614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6614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42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51ACA"/>
    <w:rsid w:val="00175CBD"/>
    <w:rsid w:val="00180979"/>
    <w:rsid w:val="00181B67"/>
    <w:rsid w:val="001A75BB"/>
    <w:rsid w:val="001E7E8F"/>
    <w:rsid w:val="00231B6F"/>
    <w:rsid w:val="00233005"/>
    <w:rsid w:val="00265BE9"/>
    <w:rsid w:val="002830B8"/>
    <w:rsid w:val="002A55CB"/>
    <w:rsid w:val="00315A76"/>
    <w:rsid w:val="003644DC"/>
    <w:rsid w:val="00403ECE"/>
    <w:rsid w:val="00403FA5"/>
    <w:rsid w:val="00453354"/>
    <w:rsid w:val="00456614"/>
    <w:rsid w:val="004C0FF0"/>
    <w:rsid w:val="00532BBF"/>
    <w:rsid w:val="00565339"/>
    <w:rsid w:val="00574CA7"/>
    <w:rsid w:val="005C7E77"/>
    <w:rsid w:val="006B21C8"/>
    <w:rsid w:val="006C4FE7"/>
    <w:rsid w:val="00843EE6"/>
    <w:rsid w:val="00855B79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56675"/>
    <w:rsid w:val="00D66180"/>
    <w:rsid w:val="00D821AF"/>
    <w:rsid w:val="00E25B30"/>
    <w:rsid w:val="00E31293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St-853/2016-26</izvorni_sadrzaj>
    <derivirana_varijabla naziv="DomainObject.Oznaka_1">St-853/2016-26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RADAS DIZAJN jednostavno društvo s ograničenom odgovornošću za usluge</izvorni_sadrzaj>
    <derivirana_varijabla naziv="DomainObject.Predmet.ProtustrankaFormated_1">  RADAS DIZAJN jednostavno društvo s ograničenom odgovornošću za usluge</derivirana_varijabla>
  </DomainObject.Predmet.ProtustrankaFormated>
  <DomainObject.Predmet.ProtustrankaFormatedOIB>
    <izvorni_sadrzaj>  RADAS DIZAJN jednostavno društvo s ograničenom odgovornošću za usluge, OIB 52819412043</izvorni_sadrzaj>
    <derivirana_varijabla naziv="DomainObject.Predmet.ProtustrankaFormatedOIB_1">  RADAS DIZAJN jednostavno društvo s ograničenom odgovornošću za usluge, OIB 52819412043</derivirana_varijabla>
  </DomainObject.Predmet.ProtustrankaFormatedOIB>
  <DomainObject.Predmet.ProtustrankaFormatedWithAdress>
    <izvorni_sadrzaj> RADAS DIZAJN jednostavno društvo s ograničenom odgovornošću za usluge, Rudeška cesta 126, 10000 Zagreb</izvorni_sadrzaj>
    <derivirana_varijabla naziv="DomainObject.Predmet.ProtustrankaFormatedWithAdress_1"> RADAS DIZAJN jednostavno društvo s ograničenom odgovornošću za usluge, Rudeška cesta 126, 10000 Zagreb</derivirana_varijabla>
  </DomainObject.Predmet.ProtustrankaFormatedWithAdress>
  <DomainObject.Predmet.ProtustrankaFormatedWithAdressOIB>
    <izvorni_sadrzaj> RADAS DIZAJN jednostavno društvo s ograničenom odgovornošću za usluge, OIB 52819412043, Rudeška cesta 126, 10000 Zagreb</izvorni_sadrzaj>
    <derivirana_varijabla naziv="DomainObject.Predmet.ProtustrankaFormatedWithAdressOIB_1"> RADAS DIZAJN jednostavno društvo s ograničenom odgovornošću za usluge, OIB 52819412043, Rudeška cesta 126, 10000 Zagreb</derivirana_varijabla>
  </DomainObject.Predmet.ProtustrankaFormatedWithAdressOIB>
  <DomainObject.Predmet.ProtustrankaWithAdress>
    <izvorni_sadrzaj>RADAS DIZAJN jednostavno društvo s ograničenom odgovornošću za usluge Rudeška cesta 126, 10000 Zagreb</izvorni_sadrzaj>
    <derivirana_varijabla naziv="DomainObject.Predmet.ProtustrankaWithAdress_1">RADAS DIZAJN jednostavno društvo s ograničenom odgovornošću za usluge Rudeška cesta 126, 10000 Zagreb</derivirana_varijabla>
  </DomainObject.Predmet.ProtustrankaWithAdress>
  <DomainObject.Predmet.ProtustrankaWithAdressOIB>
    <izvorni_sadrzaj>RADAS DIZAJN jednostavno društvo s ograničenom odgovornošću za usluge, OIB 52819412043, Rudeška cesta 126, 10000 Zagreb</izvorni_sadrzaj>
    <derivirana_varijabla naziv="DomainObject.Predmet.ProtustrankaWithAdressOIB_1">RADAS DIZAJN jednostavno društvo s ograničenom odgovornošću za usluge, OIB 52819412043, Rudeška cesta 126, 10000 Zagreb</derivirana_varijabla>
  </DomainObject.Predmet.ProtustrankaWithAdressOIB>
  <DomainObject.Predmet.ProtustrankaNazivFormated>
    <izvorni_sadrzaj>RADAS DIZAJN jednostavno društvo s ograničenom odgovornošću za usluge</izvorni_sadrzaj>
    <derivirana_varijabla naziv="DomainObject.Predmet.ProtustrankaNazivFormated_1">RADAS DIZAJN jednostavno društvo s ograničenom odgovornošću za usluge</derivirana_varijabla>
  </DomainObject.Predmet.ProtustrankaNazivFormated>
  <DomainObject.Predmet.ProtustrankaNazivFormatedOIB>
    <izvorni_sadrzaj>RADAS DIZAJN jednostavno društvo s ograničenom odgovornošću za usluge, OIB 52819412043</izvorni_sadrzaj>
    <derivirana_varijabla naziv="DomainObject.Predmet.ProtustrankaNazivFormatedOIB_1">RADAS DIZAJN jednostavno društvo s ograničenom odgovornošću za usluge, OIB 52819412043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RADAS DIZAJN jednostavno društvo s ograničenom odgovornošću za usluge</item>
    </izvorni_sadrzaj>
    <derivirana_varijabla naziv="DomainObject.Predmet.ProtuStrankaListFormated_1">
      <item>RADAS DIZAJN jednostavno društvo s ograničenom odgovornošću za usluge</item>
    </derivirana_varijabla>
  </DomainObject.Predmet.ProtuStrankaListFormated>
  <DomainObject.Predmet.ProtuStrankaListFormatedOIB>
    <izvorni_sadrzaj>
      <item>RADAS DIZAJN jednostavno društvo s ograničenom odgovornošću za usluge, OIB 52819412043</item>
    </izvorni_sadrzaj>
    <derivirana_varijabla naziv="DomainObject.Predmet.ProtuStrankaListFormatedOIB_1">
      <item>RADAS DIZAJN jednostavno društvo s ograničenom odgovornošću za usluge, OIB 52819412043</item>
    </derivirana_varijabla>
  </DomainObject.Predmet.ProtuStrankaListFormatedOIB>
  <DomainObject.Predmet.ProtuStrankaListFormatedWithAdress>
    <izvorni_sadrzaj>
      <item>RADAS DIZAJN jednostavno društvo s ograničenom odgovornošću za usluge, Rudeška cesta 126, 10000 Zagreb</item>
    </izvorni_sadrzaj>
    <derivirana_varijabla naziv="DomainObject.Predmet.ProtuStrankaListFormatedWithAdress_1">
      <item>RADAS DIZAJN jednostavno društvo s ograničenom odgovornošću za usluge, Rudeška cesta 126, 10000 Zagreb</item>
    </derivirana_varijabla>
  </DomainObject.Predmet.ProtuStrankaListFormatedWithAdress>
  <DomainObject.Predmet.ProtuStrankaListFormatedWithAdressOIB>
    <izvorni_sadrzaj>
      <item>RADAS DIZAJN jednostavno društvo s ograničenom odgovornošću za usluge, OIB 52819412043, Rudeška cesta 126, 10000 Zagreb</item>
    </izvorni_sadrzaj>
    <derivirana_varijabla naziv="DomainObject.Predmet.ProtuStrankaListFormatedWithAdressOIB_1">
      <item>RADAS DIZAJN jednostavno društvo s ograničenom odgovornošću za usluge, OIB 52819412043, Rudeška cesta 126, 10000 Zagreb</item>
    </derivirana_varijabla>
  </DomainObject.Predmet.ProtuStrankaListFormatedWithAdressOIB>
  <DomainObject.Predmet.ProtuStrankaListNazivFormated>
    <izvorni_sadrzaj>
      <item>RADAS DIZAJN jednostavno društvo s ograničenom odgovornošću za usluge</item>
    </izvorni_sadrzaj>
    <derivirana_varijabla naziv="DomainObject.Predmet.ProtuStrankaListNazivFormated_1">
      <item>RADAS DIZAJN jednostavno društvo s ograničenom odgovornošću za usluge</item>
    </derivirana_varijabla>
  </DomainObject.Predmet.ProtuStrankaListNazivFormated>
  <DomainObject.Predmet.ProtuStrankaListNazivFormatedOIB>
    <izvorni_sadrzaj>
      <item>RADAS DIZAJN jednostavno društvo s ograničenom odgovornošću za usluge, OIB 52819412043</item>
    </izvorni_sadrzaj>
    <derivirana_varijabla naziv="DomainObject.Predmet.ProtuStrankaListNazivFormatedOIB_1">
      <item>RADAS DIZAJN jednostavno društvo s ograničenom odgovornošću za usluge, OIB 52819412043</item>
    </derivirana_varijabla>
  </DomainObject.Predmet.ProtuStrankaListNazivFormatedOIB>
  <DomainObject.Predmet.OstaliListFormated>
    <izvorni_sadrzaj>
      <item>Darko Radas</item>
      <item>ZAGREBAČKA BANKA DIONIČKO DRUŠTVO</item>
    </izvorni_sadrzaj>
    <derivirana_varijabla naziv="DomainObject.Predmet.OstaliListFormated_1">
      <item>Darko Radas</item>
      <item>ZAGREBAČKA BANKA DIONIČKO DRUŠTVO</item>
    </derivirana_varijabla>
  </DomainObject.Predmet.OstaliListFormated>
  <DomainObject.Predmet.OstaliListFormatedOIB>
    <izvorni_sadrzaj>
      <item>Darko Radas, OIB 52232451496</item>
      <item>ZAGREBAČKA BANKA DIONIČKO DRUŠTVO, OIB 92963223473</item>
    </izvorni_sadrzaj>
    <derivirana_varijabla naziv="DomainObject.Predmet.OstaliListFormatedOIB_1">
      <item>Darko Radas, OIB 52232451496</item>
      <item>ZAGREBAČKA BANKA DIONIČKO DRUŠTVO, OIB 92963223473</item>
    </derivirana_varijabla>
  </DomainObject.Predmet.OstaliListFormatedOIB>
  <DomainObject.Predmet.OstaliListFormatedWithAdress>
    <izvorni_sadrzaj>
      <item>Darko Radas, Ogulinska Ulica 50, 10000 Zagreb</item>
      <item>ZAGREBAČKA BANKA DIONIČKO DRUŠTVO, Trg bana Josipa Jelačića 10, 10000 Zagreb</item>
    </izvorni_sadrzaj>
    <derivirana_varijabla naziv="DomainObject.Predmet.OstaliListFormatedWithAdress_1">
      <item>Darko Radas, Ogulinska Ulica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Darko Radas, OIB 52232451496, Ogulinska Ulica 50, 10000 Zagreb</item>
      <item>ZAGREBAČKA BANKA DIONIČKO DRUŠTVO, OIB 92963223473, Trg bana Josipa Jelačića 10, 10000 Zagreb</item>
    </izvorni_sadrzaj>
    <derivirana_varijabla naziv="DomainObject.Predmet.OstaliListFormatedWithAdressOIB_1">
      <item>Darko Radas, OIB 52232451496, Ogulinska Ulica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Darko Radas</item>
      <item>ZAGREBAČKA BANKA DIONIČKO DRUŠTVO</item>
    </izvorni_sadrzaj>
    <derivirana_varijabla naziv="DomainObject.Predmet.OstaliListNazivFormated_1">
      <item>Darko Radas</item>
      <item>ZAGREBAČKA BANKA DIONIČKO DRUŠTVO</item>
    </derivirana_varijabla>
  </DomainObject.Predmet.OstaliListNazivFormated>
  <DomainObject.Predmet.OstaliListNazivFormatedOIB>
    <izvorni_sadrzaj>
      <item>Darko Radas, OIB 52232451496</item>
      <item>ZAGREBAČKA BANKA DIONIČKO DRUŠTVO, OIB 92963223473</item>
    </izvorni_sadrzaj>
    <derivirana_varijabla naziv="DomainObject.Predmet.OstaliListNazivFormatedOIB_1">
      <item>Darko Radas, OIB 52232451496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St-853/2016-26</izvorni_sadrzaj>
    <derivirana_varijabla naziv="DomainObject.PoslovniBrojDokumenta_1">St-853/2016-26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RADAS DIZAJN jednostavno društvo s ograničenom odgovornošću za usluge</izvorni_sadrzaj>
    <derivirana_varijabla naziv="DomainObject.Predmet.ProtustrankaIDrugi_1">RADAS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RADAS DIZAJN jednostavno društvo s ograničenom odgovornošću za usluge, OIB 52819412043, Rudeška cesta 126, 10000 Zagreb</izvorni_sadrzaj>
    <derivirana_varijabla naziv="DomainObject.Predmet.ProtustrankaIDrugiAdressOIB_1">RADAS DIZAJN jednostavno društvo s ograničenom odgovornošću za usluge, OIB 52819412043, Rudeška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St-853/2016-21</izvorni_sadrzaj>
    <derivirana_varijabla naziv="DomainObject.Predmet.OdlukaRjesenje.Oznaka_1">St-853/2016-21</derivirana_varijabla>
  </DomainObject.Predmet.OdlukaRjesenje.Oznaka>
  <DomainObject.Predmet.SudioniciListNaziv>
    <izvorni_sadrzaj>
      <item>FINA Regionalni centar Zagreb</item>
      <item>RADAS DIZAJN jednostavno društvo s ograničenom odgovornošću za usluge</item>
      <item>Darko Radas</item>
      <item>ZAGREBAČKA BANKA DIONIČKO DRUŠTVO</item>
    </izvorni_sadrzaj>
    <derivirana_varijabla naziv="DomainObject.Predmet.SudioniciListNaziv_1">
      <item>FINA Regionalni centar Zagreb</item>
      <item>RADAS DIZAJN jednostavno društvo s ograničenom odgovornošću za usluge</item>
      <item>Darko Radas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52819412043</item>
      <item>, OIB 52232451496</item>
      <item>, OIB 92963223473</item>
    </izvorni_sadrzaj>
    <derivirana_varijabla naziv="DomainObject.Predmet.SudioniciListNazivOIB_1">
      <item>, OIB 85821130368</item>
      <item>, OIB 52819412043</item>
      <item>, OIB 52232451496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1389</properties:Characters>
  <properties:Lines>46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2017-12-12T11:46:00Z</cp:lastPrinted>
  <dcterms:modified xmlns:xsi="http://www.w3.org/2001/XMLSchema-instance" xsi:type="dcterms:W3CDTF">2017-12-12T11:46:00Z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