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0d37" w14:paraId="3b30d37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5E7E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 w:rsidRPr="005E7E5B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5E7E5B">
        <w:rPr>
          <w:rFonts w:cs="Times New Roman" w:hAnsi="Times New Roman" w:ascii="Times New Roman"/>
          <w:sz w:val="24"/>
          <w:szCs w:val="24"/>
        </w:rPr>
        <w:t>,</w:t>
      </w:r>
      <w:r w:rsidR="00C72A35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5E7E5B" w:rsidRPr="005E7E5B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C72A35">
        <w:rPr>
          <w:rFonts w:cs="Times New Roman" w:hAnsi="Times New Roman" w:ascii="Times New Roman"/>
          <w:sz w:val="24"/>
          <w:szCs w:val="24"/>
        </w:rPr>
        <w:t xml:space="preserve"> COLE d.o.o., Varaždin, Braće Vidović 22</w:t>
      </w:r>
      <w:r w:rsidR="00E06E5C" w:rsidRPr="005E7E5B">
        <w:rPr>
          <w:rFonts w:cs="Times New Roman" w:hAnsi="Times New Roman" w:ascii="Times New Roman"/>
          <w:sz w:val="24"/>
          <w:szCs w:val="24"/>
        </w:rPr>
        <w:t>,</w:t>
      </w:r>
      <w:r w:rsidR="00C72A35">
        <w:rPr>
          <w:rFonts w:cs="Times New Roman" w:hAnsi="Times New Roman" w:ascii="Times New Roman"/>
          <w:sz w:val="24"/>
          <w:szCs w:val="24"/>
        </w:rPr>
        <w:t xml:space="preserve"> OIB: 09231754796,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990CB4">
        <w:rPr>
          <w:rFonts w:cs="Times New Roman" w:hAnsi="Times New Roman" w:ascii="Times New Roman"/>
          <w:sz w:val="24"/>
          <w:szCs w:val="24"/>
        </w:rPr>
        <w:t>25</w:t>
      </w:r>
      <w:r w:rsidR="00C72A35">
        <w:rPr>
          <w:rFonts w:cs="Times New Roman" w:hAnsi="Times New Roman" w:ascii="Times New Roman"/>
          <w:sz w:val="24"/>
          <w:szCs w:val="24"/>
        </w:rPr>
        <w:t>. kolovoza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2016</w:t>
      </w:r>
      <w:r w:rsidRPr="005E7E5B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5E7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C72A35">
        <w:rPr>
          <w:rFonts w:cs="Times New Roman" w:hAnsi="Times New Roman" w:ascii="Times New Roman"/>
          <w:sz w:val="24"/>
          <w:szCs w:val="24"/>
        </w:rPr>
        <w:t xml:space="preserve"> COLE d.o.o., Varaždin, Braće Vidović 22</w:t>
      </w:r>
      <w:r w:rsidR="00C72A35" w:rsidRPr="005E7E5B">
        <w:rPr>
          <w:rFonts w:cs="Times New Roman" w:hAnsi="Times New Roman" w:ascii="Times New Roman"/>
          <w:sz w:val="24"/>
          <w:szCs w:val="24"/>
        </w:rPr>
        <w:t>,</w:t>
      </w:r>
      <w:r w:rsidR="00C72A35">
        <w:rPr>
          <w:rFonts w:cs="Times New Roman" w:hAnsi="Times New Roman" w:ascii="Times New Roman"/>
          <w:sz w:val="24"/>
          <w:szCs w:val="24"/>
        </w:rPr>
        <w:t xml:space="preserve"> OIB: 09231754796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90CB4">
        <w:rPr>
          <w:rFonts w:cs="Times New Roman" w:hAnsi="Times New Roman" w:ascii="Times New Roman"/>
          <w:sz w:val="24"/>
          <w:szCs w:val="24"/>
        </w:rPr>
        <w:t xml:space="preserve"> Janko Kralj, Varaždin, J. Jurkovića 36, OIB: 20669310366.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35689" w:rsidR="00F35689" w:rsidRPr="00F356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32E81" w:rsidP="00F35689" w:rsidR="00332E8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F35689" w:rsidR="00E06E5C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35689" w:rsidP="00F35689" w:rsidR="00F35689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C72A35">
        <w:rPr>
          <w:rFonts w:cs="Times New Roman" w:hAnsi="Times New Roman" w:ascii="Times New Roman"/>
          <w:sz w:val="24"/>
          <w:szCs w:val="24"/>
        </w:rPr>
        <w:t>8</w:t>
      </w:r>
      <w:r w:rsidR="005E7E5B">
        <w:rPr>
          <w:rFonts w:cs="Times New Roman" w:hAnsi="Times New Roman" w:ascii="Times New Roman"/>
          <w:sz w:val="24"/>
          <w:szCs w:val="24"/>
        </w:rPr>
        <w:t>. ožujka</w:t>
      </w:r>
      <w:r>
        <w:rPr>
          <w:rFonts w:cs="Times New Roman" w:hAnsi="Times New Roman" w:ascii="Times New Roman"/>
          <w:sz w:val="24"/>
          <w:szCs w:val="24"/>
        </w:rPr>
        <w:t xml:space="preserve"> 2016. prijedlog za otvaranje stečajnog postupka nad ovim dužnikom navevši u prijedlogu da je dužnik na </w:t>
      </w:r>
      <w:r w:rsidR="005E7E5B">
        <w:rPr>
          <w:rFonts w:cs="Times New Roman" w:hAnsi="Times New Roman" w:ascii="Times New Roman"/>
          <w:sz w:val="24"/>
          <w:szCs w:val="24"/>
        </w:rPr>
        <w:t>1. rujna 2015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C72A35">
        <w:rPr>
          <w:rFonts w:cs="Times New Roman" w:hAnsi="Times New Roman" w:ascii="Times New Roman"/>
          <w:sz w:val="24"/>
          <w:szCs w:val="24"/>
        </w:rPr>
        <w:t xml:space="preserve"> u neprekinutom razdoblju od 271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C72A35">
        <w:rPr>
          <w:rFonts w:cs="Times New Roman" w:hAnsi="Times New Roman" w:ascii="Times New Roman"/>
          <w:sz w:val="24"/>
          <w:szCs w:val="24"/>
        </w:rPr>
        <w:t xml:space="preserve">102.125,68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E06E5C" w:rsidP="00C72A35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C72A35">
        <w:rPr>
          <w:rFonts w:cs="Times New Roman" w:hAnsi="Times New Roman" w:ascii="Times New Roman"/>
          <w:sz w:val="24"/>
          <w:szCs w:val="24"/>
        </w:rPr>
        <w:t>8</w:t>
      </w:r>
      <w:r w:rsidR="005E7E5B">
        <w:rPr>
          <w:rFonts w:cs="Times New Roman" w:hAnsi="Times New Roman" w:ascii="Times New Roman"/>
          <w:sz w:val="24"/>
          <w:szCs w:val="24"/>
        </w:rPr>
        <w:t>. travnja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</w:t>
      </w:r>
      <w:r w:rsidR="00C72A35">
        <w:rPr>
          <w:rFonts w:cs="Times New Roman" w:hAnsi="Times New Roman" w:ascii="Times New Roman"/>
          <w:sz w:val="24"/>
          <w:szCs w:val="24"/>
        </w:rPr>
        <w:t>m ročištu je</w:t>
      </w:r>
      <w:r w:rsidR="002C3D6D">
        <w:rPr>
          <w:rFonts w:cs="Times New Roman" w:hAnsi="Times New Roman" w:ascii="Times New Roman"/>
          <w:sz w:val="24"/>
          <w:szCs w:val="24"/>
        </w:rPr>
        <w:t xml:space="preserve"> direktor</w:t>
      </w:r>
      <w:r w:rsidR="005E7E5B">
        <w:rPr>
          <w:rFonts w:cs="Times New Roman" w:hAnsi="Times New Roman" w:ascii="Times New Roman"/>
          <w:sz w:val="24"/>
          <w:szCs w:val="24"/>
        </w:rPr>
        <w:t xml:space="preserve"> dužnika </w:t>
      </w:r>
      <w:r w:rsidR="00C72A35">
        <w:rPr>
          <w:rFonts w:cs="Times New Roman" w:hAnsi="Times New Roman" w:ascii="Times New Roman"/>
          <w:sz w:val="24"/>
          <w:szCs w:val="24"/>
        </w:rPr>
        <w:t xml:space="preserve">izjavio da ne osporava postojanje stečajnog razloga nesposobnosti za plaćanje, te potvrdio kako dužnik nema nikakve imovine. Na istom </w:t>
      </w:r>
      <w:r w:rsidR="002C3D6D">
        <w:rPr>
          <w:rFonts w:cs="Times New Roman" w:hAnsi="Times New Roman" w:ascii="Times New Roman"/>
          <w:sz w:val="24"/>
          <w:szCs w:val="24"/>
        </w:rPr>
        <w:t xml:space="preserve">ročištu </w:t>
      </w:r>
      <w:r w:rsidR="00C72A35">
        <w:rPr>
          <w:rFonts w:cs="Times New Roman" w:hAnsi="Times New Roman" w:ascii="Times New Roman"/>
          <w:sz w:val="24"/>
          <w:szCs w:val="24"/>
        </w:rPr>
        <w:t xml:space="preserve">je </w:t>
      </w:r>
      <w:r w:rsidR="002C3D6D">
        <w:rPr>
          <w:rFonts w:cs="Times New Roman" w:hAnsi="Times New Roman" w:ascii="Times New Roman"/>
          <w:sz w:val="24"/>
          <w:szCs w:val="24"/>
        </w:rPr>
        <w:t xml:space="preserve">zastupnica Republike Hrvatske predala u spis stanje računa poreznog obveznika na </w:t>
      </w:r>
      <w:r w:rsidR="00C72A35">
        <w:rPr>
          <w:rFonts w:cs="Times New Roman" w:hAnsi="Times New Roman" w:ascii="Times New Roman"/>
          <w:sz w:val="24"/>
          <w:szCs w:val="24"/>
        </w:rPr>
        <w:t>24. ožujka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prema kojem proizlazi kako dug s osnova javnih davanja prema Republici Hrvatskoj iznosi </w:t>
      </w:r>
      <w:r w:rsidR="00332E81">
        <w:rPr>
          <w:rFonts w:cs="Times New Roman" w:hAnsi="Times New Roman" w:ascii="Times New Roman"/>
          <w:sz w:val="24"/>
          <w:szCs w:val="24"/>
        </w:rPr>
        <w:t>520,42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332E81">
        <w:rPr>
          <w:rFonts w:cs="Times New Roman" w:hAnsi="Times New Roman" w:ascii="Times New Roman"/>
          <w:sz w:val="24"/>
          <w:szCs w:val="24"/>
        </w:rPr>
        <w:t>11. travnja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332E81">
        <w:rPr>
          <w:rFonts w:cs="Times New Roman" w:hAnsi="Times New Roman" w:ascii="Times New Roman"/>
          <w:sz w:val="24"/>
          <w:szCs w:val="24"/>
        </w:rPr>
        <w:t>372/16-7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</w:t>
      </w:r>
      <w:r w:rsidR="00332E81">
        <w:rPr>
          <w:rFonts w:cs="Times New Roman" w:hAnsi="Times New Roman" w:ascii="Times New Roman"/>
          <w:sz w:val="24"/>
          <w:szCs w:val="24"/>
        </w:rPr>
        <w:t xml:space="preserve">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90CB4">
        <w:rPr>
          <w:rFonts w:cs="Times New Roman" w:hAnsi="Times New Roman" w:ascii="Times New Roman"/>
          <w:sz w:val="24"/>
          <w:szCs w:val="24"/>
        </w:rPr>
        <w:t>25</w:t>
      </w:r>
      <w:r w:rsidR="00C72A35">
        <w:rPr>
          <w:rFonts w:cs="Times New Roman" w:hAnsi="Times New Roman" w:ascii="Times New Roman"/>
          <w:sz w:val="24"/>
          <w:szCs w:val="24"/>
        </w:rPr>
        <w:t>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A0029E" w:rsidP="00880AAB" w:rsidR="00A0029E">
      <w:pPr>
        <w:rPr>
          <w:rFonts w:cs="Times New Roman" w:hAnsi="Times New Roman" w:ascii="Times New Roman"/>
          <w:sz w:val="24"/>
          <w:szCs w:val="24"/>
        </w:rPr>
      </w:pPr>
    </w:p>
    <w:p w:rsidRDefault="00880AAB" w:rsidP="00A0029E" w:rsidR="00880AAB" w:rsidRPr="00B41215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5E7E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C3B57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Predlagatelju, </w:t>
      </w:r>
      <w:r w:rsidR="00FC3B57" w:rsidRPr="005E7E5B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F725F4" w:rsidP="002C3D6D" w:rsidR="002C3D6D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Dužniku </w:t>
      </w:r>
      <w:r w:rsidR="00332E81">
        <w:rPr>
          <w:rFonts w:cs="Times New Roman" w:hAnsi="Times New Roman" w:ascii="Times New Roman"/>
          <w:sz w:val="24"/>
          <w:szCs w:val="24"/>
        </w:rPr>
        <w:t>COLE d.o.o., Varaždin, Braće Vidović 22,</w:t>
      </w:r>
    </w:p>
    <w:p w:rsidRDefault="005E7E5B" w:rsidP="00F725F4" w:rsidR="005E7E5B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>Direktorici</w:t>
      </w:r>
      <w:r w:rsidR="006E7720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3D7114" w:rsidRPr="005E7E5B">
        <w:rPr>
          <w:rFonts w:cs="Times New Roman" w:hAnsi="Times New Roman" w:ascii="Times New Roman"/>
          <w:sz w:val="24"/>
          <w:szCs w:val="24"/>
        </w:rPr>
        <w:t>dužnika,</w:t>
      </w:r>
      <w:r w:rsidR="00173491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332E81">
        <w:rPr>
          <w:rFonts w:cs="Times New Roman" w:hAnsi="Times New Roman" w:ascii="Times New Roman"/>
          <w:sz w:val="24"/>
          <w:szCs w:val="24"/>
        </w:rPr>
        <w:t>Saši Kancijanu, Varaždin, Braće Vidović 22,</w:t>
      </w:r>
    </w:p>
    <w:p w:rsidRDefault="00990CB4" w:rsidP="00F725F4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</w:t>
      </w:r>
      <w:r w:rsidRPr="00990C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Janko Kralj, Varaždin, J. Jurkovića 36,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0029E" w:rsidP="00A0029E" w:rsidR="00A0029E" w:rsidRPr="00A0029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32E81">
        <w:rPr>
          <w:rFonts w:cs="Times New Roman" w:hAnsi="Times New Roman" w:ascii="Times New Roman"/>
          <w:sz w:val="24"/>
          <w:szCs w:val="24"/>
        </w:rPr>
        <w:t>Ispostava Varaždin, Graberje 1/1,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A66" w:rsidP="00880AAB" w:rsidR="00457A66">
      <w:pPr>
        <w:spacing w:lineRule="auto" w:line="240" w:after="0"/>
      </w:pPr>
      <w:r>
        <w:separator/>
      </w:r>
    </w:p>
  </w:endnote>
  <w:endnote w:id="0" w:type="continuationSeparator">
    <w:p w:rsidRDefault="00457A66" w:rsidP="00880AAB" w:rsidR="00457A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A66" w:rsidP="00880AAB" w:rsidR="00457A66">
      <w:pPr>
        <w:spacing w:lineRule="auto" w:line="240" w:after="0"/>
      </w:pPr>
      <w:r>
        <w:separator/>
      </w:r>
    </w:p>
  </w:footnote>
  <w:footnote w:id="0" w:type="continuationSeparator">
    <w:p w:rsidRDefault="00457A66" w:rsidP="00880AAB" w:rsidR="00457A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484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E0CED">
          <w:rPr>
            <w:rFonts w:cs="Times New Roman" w:hAnsi="Times New Roman" w:ascii="Times New Roman"/>
            <w:sz w:val="24"/>
            <w:szCs w:val="24"/>
          </w:rPr>
          <w:t>372/16-8</w:t>
        </w:r>
      </w:p>
      <w:p w:rsidRDefault="00F0484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5E0CED">
      <w:rPr>
        <w:rFonts w:cs="Times New Roman" w:hAnsi="Times New Roman" w:ascii="Times New Roman"/>
        <w:sz w:val="24"/>
        <w:szCs w:val="24"/>
      </w:rPr>
      <w:t>372/16-8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801AD"/>
    <w:rsid w:val="001C0A31"/>
    <w:rsid w:val="002248D9"/>
    <w:rsid w:val="00233015"/>
    <w:rsid w:val="002C3D6D"/>
    <w:rsid w:val="00332E81"/>
    <w:rsid w:val="003C1F64"/>
    <w:rsid w:val="003C6373"/>
    <w:rsid w:val="003D7114"/>
    <w:rsid w:val="003E79BD"/>
    <w:rsid w:val="003F7FFB"/>
    <w:rsid w:val="00445AD3"/>
    <w:rsid w:val="00457A66"/>
    <w:rsid w:val="004F79C5"/>
    <w:rsid w:val="00516AD6"/>
    <w:rsid w:val="005E0CED"/>
    <w:rsid w:val="005E4A75"/>
    <w:rsid w:val="005E7E5B"/>
    <w:rsid w:val="0061134C"/>
    <w:rsid w:val="006636D7"/>
    <w:rsid w:val="006E7720"/>
    <w:rsid w:val="00754D71"/>
    <w:rsid w:val="007B1B2C"/>
    <w:rsid w:val="00803FEE"/>
    <w:rsid w:val="008423F1"/>
    <w:rsid w:val="00880AAB"/>
    <w:rsid w:val="00985E03"/>
    <w:rsid w:val="00990CB4"/>
    <w:rsid w:val="009D5DC4"/>
    <w:rsid w:val="00A0029E"/>
    <w:rsid w:val="00B41215"/>
    <w:rsid w:val="00B9206A"/>
    <w:rsid w:val="00BD1530"/>
    <w:rsid w:val="00BE07CA"/>
    <w:rsid w:val="00BE74D3"/>
    <w:rsid w:val="00C0785C"/>
    <w:rsid w:val="00C72A35"/>
    <w:rsid w:val="00CA0226"/>
    <w:rsid w:val="00CA16A9"/>
    <w:rsid w:val="00CF32CC"/>
    <w:rsid w:val="00E00009"/>
    <w:rsid w:val="00E06E5C"/>
    <w:rsid w:val="00ED3E23"/>
    <w:rsid w:val="00ED629F"/>
    <w:rsid w:val="00F04849"/>
    <w:rsid w:val="00F10A11"/>
    <w:rsid w:val="00F14ADB"/>
    <w:rsid w:val="00F35689"/>
    <w:rsid w:val="00F41476"/>
    <w:rsid w:val="00F725F4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4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4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4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4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4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4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4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4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COLE društvo s ograničenom odgovornošću za proizvodnju opreme za sportske terene</izvorni_sadrzaj>
    <derivirana_varijabla naziv="DomainObject.Predmet.ProtustrankaFormated_1">  COLE društvo s ograničenom odgovornošću za proizvodnju opreme za sportske terene</derivirana_varijabla>
  </DomainObject.Predmet.ProtustrankaFormated>
  <DomainObject.Predmet.ProtustrankaFormatedOIB>
    <izvorni_sadrzaj>  COLE društvo s ograničenom odgovornošću za proizvodnju opreme za sportske terene, OIB 09231754796</izvorni_sadrzaj>
    <derivirana_varijabla naziv="DomainObject.Predmet.ProtustrankaFormatedOIB_1">  COLE društvo s ograničenom odgovornošću za proizvodnju opreme za sportske terene, OIB 09231754796</derivirana_varijabla>
  </DomainObject.Predmet.ProtustrankaFormatedOIB>
  <DomainObject.Predmet.ProtustrankaFormatedWithAdress>
    <izvorni_sadrzaj> COLE društvo s ograničenom odgovornošću za proizvodnju opreme za sportske terene, A. Cesarca 2, 42000 Varaždin</izvorni_sadrzaj>
    <derivirana_varijabla naziv="DomainObject.Predmet.ProtustrankaFormatedWithAdress_1"> COLE društvo s ograničenom odgovornošću za proizvodnju opreme za sportske terene, A. Cesarca 2, 42000 Varaždin</derivirana_varijabla>
  </DomainObject.Predmet.ProtustrankaFormatedWithAdress>
  <DomainObject.Predmet.ProtustrankaFormatedWithAdressOIB>
    <izvorni_sadrzaj> COLE društvo s ograničenom odgovornošću za proizvodnju opreme za sportske terene, OIB 09231754796, A. Cesarca 2, 42000 Varaždin</izvorni_sadrzaj>
    <derivirana_varijabla naziv="DomainObject.Predmet.ProtustrankaFormatedWithAdressOIB_1"> COLE društvo s ograničenom odgovornošću za proizvodnju opreme za sportske terene, OIB 09231754796, A. Cesarca 2, 42000 Varaždin</derivirana_varijabla>
  </DomainObject.Predmet.ProtustrankaFormatedWithAdressOIB>
  <DomainObject.Predmet.ProtustrankaWithAdress>
    <izvorni_sadrzaj>COLE društvo s ograničenom odgovornošću za proizvodnju opreme za sportske terene A. Cesarca 2, 42000 Varaždin</izvorni_sadrzaj>
    <derivirana_varijabla naziv="DomainObject.Predmet.ProtustrankaWithAdress_1">COLE društvo s ograničenom odgovornošću za proizvodnju opreme za sportske terene A. Cesarca 2, 42000 Varaždin</derivirana_varijabla>
  </DomainObject.Predmet.ProtustrankaWithAdress>
  <DomainObject.Predmet.ProtustrankaWithAdressOIB>
    <izvorni_sadrzaj>COLE društvo s ograničenom odgovornošću za proizvodnju opreme za sportske terene, OIB 09231754796, A. Cesarca 2, 42000 Varaždin</izvorni_sadrzaj>
    <derivirana_varijabla naziv="DomainObject.Predmet.ProtustrankaWithAdressOIB_1">COLE društvo s ograničenom odgovornošću za proizvodnju opreme za sportske terene, OIB 09231754796, A. Cesarca 2, 42000 Varaždin</derivirana_varijabla>
  </DomainObject.Predmet.ProtustrankaWithAdressOIB>
  <DomainObject.Predmet.ProtustrankaNazivFormated>
    <izvorni_sadrzaj>COLE društvo s ograničenom odgovornošću za proizvodnju opreme za sportske terene</izvorni_sadrzaj>
    <derivirana_varijabla naziv="DomainObject.Predmet.ProtustrankaNazivFormated_1">COLE društvo s ograničenom odgovornošću za proizvodnju opreme za sportske terene</derivirana_varijabla>
  </DomainObject.Predmet.ProtustrankaNazivFormated>
  <DomainObject.Predmet.ProtustrankaNazivFormatedOIB>
    <izvorni_sadrzaj>COLE društvo s ograničenom odgovornošću za proizvodnju opreme za sportske terene, OIB 09231754796</izvorni_sadrzaj>
    <derivirana_varijabla naziv="DomainObject.Predmet.ProtustrankaNazivFormatedOIB_1">COLE društvo s ograničenom odgovornošću za proizvodnju opreme za sportske terene, OIB 09231754796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102125.68</izvorni_sadrzaj>
    <derivirana_varijabla naziv="DomainObject.Predmet.TrenutnaVrijednost_1">102125.68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COLE društvo s ograničenom odgovornošću za proizvodnju opreme za sportske terene</item>
    </izvorni_sadrzaj>
    <derivirana_varijabla naziv="DomainObject.Predmet.ProtuStrankaListFormated_1">
      <item>COLE društvo s ograničenom odgovornošću za proizvodnju opreme za sportske terene</item>
    </derivirana_varijabla>
  </DomainObject.Predmet.ProtuStrankaListFormated>
  <DomainObject.Predmet.ProtuStrankaListFormatedOIB>
    <izvorni_sadrzaj>
      <item>COLE društvo s ograničenom odgovornošću za proizvodnju opreme za sportske terene, OIB 09231754796</item>
    </izvorni_sadrzaj>
    <derivirana_varijabla naziv="DomainObject.Predmet.ProtuStrankaListFormatedOIB_1">
      <item>COLE društvo s ograničenom odgovornošću za proizvodnju opreme za sportske terene, OIB 09231754796</item>
    </derivirana_varijabla>
  </DomainObject.Predmet.ProtuStrankaListFormatedOIB>
  <DomainObject.Predmet.ProtuStrankaListFormatedWithAdress>
    <izvorni_sadrzaj>
      <item>COLE društvo s ograničenom odgovornošću za proizvodnju opreme za sportske terene, A. Cesarca 2, 42000 Varaždin</item>
    </izvorni_sadrzaj>
    <derivirana_varijabla naziv="DomainObject.Predmet.ProtuStrankaListFormatedWithAdress_1">
      <item>COLE društvo s ograničenom odgovornošću za proizvodnju opreme za sportske terene, A. Cesarca 2, 42000 Varaždin</item>
    </derivirana_varijabla>
  </DomainObject.Predmet.ProtuStrankaListFormatedWithAdress>
  <DomainObject.Predmet.ProtuStrankaListFormatedWithAdressOIB>
    <izvorni_sadrzaj>
      <item>COLE društvo s ograničenom odgovornošću za proizvodnju opreme za sportske terene, OIB 09231754796, A. Cesarca 2, 42000 Varaždin</item>
    </izvorni_sadrzaj>
    <derivirana_varijabla naziv="DomainObject.Predmet.ProtuStrankaListFormatedWithAdressOIB_1">
      <item>COLE društvo s ograničenom odgovornošću za proizvodnju opreme za sportske terene, OIB 09231754796, A. Cesarca 2, 42000 Varaždin</item>
    </derivirana_varijabla>
  </DomainObject.Predmet.ProtuStrankaListFormatedWithAdressOIB>
  <DomainObject.Predmet.ProtuStrankaListNazivFormated>
    <izvorni_sadrzaj>
      <item>COLE društvo s ograničenom odgovornošću za proizvodnju opreme za sportske terene</item>
    </izvorni_sadrzaj>
    <derivirana_varijabla naziv="DomainObject.Predmet.ProtuStrankaListNazivFormated_1">
      <item>COLE društvo s ograničenom odgovornošću za proizvodnju opreme za sportske terene</item>
    </derivirana_varijabla>
  </DomainObject.Predmet.ProtuStrankaListNazivFormated>
  <DomainObject.Predmet.ProtuStrankaListNazivFormatedOIB>
    <izvorni_sadrzaj>
      <item>COLE društvo s ograničenom odgovornošću za proizvodnju opreme za sportske terene, OIB 09231754796</item>
    </izvorni_sadrzaj>
    <derivirana_varijabla naziv="DomainObject.Predmet.ProtuStrankaListNazivFormatedOIB_1">
      <item>COLE društvo s ograničenom odgovornošću za proizvodnju opreme za sportske terene, OIB 09231754796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COLE društvo s ograničenom odgovornošću za proizvodnju opreme za sportske terene</izvorni_sadrzaj>
    <derivirana_varijabla naziv="DomainObject.Predmet.ProtustrankaIDrugi_1">COLE društvo s ograničenom odgovornošću za proizvodnju opreme za sportske terene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COLE društvo s ograničenom odgovornošću za proizvodnju opreme za sportske terene, OIB 09231754796, A. Cesarca 2, 42000 Varaždin</izvorni_sadrzaj>
    <derivirana_varijabla naziv="DomainObject.Predmet.ProtustrankaIDrugiAdressOIB_1">COLE društvo s ograničenom odgovornošću za proizvodnju opreme za sportske terene, OIB 09231754796, A. Cesarca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COLE društvo s ograničenom odgovornošću za proizvodnju opreme za sportske terene</item>
      <item>Sudski registar</item>
    </izvorni_sadrzaj>
    <derivirana_varijabla naziv="DomainObject.Predmet.SudioniciListNaziv_1">
      <item>Financijska agencija</item>
      <item>COLE društvo s ograničenom odgovornošću za proizvodnju opreme za sportske terene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izvorni_sadrzaj>
    <derivirana_varijabla naziv="DomainObject.Predmet.SudioniciListAdressOIB_1"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09231754796</item>
      <item>, OIB null</item>
    </izvorni_sadrzaj>
    <derivirana_varijabla naziv="DomainObject.Predmet.SudioniciListNazivOIB_1">
      <item>, OIB 85821130368</item>
      <item>, OIB 09231754796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2672</properties:Characters>
  <properties:Lines>71</properties:Lines>
  <properties:Paragraphs>31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Karolina Brlek</cp:lastModifiedBy>
  <cp:lastPrinted>2016-08-25T10:48:00Z</cp:lastPrinted>
  <dcterms:modified xmlns:xsi="http://www.w3.org/2001/XMLSchema-instance" xsi:type="dcterms:W3CDTF">2016-08-25T11:51:00Z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