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0D35" w:rsidR="004353AA" w:rsidRPr="00482933">
        <w:tc>
          <w:tcPr>
            <w:tcW w:type="dxa" w:w="3060"/>
          </w:tcPr>
          <w:p w:rsidRDefault="007C232C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58850" cx="717550"/>
                  <wp:effectExtent b="0" r="635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3AA" w:rsidP="004D0D35" w:rsidR="004353A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c76f6f5" w14:paraId="c76f6f5" w:rsidRDefault="004353AA" w:rsidP="001163F3" w:rsidR="001163F3">
      <w:pPr>
        <w:jc w:val="right"/>
        <w15:collapsed w:val="false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  <w:t xml:space="preserve">  </w:t>
      </w:r>
    </w:p>
    <w:p w:rsidRDefault="001163F3" w:rsidP="001163F3" w:rsidR="00553AF9">
      <w:pPr>
        <w:jc w:val="right"/>
        <w:rPr>
          <w:sz w:val="24"/>
        </w:rPr>
      </w:pP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71EE4">
        <w:rPr>
          <w:sz w:val="24"/>
        </w:rPr>
        <w:t>294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871EE4">
        <w:rPr>
          <w:sz w:val="24"/>
        </w:rPr>
        <w:t>6</w:t>
      </w:r>
      <w:proofErr w:type="spellEnd"/>
      <w:r>
        <w:rPr>
          <w:sz w:val="24"/>
        </w:rPr>
        <w:t xml:space="preserve"> </w:t>
      </w:r>
    </w:p>
    <w:p w:rsidRDefault="00871EE4" w:rsidP="000F5BB9" w:rsidR="00871EE4">
      <w:pPr>
        <w:jc w:val="center"/>
        <w:rPr>
          <w:sz w:val="24"/>
        </w:rPr>
      </w:pPr>
    </w:p>
    <w:p w:rsidRDefault="001163F3" w:rsidP="000F5BB9" w:rsidR="001163F3" w:rsidRPr="001163F3">
      <w:pPr>
        <w:jc w:val="center"/>
        <w:rPr>
          <w:sz w:val="24"/>
        </w:rPr>
      </w:pPr>
      <w:r w:rsidRPr="001163F3">
        <w:rPr>
          <w:sz w:val="24"/>
        </w:rPr>
        <w:t xml:space="preserve">U </w:t>
      </w:r>
      <w:r>
        <w:rPr>
          <w:sz w:val="24"/>
        </w:rPr>
        <w:t xml:space="preserve">  </w:t>
      </w:r>
      <w:r w:rsidRPr="001163F3">
        <w:rPr>
          <w:sz w:val="24"/>
        </w:rPr>
        <w:t>I</w:t>
      </w:r>
      <w:r>
        <w:rPr>
          <w:sz w:val="24"/>
        </w:rPr>
        <w:t xml:space="preserve"> </w:t>
      </w:r>
      <w:r w:rsidRPr="001163F3">
        <w:rPr>
          <w:sz w:val="24"/>
        </w:rPr>
        <w:t>M</w:t>
      </w:r>
      <w:r>
        <w:rPr>
          <w:sz w:val="24"/>
        </w:rPr>
        <w:t xml:space="preserve"> </w:t>
      </w:r>
      <w:r w:rsidRPr="001163F3">
        <w:rPr>
          <w:sz w:val="24"/>
        </w:rPr>
        <w:t>E</w:t>
      </w:r>
      <w:r>
        <w:rPr>
          <w:sz w:val="24"/>
        </w:rPr>
        <w:t xml:space="preserve">  </w:t>
      </w:r>
      <w:r w:rsidRPr="001163F3">
        <w:rPr>
          <w:sz w:val="24"/>
        </w:rPr>
        <w:t xml:space="preserve"> R E P U B L I K E   H R V A T S K </w:t>
      </w:r>
      <w:r w:rsidR="000F5BB9">
        <w:rPr>
          <w:sz w:val="24"/>
        </w:rPr>
        <w:t>E</w:t>
      </w:r>
    </w:p>
    <w:p w:rsidRDefault="001163F3" w:rsidP="001163F3" w:rsidR="001163F3">
      <w:pPr>
        <w:ind w:left="2880"/>
        <w:rPr>
          <w:sz w:val="24"/>
        </w:rPr>
      </w:pPr>
      <w:r>
        <w:rPr>
          <w:sz w:val="24"/>
        </w:rPr>
        <w:t xml:space="preserve">       </w:t>
      </w:r>
      <w:r w:rsidRPr="00337798">
        <w:rPr>
          <w:sz w:val="24"/>
        </w:rPr>
        <w:t>R J E Š E NJ E</w:t>
      </w:r>
    </w:p>
    <w:p w:rsidRDefault="00871EE4" w:rsidP="006B70D3" w:rsidR="00871EE4">
      <w:pPr>
        <w:jc w:val="both"/>
        <w:rPr>
          <w:sz w:val="24"/>
        </w:rPr>
      </w:pPr>
    </w:p>
    <w:p w:rsidRDefault="001163F3" w:rsidP="004353AA" w:rsidR="004353AA" w:rsidRPr="002519C3">
      <w:pPr>
        <w:jc w:val="both"/>
        <w:rPr>
          <w:b/>
          <w:sz w:val="40"/>
          <w:szCs w:val="40"/>
        </w:rPr>
      </w:pPr>
      <w:r w:rsidRPr="00337798">
        <w:rPr>
          <w:sz w:val="24"/>
        </w:rPr>
        <w:tab/>
      </w:r>
      <w:r w:rsidR="001E3BB7" w:rsidRPr="008600EF">
        <w:rPr>
          <w:sz w:val="24"/>
          <w:szCs w:val="24"/>
        </w:rPr>
        <w:t>Trgovački sud u Zagrebu po sucu tog suda Anti Galiću</w:t>
      </w:r>
      <w:r w:rsidR="001E3BB7">
        <w:rPr>
          <w:sz w:val="24"/>
          <w:szCs w:val="24"/>
        </w:rPr>
        <w:t xml:space="preserve">, postupajući po prijedlogu Financijska agencija, radi pokretanja stečajnog postupka </w:t>
      </w:r>
      <w:r w:rsidR="001E3BB7" w:rsidRPr="008600EF">
        <w:rPr>
          <w:sz w:val="24"/>
          <w:szCs w:val="24"/>
        </w:rPr>
        <w:t xml:space="preserve">nad dužnikom </w:t>
      </w:r>
      <w:r w:rsidR="001E3BB7">
        <w:rPr>
          <w:sz w:val="24"/>
          <w:szCs w:val="24"/>
        </w:rPr>
        <w:t xml:space="preserve">GORIČKI PROJEKT j.d.o.o., </w:t>
      </w:r>
      <w:proofErr w:type="spellStart"/>
      <w:r w:rsidR="001E3BB7">
        <w:rPr>
          <w:sz w:val="24"/>
          <w:szCs w:val="24"/>
        </w:rPr>
        <w:t>Hrastje</w:t>
      </w:r>
      <w:proofErr w:type="spellEnd"/>
      <w:r w:rsidR="001E3BB7">
        <w:rPr>
          <w:sz w:val="24"/>
          <w:szCs w:val="24"/>
        </w:rPr>
        <w:t xml:space="preserve">, </w:t>
      </w:r>
      <w:proofErr w:type="spellStart"/>
      <w:r w:rsidR="001E3BB7">
        <w:rPr>
          <w:sz w:val="24"/>
          <w:szCs w:val="24"/>
        </w:rPr>
        <w:t>Hrastje</w:t>
      </w:r>
      <w:proofErr w:type="spellEnd"/>
      <w:r w:rsidR="001E3BB7">
        <w:rPr>
          <w:sz w:val="24"/>
          <w:szCs w:val="24"/>
        </w:rPr>
        <w:t xml:space="preserve"> </w:t>
      </w:r>
      <w:proofErr w:type="spellStart"/>
      <w:r w:rsidR="001E3BB7">
        <w:rPr>
          <w:sz w:val="24"/>
          <w:szCs w:val="24"/>
        </w:rPr>
        <w:t>52D</w:t>
      </w:r>
      <w:proofErr w:type="spellEnd"/>
      <w:r w:rsidR="001E3BB7">
        <w:rPr>
          <w:sz w:val="24"/>
          <w:szCs w:val="24"/>
        </w:rPr>
        <w:t xml:space="preserve"> (</w:t>
      </w:r>
      <w:proofErr w:type="spellStart"/>
      <w:r w:rsidR="001E3BB7">
        <w:rPr>
          <w:sz w:val="24"/>
          <w:szCs w:val="24"/>
        </w:rPr>
        <w:t>OIB</w:t>
      </w:r>
      <w:proofErr w:type="spellEnd"/>
      <w:r w:rsidR="001E3BB7">
        <w:rPr>
          <w:sz w:val="24"/>
          <w:szCs w:val="24"/>
        </w:rPr>
        <w:t xml:space="preserve"> </w:t>
      </w:r>
      <w:proofErr w:type="spellStart"/>
      <w:r w:rsidR="001E3BB7">
        <w:rPr>
          <w:sz w:val="24"/>
          <w:szCs w:val="24"/>
        </w:rPr>
        <w:t>96385994246</w:t>
      </w:r>
      <w:proofErr w:type="spellEnd"/>
      <w:r w:rsidR="001E3BB7">
        <w:rPr>
          <w:sz w:val="24"/>
          <w:szCs w:val="24"/>
        </w:rPr>
        <w:t>)</w:t>
      </w:r>
      <w:r w:rsidR="001E3BB7" w:rsidRPr="008600EF">
        <w:rPr>
          <w:sz w:val="24"/>
          <w:szCs w:val="24"/>
        </w:rPr>
        <w:t xml:space="preserve">, dana </w:t>
      </w:r>
      <w:proofErr w:type="spellStart"/>
      <w:r w:rsidR="001E3BB7">
        <w:rPr>
          <w:sz w:val="24"/>
          <w:szCs w:val="24"/>
        </w:rPr>
        <w:t>14</w:t>
      </w:r>
      <w:proofErr w:type="spellEnd"/>
      <w:r w:rsidR="001E3BB7">
        <w:rPr>
          <w:sz w:val="24"/>
          <w:szCs w:val="24"/>
        </w:rPr>
        <w:t xml:space="preserve">. </w:t>
      </w:r>
      <w:r w:rsidR="002D6A6E">
        <w:rPr>
          <w:sz w:val="24"/>
          <w:szCs w:val="24"/>
        </w:rPr>
        <w:t xml:space="preserve">studenog </w:t>
      </w:r>
      <w:r w:rsidR="001E3BB7" w:rsidRPr="008600EF">
        <w:rPr>
          <w:sz w:val="24"/>
          <w:szCs w:val="24"/>
        </w:rPr>
        <w:t xml:space="preserve"> </w:t>
      </w:r>
      <w:proofErr w:type="spellStart"/>
      <w:r w:rsidR="001E3BB7" w:rsidRPr="008600EF">
        <w:rPr>
          <w:sz w:val="24"/>
          <w:szCs w:val="24"/>
        </w:rPr>
        <w:t>201</w:t>
      </w:r>
      <w:r w:rsidR="001E3BB7">
        <w:rPr>
          <w:sz w:val="24"/>
          <w:szCs w:val="24"/>
        </w:rPr>
        <w:t>6</w:t>
      </w:r>
      <w:proofErr w:type="spellEnd"/>
      <w:r w:rsidR="001E3BB7" w:rsidRPr="008600EF">
        <w:rPr>
          <w:sz w:val="24"/>
          <w:szCs w:val="24"/>
        </w:rPr>
        <w:t>.</w:t>
      </w:r>
    </w:p>
    <w:p w:rsidRDefault="004353AA" w:rsidP="004353AA" w:rsidR="004353AA" w:rsidRPr="006010DB">
      <w:pPr>
        <w:jc w:val="center"/>
        <w:rPr>
          <w:sz w:val="24"/>
        </w:rPr>
      </w:pPr>
      <w:r w:rsidRPr="006010DB">
        <w:rPr>
          <w:sz w:val="24"/>
        </w:rPr>
        <w:t xml:space="preserve">r i j e š i o    j e </w:t>
      </w:r>
    </w:p>
    <w:p w:rsidRDefault="004353AA" w:rsidP="004353AA" w:rsidR="004353AA" w:rsidRPr="006010DB">
      <w:pPr>
        <w:jc w:val="center"/>
        <w:rPr>
          <w:sz w:val="24"/>
        </w:rPr>
      </w:pPr>
    </w:p>
    <w:p w:rsidRDefault="00964F22" w:rsidP="00553AF9" w:rsidR="002D6A6E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Obustavlja </w:t>
      </w:r>
      <w:r w:rsidR="004353AA">
        <w:rPr>
          <w:sz w:val="24"/>
        </w:rPr>
        <w:t xml:space="preserve">se </w:t>
      </w:r>
      <w:r w:rsidR="004320A5">
        <w:rPr>
          <w:sz w:val="24"/>
        </w:rPr>
        <w:t>stečajni postup</w:t>
      </w:r>
      <w:r w:rsidR="00F07289">
        <w:rPr>
          <w:sz w:val="24"/>
        </w:rPr>
        <w:t>ak</w:t>
      </w:r>
      <w:r w:rsidR="004320A5">
        <w:rPr>
          <w:sz w:val="24"/>
        </w:rPr>
        <w:t xml:space="preserve"> nad dužnikom </w:t>
      </w:r>
      <w:r w:rsidR="002D6A6E">
        <w:rPr>
          <w:sz w:val="24"/>
          <w:szCs w:val="24"/>
        </w:rPr>
        <w:t xml:space="preserve">GORIČKI PROJEKT j.d.o.o., </w:t>
      </w:r>
      <w:proofErr w:type="spellStart"/>
      <w:r w:rsidR="002D6A6E">
        <w:rPr>
          <w:sz w:val="24"/>
          <w:szCs w:val="24"/>
        </w:rPr>
        <w:t>Hrastje</w:t>
      </w:r>
      <w:proofErr w:type="spellEnd"/>
      <w:r w:rsidR="002D6A6E">
        <w:rPr>
          <w:sz w:val="24"/>
          <w:szCs w:val="24"/>
        </w:rPr>
        <w:t xml:space="preserve">, </w:t>
      </w:r>
      <w:proofErr w:type="spellStart"/>
      <w:r w:rsidR="002D6A6E">
        <w:rPr>
          <w:sz w:val="24"/>
          <w:szCs w:val="24"/>
        </w:rPr>
        <w:t>Hrastje</w:t>
      </w:r>
      <w:proofErr w:type="spellEnd"/>
      <w:r w:rsidR="002D6A6E">
        <w:rPr>
          <w:sz w:val="24"/>
          <w:szCs w:val="24"/>
        </w:rPr>
        <w:t xml:space="preserve"> </w:t>
      </w:r>
      <w:proofErr w:type="spellStart"/>
      <w:r w:rsidR="002D6A6E">
        <w:rPr>
          <w:sz w:val="24"/>
          <w:szCs w:val="24"/>
        </w:rPr>
        <w:t>52D</w:t>
      </w:r>
      <w:proofErr w:type="spellEnd"/>
      <w:r w:rsidR="002D6A6E">
        <w:rPr>
          <w:sz w:val="24"/>
          <w:szCs w:val="24"/>
        </w:rPr>
        <w:t xml:space="preserve"> (</w:t>
      </w:r>
      <w:proofErr w:type="spellStart"/>
      <w:r w:rsidR="002D6A6E">
        <w:rPr>
          <w:sz w:val="24"/>
          <w:szCs w:val="24"/>
        </w:rPr>
        <w:t>OIB</w:t>
      </w:r>
      <w:proofErr w:type="spellEnd"/>
      <w:r w:rsidR="002D6A6E">
        <w:rPr>
          <w:sz w:val="24"/>
          <w:szCs w:val="24"/>
        </w:rPr>
        <w:t xml:space="preserve"> </w:t>
      </w:r>
      <w:proofErr w:type="spellStart"/>
      <w:r w:rsidR="002D6A6E">
        <w:rPr>
          <w:sz w:val="24"/>
          <w:szCs w:val="24"/>
        </w:rPr>
        <w:t>96385994246</w:t>
      </w:r>
      <w:proofErr w:type="spellEnd"/>
      <w:r w:rsidR="002D6A6E">
        <w:rPr>
          <w:sz w:val="24"/>
          <w:szCs w:val="24"/>
        </w:rPr>
        <w:t>)</w:t>
      </w:r>
    </w:p>
    <w:p w:rsidRDefault="002D6A6E" w:rsidP="00553AF9" w:rsidR="002D6A6E">
      <w:pPr>
        <w:ind w:firstLine="709"/>
        <w:jc w:val="both"/>
        <w:rPr>
          <w:sz w:val="24"/>
        </w:rPr>
      </w:pPr>
    </w:p>
    <w:p w:rsidRDefault="006F7455" w:rsidR="006F7455" w:rsidRPr="00C37D39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646958" w:rsidR="00FF68DA" w:rsidRPr="00C37D39">
      <w:pPr>
        <w:rPr>
          <w:sz w:val="24"/>
          <w:szCs w:val="24"/>
        </w:rPr>
      </w:pPr>
    </w:p>
    <w:p w:rsidRDefault="00823820" w:rsidP="00823820" w:rsidR="008238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</w:t>
      </w:r>
      <w:proofErr w:type="spellStart"/>
      <w:r>
        <w:rPr>
          <w:sz w:val="24"/>
          <w:szCs w:val="24"/>
        </w:rPr>
        <w:t>110</w:t>
      </w:r>
      <w:proofErr w:type="spellEnd"/>
      <w:r>
        <w:rPr>
          <w:sz w:val="24"/>
          <w:szCs w:val="24"/>
        </w:rPr>
        <w:t>. stavak 1.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podnijela prijedlog za otvaranje stečajnog postupka dana </w:t>
      </w:r>
      <w:proofErr w:type="spellStart"/>
      <w:r w:rsidR="002D6A6E">
        <w:rPr>
          <w:sz w:val="24"/>
          <w:szCs w:val="24"/>
        </w:rPr>
        <w:t>12.siječnja</w:t>
      </w:r>
      <w:proofErr w:type="spellEnd"/>
      <w:r w:rsidR="002D6A6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2D6A6E">
        <w:rPr>
          <w:sz w:val="24"/>
          <w:szCs w:val="24"/>
        </w:rPr>
        <w:t>6</w:t>
      </w:r>
      <w:proofErr w:type="spellEnd"/>
      <w:r w:rsidR="002D6A6E">
        <w:rPr>
          <w:sz w:val="24"/>
          <w:szCs w:val="24"/>
        </w:rPr>
        <w:t>.</w:t>
      </w:r>
    </w:p>
    <w:p w:rsidRDefault="002D6A6E" w:rsidP="00905AD0" w:rsidR="002D6A6E">
      <w:pPr>
        <w:ind w:firstLine="709"/>
        <w:jc w:val="both"/>
        <w:rPr>
          <w:sz w:val="24"/>
          <w:szCs w:val="24"/>
        </w:rPr>
      </w:pPr>
    </w:p>
    <w:p w:rsidRDefault="00327D7F" w:rsidP="00905AD0" w:rsidR="00905A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proofErr w:type="spellStart"/>
      <w:r w:rsidR="002D6A6E">
        <w:rPr>
          <w:sz w:val="24"/>
          <w:szCs w:val="24"/>
        </w:rPr>
        <w:t>7.studenog</w:t>
      </w:r>
      <w:proofErr w:type="spellEnd"/>
      <w:r w:rsidR="002D6A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. </w:t>
      </w:r>
      <w:r w:rsidR="000F5BB9">
        <w:rPr>
          <w:sz w:val="24"/>
          <w:szCs w:val="24"/>
        </w:rPr>
        <w:t xml:space="preserve">dužnik je dostavio sudu </w:t>
      </w:r>
      <w:r w:rsidR="00905AD0">
        <w:rPr>
          <w:sz w:val="24"/>
          <w:szCs w:val="24"/>
        </w:rPr>
        <w:t xml:space="preserve">potvrdu FINA-e od </w:t>
      </w:r>
      <w:proofErr w:type="spellStart"/>
      <w:r w:rsidR="002D6A6E">
        <w:rPr>
          <w:sz w:val="24"/>
          <w:szCs w:val="24"/>
        </w:rPr>
        <w:t>3.studenog</w:t>
      </w:r>
      <w:proofErr w:type="spellEnd"/>
      <w:r w:rsidR="002D6A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. </w:t>
      </w:r>
      <w:r w:rsidR="00905AD0">
        <w:rPr>
          <w:sz w:val="24"/>
          <w:szCs w:val="24"/>
        </w:rPr>
        <w:t xml:space="preserve"> iz koje je vidljivo da na dan izdavanja potvrde račun dužnika nije u blokadi.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 w:rsidR="00FF3FF4">
        <w:rPr>
          <w:sz w:val="24"/>
          <w:szCs w:val="24"/>
        </w:rPr>
        <w:t>128</w:t>
      </w:r>
      <w:proofErr w:type="spellEnd"/>
      <w:r w:rsidR="00FF3FF4">
        <w:rPr>
          <w:sz w:val="24"/>
          <w:szCs w:val="24"/>
        </w:rPr>
        <w:t>. sta</w:t>
      </w:r>
      <w:r w:rsidR="0040065B">
        <w:rPr>
          <w:sz w:val="24"/>
          <w:szCs w:val="24"/>
        </w:rPr>
        <w:t>v</w:t>
      </w:r>
      <w:r w:rsidR="00FF3FF4">
        <w:rPr>
          <w:sz w:val="24"/>
          <w:szCs w:val="24"/>
        </w:rPr>
        <w:t xml:space="preserve">ak 9. </w:t>
      </w:r>
      <w:proofErr w:type="spellStart"/>
      <w:r w:rsidR="00905AD0">
        <w:rPr>
          <w:sz w:val="24"/>
          <w:szCs w:val="24"/>
        </w:rPr>
        <w:t>S</w:t>
      </w:r>
      <w:r w:rsidR="00327D7F">
        <w:rPr>
          <w:sz w:val="24"/>
          <w:szCs w:val="24"/>
        </w:rPr>
        <w:t>Z</w:t>
      </w:r>
      <w:proofErr w:type="spellEnd"/>
      <w:r w:rsidR="00327D7F">
        <w:rPr>
          <w:sz w:val="24"/>
          <w:szCs w:val="24"/>
        </w:rPr>
        <w:t>-a</w:t>
      </w:r>
      <w:r>
        <w:rPr>
          <w:sz w:val="24"/>
          <w:szCs w:val="24"/>
        </w:rPr>
        <w:t xml:space="preserve"> ako dužnik do završetka prethodnog postupka posta</w:t>
      </w:r>
      <w:r w:rsidR="0040065B">
        <w:rPr>
          <w:sz w:val="24"/>
          <w:szCs w:val="24"/>
        </w:rPr>
        <w:t>ne</w:t>
      </w:r>
      <w:r>
        <w:rPr>
          <w:sz w:val="24"/>
          <w:szCs w:val="24"/>
        </w:rPr>
        <w:t xml:space="preserve"> sposoban za plaćanje, </w:t>
      </w:r>
      <w:r w:rsidR="0040065B">
        <w:rPr>
          <w:sz w:val="24"/>
          <w:szCs w:val="24"/>
        </w:rPr>
        <w:t xml:space="preserve">sud će </w:t>
      </w:r>
      <w:r>
        <w:rPr>
          <w:sz w:val="24"/>
          <w:szCs w:val="24"/>
        </w:rPr>
        <w:t xml:space="preserve">postupak obustaviti. 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temeljem uvida u </w:t>
      </w:r>
      <w:r w:rsidR="0040065B">
        <w:rPr>
          <w:sz w:val="24"/>
          <w:szCs w:val="24"/>
        </w:rPr>
        <w:t xml:space="preserve">naprijed navedenu </w:t>
      </w:r>
      <w:r>
        <w:rPr>
          <w:sz w:val="24"/>
          <w:szCs w:val="24"/>
        </w:rPr>
        <w:t xml:space="preserve">potvrdu FINA-e sud utvrdio da je dužnik postao sposoban za plaćanje temeljem citiranog članka </w:t>
      </w:r>
      <w:proofErr w:type="spellStart"/>
      <w:r w:rsidR="0040065B">
        <w:rPr>
          <w:sz w:val="24"/>
          <w:szCs w:val="24"/>
        </w:rPr>
        <w:t>128</w:t>
      </w:r>
      <w:proofErr w:type="spellEnd"/>
      <w:r w:rsidR="0040065B">
        <w:rPr>
          <w:sz w:val="24"/>
          <w:szCs w:val="24"/>
        </w:rPr>
        <w:t xml:space="preserve">. stavak 9.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riješeno je kao u izreci. </w:t>
      </w:r>
    </w:p>
    <w:p w:rsidRDefault="002D6A6E" w:rsidP="006C7E17" w:rsidR="002D6A6E">
      <w:pPr>
        <w:ind w:firstLine="720"/>
        <w:jc w:val="center"/>
        <w:rPr>
          <w:sz w:val="24"/>
          <w:szCs w:val="24"/>
        </w:rPr>
      </w:pPr>
    </w:p>
    <w:p w:rsidRDefault="008D5D0F" w:rsidP="006C7E17" w:rsidR="00F3761C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proofErr w:type="spellStart"/>
      <w:r w:rsidR="002D6A6E">
        <w:rPr>
          <w:sz w:val="24"/>
          <w:szCs w:val="24"/>
        </w:rPr>
        <w:t>14.studenog</w:t>
      </w:r>
      <w:proofErr w:type="spellEnd"/>
      <w:r w:rsidR="002D6A6E">
        <w:rPr>
          <w:sz w:val="24"/>
          <w:szCs w:val="24"/>
        </w:rPr>
        <w:t xml:space="preserve"> </w:t>
      </w:r>
      <w:r w:rsidR="002E7605">
        <w:rPr>
          <w:color w:val="FF0000"/>
          <w:sz w:val="24"/>
          <w:szCs w:val="24"/>
        </w:rPr>
        <w:t xml:space="preserve"> </w:t>
      </w:r>
      <w:proofErr w:type="spellStart"/>
      <w:r w:rsidR="001511E1" w:rsidRPr="00C37D39">
        <w:rPr>
          <w:sz w:val="24"/>
          <w:szCs w:val="24"/>
        </w:rPr>
        <w:t>201</w:t>
      </w:r>
      <w:r w:rsidR="00964F22">
        <w:rPr>
          <w:sz w:val="24"/>
          <w:szCs w:val="24"/>
        </w:rPr>
        <w:t>6</w:t>
      </w:r>
      <w:proofErr w:type="spellEnd"/>
      <w:r w:rsidR="00964F22">
        <w:rPr>
          <w:sz w:val="24"/>
          <w:szCs w:val="24"/>
        </w:rPr>
        <w:t>.</w:t>
      </w:r>
    </w:p>
    <w:p w:rsidRDefault="002D2166" w:rsidP="006C7E17" w:rsidR="002D2166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6C7E17" w:rsidP="006C7E17" w:rsidR="00F3761C" w:rsidRPr="00C37D3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ab/>
      </w:r>
      <w:r w:rsidR="009D0135">
        <w:rPr>
          <w:sz w:val="24"/>
          <w:szCs w:val="24"/>
        </w:rPr>
        <w:t xml:space="preserve">                       </w:t>
      </w:r>
      <w:r w:rsidRPr="00C37D39">
        <w:rPr>
          <w:sz w:val="24"/>
          <w:szCs w:val="24"/>
        </w:rPr>
        <w:t>Sudac:</w:t>
      </w:r>
    </w:p>
    <w:p w:rsidRDefault="00E52730" w:rsidP="00482933" w:rsidR="00727A3A" w:rsidRPr="00C37D39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9D0135">
        <w:rPr>
          <w:sz w:val="24"/>
          <w:szCs w:val="24"/>
        </w:rPr>
        <w:t xml:space="preserve">                   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  <w:proofErr w:type="spellStart"/>
      <w:r w:rsidR="00546A15">
        <w:rPr>
          <w:sz w:val="24"/>
          <w:szCs w:val="24"/>
        </w:rPr>
        <w:t>v.r</w:t>
      </w:r>
      <w:proofErr w:type="spellEnd"/>
      <w:r w:rsidRPr="00C37D39">
        <w:rPr>
          <w:sz w:val="24"/>
          <w:szCs w:val="24"/>
        </w:rPr>
        <w:t xml:space="preserve">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C62135" w:rsidP="008E6A96" w:rsidR="00723D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žalba nije dopuštena (članak </w:t>
      </w:r>
      <w:proofErr w:type="spellStart"/>
      <w:r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-a)</w:t>
      </w:r>
    </w:p>
    <w:p w:rsidRDefault="00546A15" w:rsidP="00422EE0" w:rsidR="00546A15">
      <w:pPr>
        <w:jc w:val="both"/>
      </w:pPr>
    </w:p>
    <w:p w:rsidRDefault="00546A15" w:rsidP="00422EE0" w:rsidR="00546A15" w:rsidRPr="00546A15">
      <w:pPr>
        <w:jc w:val="both"/>
        <w:rPr>
          <w:sz w:val="24"/>
          <w:szCs w:val="24"/>
        </w:rPr>
      </w:pPr>
      <w:r w:rsidRPr="00546A15">
        <w:rPr>
          <w:sz w:val="24"/>
          <w:szCs w:val="24"/>
        </w:rPr>
        <w:t xml:space="preserve">Za točnost </w:t>
      </w:r>
      <w:proofErr w:type="spellStart"/>
      <w:r w:rsidRPr="00546A15">
        <w:rPr>
          <w:sz w:val="24"/>
          <w:szCs w:val="24"/>
        </w:rPr>
        <w:t>otpravka</w:t>
      </w:r>
      <w:proofErr w:type="spellEnd"/>
      <w:r w:rsidRPr="00546A15">
        <w:rPr>
          <w:sz w:val="24"/>
          <w:szCs w:val="24"/>
        </w:rPr>
        <w:t>, ovlašteni službenik:</w:t>
      </w:r>
    </w:p>
    <w:p w:rsidRDefault="00546A15" w:rsidP="00422EE0" w:rsidR="00546A15" w:rsidRPr="00546A15">
      <w:pPr>
        <w:jc w:val="both"/>
        <w:rPr>
          <w:sz w:val="24"/>
          <w:szCs w:val="24"/>
        </w:rPr>
      </w:pPr>
      <w:r w:rsidRPr="00546A15">
        <w:rPr>
          <w:sz w:val="24"/>
          <w:szCs w:val="24"/>
        </w:rPr>
        <w:t xml:space="preserve">               Valentina Delač</w:t>
      </w:r>
    </w:p>
    <w:p w:rsidRDefault="00723D12" w:rsidP="008E6A96" w:rsidR="00723D12" w:rsidRPr="00546A15">
      <w:pPr>
        <w:jc w:val="both"/>
        <w:rPr>
          <w:sz w:val="24"/>
          <w:szCs w:val="24"/>
        </w:rPr>
      </w:pPr>
    </w:p>
    <w:p w:rsidRDefault="006010DB" w:rsidP="008E6A96" w:rsidR="006010DB">
      <w:pPr>
        <w:jc w:val="both"/>
        <w:rPr>
          <w:sz w:val="24"/>
          <w:szCs w:val="24"/>
        </w:rPr>
      </w:pPr>
    </w:p>
    <w:p w:rsidRDefault="006010DB" w:rsidP="008E6A96" w:rsidR="006010DB">
      <w:pPr>
        <w:jc w:val="both"/>
        <w:rPr>
          <w:sz w:val="24"/>
          <w:szCs w:val="24"/>
        </w:rPr>
      </w:pPr>
    </w:p>
    <w:p w:rsidRDefault="006010DB" w:rsidP="008E6A96" w:rsidR="006010DB">
      <w:pPr>
        <w:jc w:val="both"/>
        <w:rPr>
          <w:sz w:val="24"/>
          <w:szCs w:val="24"/>
        </w:rPr>
      </w:pPr>
    </w:p>
    <w:p w:rsidRDefault="00546A15" w:rsidP="008E6A96" w:rsidR="00546A15">
      <w:pPr>
        <w:jc w:val="both"/>
        <w:rPr>
          <w:sz w:val="24"/>
          <w:szCs w:val="24"/>
        </w:rPr>
      </w:pPr>
    </w:p>
    <w:sectPr w:rsidR="00546A15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2F5" w:rsidR="00C762F5">
      <w:r>
        <w:separator/>
      </w:r>
    </w:p>
  </w:endnote>
  <w:endnote w:id="0" w:type="continuationSeparator">
    <w:p w:rsidRDefault="00C762F5" w:rsidR="00C76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2F5" w:rsidR="00C762F5">
      <w:r>
        <w:separator/>
      </w:r>
    </w:p>
  </w:footnote>
  <w:footnote w:id="0" w:type="continuationSeparator">
    <w:p w:rsidRDefault="00C762F5" w:rsidR="00C76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1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proofErr w:type="spellStart"/>
    <w:r w:rsidR="00A0604B">
      <w:rPr>
        <w:b/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proofErr w:type="spellStart"/>
    <w:r w:rsidR="005A039A">
      <w:rPr>
        <w:sz w:val="24"/>
      </w:rPr>
      <w:t>294</w:t>
    </w:r>
    <w:proofErr w:type="spellEnd"/>
    <w:r w:rsidR="00F74D07">
      <w:rPr>
        <w:sz w:val="24"/>
      </w:rPr>
      <w:t>/</w:t>
    </w:r>
    <w:proofErr w:type="spellStart"/>
    <w:r w:rsidR="00F74D07">
      <w:rPr>
        <w:sz w:val="24"/>
      </w:rPr>
      <w:t>1</w:t>
    </w:r>
    <w:r w:rsidR="005A039A">
      <w:rPr>
        <w:sz w:val="24"/>
      </w:rPr>
      <w:t>6</w:t>
    </w:r>
    <w:proofErr w:type="spellEnd"/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34E4D"/>
    <w:rsid w:val="000519B3"/>
    <w:rsid w:val="0005692D"/>
    <w:rsid w:val="00071081"/>
    <w:rsid w:val="00074C71"/>
    <w:rsid w:val="0007677D"/>
    <w:rsid w:val="00087C03"/>
    <w:rsid w:val="0009509C"/>
    <w:rsid w:val="000A5840"/>
    <w:rsid w:val="000C09DA"/>
    <w:rsid w:val="000C1E03"/>
    <w:rsid w:val="000D2BE7"/>
    <w:rsid w:val="000F0727"/>
    <w:rsid w:val="000F2FD1"/>
    <w:rsid w:val="000F5BB9"/>
    <w:rsid w:val="00105FD5"/>
    <w:rsid w:val="00113EC7"/>
    <w:rsid w:val="001163F3"/>
    <w:rsid w:val="00132590"/>
    <w:rsid w:val="0013391D"/>
    <w:rsid w:val="0015078F"/>
    <w:rsid w:val="001511E1"/>
    <w:rsid w:val="001720CD"/>
    <w:rsid w:val="00173E0A"/>
    <w:rsid w:val="00192786"/>
    <w:rsid w:val="00193D7B"/>
    <w:rsid w:val="001A0A1B"/>
    <w:rsid w:val="001A0A77"/>
    <w:rsid w:val="001A1A7F"/>
    <w:rsid w:val="001B0EE3"/>
    <w:rsid w:val="001D6CF8"/>
    <w:rsid w:val="001E3BB7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2166"/>
    <w:rsid w:val="002D6A6E"/>
    <w:rsid w:val="002D765A"/>
    <w:rsid w:val="002E710A"/>
    <w:rsid w:val="002E7605"/>
    <w:rsid w:val="003045B7"/>
    <w:rsid w:val="00311E40"/>
    <w:rsid w:val="0031379E"/>
    <w:rsid w:val="003144DA"/>
    <w:rsid w:val="003153AC"/>
    <w:rsid w:val="00315686"/>
    <w:rsid w:val="00315CEB"/>
    <w:rsid w:val="003247B7"/>
    <w:rsid w:val="00327D7F"/>
    <w:rsid w:val="00343D19"/>
    <w:rsid w:val="00373E6A"/>
    <w:rsid w:val="00390AA7"/>
    <w:rsid w:val="003E2A8B"/>
    <w:rsid w:val="003F1080"/>
    <w:rsid w:val="003F2F6B"/>
    <w:rsid w:val="003F7139"/>
    <w:rsid w:val="0040065B"/>
    <w:rsid w:val="0040103B"/>
    <w:rsid w:val="00415B6F"/>
    <w:rsid w:val="004257A4"/>
    <w:rsid w:val="004320A5"/>
    <w:rsid w:val="004353AA"/>
    <w:rsid w:val="004438E0"/>
    <w:rsid w:val="00454BBA"/>
    <w:rsid w:val="00457FDD"/>
    <w:rsid w:val="004609F1"/>
    <w:rsid w:val="00475FAC"/>
    <w:rsid w:val="00476E8D"/>
    <w:rsid w:val="00482933"/>
    <w:rsid w:val="00487737"/>
    <w:rsid w:val="00491A4B"/>
    <w:rsid w:val="00494836"/>
    <w:rsid w:val="004A10BF"/>
    <w:rsid w:val="004A64D4"/>
    <w:rsid w:val="004B0EDA"/>
    <w:rsid w:val="004D0D35"/>
    <w:rsid w:val="004D3F34"/>
    <w:rsid w:val="004E36D1"/>
    <w:rsid w:val="004E51F3"/>
    <w:rsid w:val="004F118D"/>
    <w:rsid w:val="004F258F"/>
    <w:rsid w:val="004F385E"/>
    <w:rsid w:val="00516616"/>
    <w:rsid w:val="00532E1F"/>
    <w:rsid w:val="00540232"/>
    <w:rsid w:val="00544F72"/>
    <w:rsid w:val="00546A15"/>
    <w:rsid w:val="00553AF9"/>
    <w:rsid w:val="00556403"/>
    <w:rsid w:val="00567F40"/>
    <w:rsid w:val="005A039A"/>
    <w:rsid w:val="005A7F8D"/>
    <w:rsid w:val="005B114B"/>
    <w:rsid w:val="005B5C24"/>
    <w:rsid w:val="005B6F75"/>
    <w:rsid w:val="005C5E15"/>
    <w:rsid w:val="005D23B5"/>
    <w:rsid w:val="005E4D68"/>
    <w:rsid w:val="005E74E2"/>
    <w:rsid w:val="005F543A"/>
    <w:rsid w:val="005F68F6"/>
    <w:rsid w:val="006010DB"/>
    <w:rsid w:val="006016EF"/>
    <w:rsid w:val="0062157A"/>
    <w:rsid w:val="0062390A"/>
    <w:rsid w:val="00646958"/>
    <w:rsid w:val="0066340C"/>
    <w:rsid w:val="00665353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0D3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51E2"/>
    <w:rsid w:val="007C232C"/>
    <w:rsid w:val="007E5759"/>
    <w:rsid w:val="007F61FF"/>
    <w:rsid w:val="00813CE7"/>
    <w:rsid w:val="00820667"/>
    <w:rsid w:val="00823820"/>
    <w:rsid w:val="0085270F"/>
    <w:rsid w:val="00871EE4"/>
    <w:rsid w:val="0088351A"/>
    <w:rsid w:val="008873AB"/>
    <w:rsid w:val="008A12C7"/>
    <w:rsid w:val="008A1FC6"/>
    <w:rsid w:val="008B2190"/>
    <w:rsid w:val="008B29F7"/>
    <w:rsid w:val="008B3B30"/>
    <w:rsid w:val="008B5CD6"/>
    <w:rsid w:val="008B7989"/>
    <w:rsid w:val="008C52B1"/>
    <w:rsid w:val="008C641C"/>
    <w:rsid w:val="008D1877"/>
    <w:rsid w:val="008D5D0F"/>
    <w:rsid w:val="008D744A"/>
    <w:rsid w:val="008E4BC6"/>
    <w:rsid w:val="008E6A96"/>
    <w:rsid w:val="00901E4E"/>
    <w:rsid w:val="009051CE"/>
    <w:rsid w:val="00905AD0"/>
    <w:rsid w:val="0094380E"/>
    <w:rsid w:val="00943970"/>
    <w:rsid w:val="0095007A"/>
    <w:rsid w:val="009504B1"/>
    <w:rsid w:val="00955837"/>
    <w:rsid w:val="00955B4B"/>
    <w:rsid w:val="00964F22"/>
    <w:rsid w:val="00965F05"/>
    <w:rsid w:val="009747C8"/>
    <w:rsid w:val="0097571A"/>
    <w:rsid w:val="0099154D"/>
    <w:rsid w:val="009A099C"/>
    <w:rsid w:val="009B116D"/>
    <w:rsid w:val="009B184F"/>
    <w:rsid w:val="009B7B88"/>
    <w:rsid w:val="009C2324"/>
    <w:rsid w:val="009D0135"/>
    <w:rsid w:val="009E6F2C"/>
    <w:rsid w:val="00A003D9"/>
    <w:rsid w:val="00A00458"/>
    <w:rsid w:val="00A0604B"/>
    <w:rsid w:val="00A110D0"/>
    <w:rsid w:val="00A225FC"/>
    <w:rsid w:val="00A26D54"/>
    <w:rsid w:val="00A27088"/>
    <w:rsid w:val="00A317CC"/>
    <w:rsid w:val="00A344A3"/>
    <w:rsid w:val="00A44A71"/>
    <w:rsid w:val="00A46A96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81420"/>
    <w:rsid w:val="00A90C82"/>
    <w:rsid w:val="00AA4FA3"/>
    <w:rsid w:val="00AA5792"/>
    <w:rsid w:val="00AB2A56"/>
    <w:rsid w:val="00AB5564"/>
    <w:rsid w:val="00AC3C4C"/>
    <w:rsid w:val="00AD43A6"/>
    <w:rsid w:val="00AE0FD9"/>
    <w:rsid w:val="00AF3329"/>
    <w:rsid w:val="00AF7EA2"/>
    <w:rsid w:val="00B13431"/>
    <w:rsid w:val="00B36032"/>
    <w:rsid w:val="00B80D19"/>
    <w:rsid w:val="00B844BF"/>
    <w:rsid w:val="00B86421"/>
    <w:rsid w:val="00B917AB"/>
    <w:rsid w:val="00B93B9A"/>
    <w:rsid w:val="00B96CCB"/>
    <w:rsid w:val="00BA3836"/>
    <w:rsid w:val="00BB618C"/>
    <w:rsid w:val="00BC49CB"/>
    <w:rsid w:val="00BE22CF"/>
    <w:rsid w:val="00BE281E"/>
    <w:rsid w:val="00BE4AD1"/>
    <w:rsid w:val="00BF2ABD"/>
    <w:rsid w:val="00C17898"/>
    <w:rsid w:val="00C37D39"/>
    <w:rsid w:val="00C56200"/>
    <w:rsid w:val="00C62135"/>
    <w:rsid w:val="00C653B8"/>
    <w:rsid w:val="00C762F5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3480F"/>
    <w:rsid w:val="00D3740E"/>
    <w:rsid w:val="00D55A79"/>
    <w:rsid w:val="00D72B4F"/>
    <w:rsid w:val="00D84311"/>
    <w:rsid w:val="00D92D7B"/>
    <w:rsid w:val="00DA2CF9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3511D"/>
    <w:rsid w:val="00E52730"/>
    <w:rsid w:val="00E61527"/>
    <w:rsid w:val="00EA4845"/>
    <w:rsid w:val="00EB0011"/>
    <w:rsid w:val="00EC053F"/>
    <w:rsid w:val="00ED66F8"/>
    <w:rsid w:val="00ED69B0"/>
    <w:rsid w:val="00EF26A9"/>
    <w:rsid w:val="00F07289"/>
    <w:rsid w:val="00F14276"/>
    <w:rsid w:val="00F259A5"/>
    <w:rsid w:val="00F3525C"/>
    <w:rsid w:val="00F3704A"/>
    <w:rsid w:val="00F3761C"/>
    <w:rsid w:val="00F42A90"/>
    <w:rsid w:val="00F554F1"/>
    <w:rsid w:val="00F63075"/>
    <w:rsid w:val="00F74C0F"/>
    <w:rsid w:val="00F74D07"/>
    <w:rsid w:val="00F83060"/>
    <w:rsid w:val="00F92353"/>
    <w:rsid w:val="00F92BC3"/>
    <w:rsid w:val="00F94526"/>
    <w:rsid w:val="00FA5A5E"/>
    <w:rsid w:val="00FB30F0"/>
    <w:rsid w:val="00FB5D5A"/>
    <w:rsid w:val="00FC1DA1"/>
    <w:rsid w:val="00FD0250"/>
    <w:rsid w:val="00FE705D"/>
    <w:rsid w:val="00FF3FF4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4E51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5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1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4E51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1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St-294/2016-6</izvorni_sadrzaj>
    <derivirana_varijabla naziv="DomainObject.Oznaka_1">St-294/2016-6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GORIČKI PROJEKT  j.d.o.o.</izvorni_sadrzaj>
    <derivirana_varijabla naziv="DomainObject.Predmet.ProtustrankaFormated_1">  GORIČKI PROJEKT  j.d.o.o.</derivirana_varijabla>
  </DomainObject.Predmet.ProtustrankaFormated>
  <DomainObject.Predmet.ProtustrankaFormatedOIB>
    <izvorni_sadrzaj>  GORIČKI PROJEKT  j.d.o.o., OIB 96385994246</izvorni_sadrzaj>
    <derivirana_varijabla naziv="DomainObject.Predmet.ProtustrankaFormatedOIB_1">  GORIČKI PROJEKT  j.d.o.o., OIB 96385994246</derivirana_varijabla>
  </DomainObject.Predmet.ProtustrankaFormatedOIB>
  <DomainObject.Predmet.ProtustrankaFormatedWithAdress>
    <izvorni_sadrzaj> GORIČKI PROJEKT  j.d.o.o., Hrastje 52 D, 10380 Hrastje</izvorni_sadrzaj>
    <derivirana_varijabla naziv="DomainObject.Predmet.ProtustrankaFormatedWithAdress_1"> GORIČKI PROJEKT  j.d.o.o., Hrastje 52 D, 10380 Hrastje</derivirana_varijabla>
  </DomainObject.Predmet.ProtustrankaFormatedWithAdress>
  <DomainObject.Predmet.ProtustrankaFormatedWithAdressOIB>
    <izvorni_sadrzaj> GORIČKI PROJEKT  j.d.o.o., OIB 96385994246, Hrastje 52 D, 10380 Hrastje</izvorni_sadrzaj>
    <derivirana_varijabla naziv="DomainObject.Predmet.ProtustrankaFormatedWithAdressOIB_1"> GORIČKI PROJEKT  j.d.o.o., OIB 96385994246, Hrastje 52 D, 10380 Hrastje</derivirana_varijabla>
  </DomainObject.Predmet.ProtustrankaFormatedWithAdressOIB>
  <DomainObject.Predmet.ProtustrankaWithAdress>
    <izvorni_sadrzaj>GORIČKI PROJEKT  j.d.o.o. Hrastje 52 D, 10380 Hrastje</izvorni_sadrzaj>
    <derivirana_varijabla naziv="DomainObject.Predmet.ProtustrankaWithAdress_1">GORIČKI PROJEKT  j.d.o.o. Hrastje 52 D, 10380 Hrastje</derivirana_varijabla>
  </DomainObject.Predmet.ProtustrankaWithAdress>
  <DomainObject.Predmet.ProtustrankaWithAdressOIB>
    <izvorni_sadrzaj>GORIČKI PROJEKT  j.d.o.o., OIB 96385994246, Hrastje 52 D, 10380 Hrastje</izvorni_sadrzaj>
    <derivirana_varijabla naziv="DomainObject.Predmet.ProtustrankaWithAdressOIB_1">GORIČKI PROJEKT  j.d.o.o., OIB 96385994246, Hrastje 52 D, 10380 Hrastje</derivirana_varijabla>
  </DomainObject.Predmet.ProtustrankaWithAdressOIB>
  <DomainObject.Predmet.ProtustrankaNazivFormated>
    <izvorni_sadrzaj>GORIČKI PROJEKT  j.d.o.o.</izvorni_sadrzaj>
    <derivirana_varijabla naziv="DomainObject.Predmet.ProtustrankaNazivFormated_1">GORIČKI PROJEKT  j.d.o.o.</derivirana_varijabla>
  </DomainObject.Predmet.ProtustrankaNazivFormated>
  <DomainObject.Predmet.ProtustrankaNazivFormatedOIB>
    <izvorni_sadrzaj>GORIČKI PROJEKT  j.d.o.o., OIB 96385994246</izvorni_sadrzaj>
    <derivirana_varijabla naziv="DomainObject.Predmet.ProtustrankaNazivFormatedOIB_1">GORIČKI PROJEKT  j.d.o.o., OIB 96385994246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GORIČKI PROJEKT  j.d.o.o.</item>
    </izvorni_sadrzaj>
    <derivirana_varijabla naziv="DomainObject.Predmet.ProtuStrankaListFormated_1">
      <item>GORIČKI PROJEKT  j.d.o.o.</item>
    </derivirana_varijabla>
  </DomainObject.Predmet.ProtuStrankaListFormated>
  <DomainObject.Predmet.ProtuStrankaListFormatedOIB>
    <izvorni_sadrzaj>
      <item>GORIČKI PROJEKT  j.d.o.o., OIB 96385994246</item>
    </izvorni_sadrzaj>
    <derivirana_varijabla naziv="DomainObject.Predmet.ProtuStrankaListFormatedOIB_1">
      <item>GORIČKI PROJEKT  j.d.o.o., OIB 96385994246</item>
    </derivirana_varijabla>
  </DomainObject.Predmet.ProtuStrankaListFormatedOIB>
  <DomainObject.Predmet.ProtuStrankaListFormatedWithAdress>
    <izvorni_sadrzaj>
      <item>GORIČKI PROJEKT  j.d.o.o., Hrastje 52 D, 10380 Hrastje</item>
    </izvorni_sadrzaj>
    <derivirana_varijabla naziv="DomainObject.Predmet.ProtuStrankaListFormatedWithAdress_1">
      <item>GORIČKI PROJEKT  j.d.o.o., Hrastje 52 D, 10380 Hrastje</item>
    </derivirana_varijabla>
  </DomainObject.Predmet.ProtuStrankaListFormatedWithAdress>
  <DomainObject.Predmet.ProtuStrankaListFormatedWithAdressOIB>
    <izvorni_sadrzaj>
      <item>GORIČKI PROJEKT  j.d.o.o., OIB 96385994246, Hrastje 52 D, 10380 Hrastje</item>
    </izvorni_sadrzaj>
    <derivirana_varijabla naziv="DomainObject.Predmet.ProtuStrankaListFormatedWithAdressOIB_1">
      <item>GORIČKI PROJEKT  j.d.o.o., OIB 96385994246, Hrastje 52 D, 10380 Hrastje</item>
    </derivirana_varijabla>
  </DomainObject.Predmet.ProtuStrankaListFormatedWithAdressOIB>
  <DomainObject.Predmet.ProtuStrankaListNazivFormated>
    <izvorni_sadrzaj>
      <item>GORIČKI PROJEKT  j.d.o.o.</item>
    </izvorni_sadrzaj>
    <derivirana_varijabla naziv="DomainObject.Predmet.ProtuStrankaListNazivFormated_1">
      <item>GORIČKI PROJEKT  j.d.o.o.</item>
    </derivirana_varijabla>
  </DomainObject.Predmet.ProtuStrankaListNazivFormated>
  <DomainObject.Predmet.ProtuStrankaListNazivFormatedOIB>
    <izvorni_sadrzaj>
      <item>GORIČKI PROJEKT  j.d.o.o., OIB 96385994246</item>
    </izvorni_sadrzaj>
    <derivirana_varijabla naziv="DomainObject.Predmet.ProtuStrankaListNazivFormatedOIB_1">
      <item>GORIČKI PROJEKT  j.d.o.o., OIB 96385994246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St-294/2016-6</izvorni_sadrzaj>
    <derivirana_varijabla naziv="DomainObject.PoslovniBrojDokumenta_1">St-294/2016-6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GORIČKI PROJEKT  j.d.o.o.</izvorni_sadrzaj>
    <derivirana_varijabla naziv="DomainObject.Predmet.ProtustrankaIDrugi_1">GORIČKI PROJEKT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GORIČKI PROJEKT  j.d.o.o., OIB 96385994246, Hrastje 52 D, 10380 Hrastje</izvorni_sadrzaj>
    <derivirana_varijabla naziv="DomainObject.Predmet.ProtustrankaIDrugiAdressOIB_1">GORIČKI PROJEKT  j.d.o.o., OIB 96385994246, Hrastje 52 D, 10380 Hrastje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GORIČKI PROJEKT  j.d.o.o.</item>
    </izvorni_sadrzaj>
    <derivirana_varijabla naziv="DomainObject.Predmet.SudioniciListNaziv_1">
      <item>FINA Regionalni centar Zagreb</item>
      <item>GORIČKI PROJEKT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GORIČKI PROJEKT  j.d.o.o., OIB 96385994246, Hrastje 52 D,10380 Hrastje</item>
    </izvorni_sadrzaj>
    <derivirana_varijabla naziv="DomainObject.Predmet.SudioniciListAdressOIB_1">
      <item>FINA Regionalni centar Zagreb, OIB 85821130368, Trg svibanjskih žrtava 1995. 1,10000 Zagreb</item>
      <item>GORIČKI PROJEKT  j.d.o.o., OIB 96385994246, Hrastje 52 D,10380 Hrastje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96385994246</item>
    </izvorni_sadrzaj>
    <derivirana_varijabla naziv="DomainObject.Predmet.SudioniciListNazivOIB_1">
      <item>, OIB 85821130368</item>
      <item>, OIB 96385994246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5A83A-69AC-4CA0-89D6-37CAA6648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271</properties:Words>
  <properties:Characters>1349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2016-11-14T13:41:00Z</dcterms:created>
  <dc:creator>Unknown</dc:creator>
  <cp:lastModifiedBy>Valentina Delač</cp:lastModifiedBy>
  <cp:lastPrinted>2016-11-14T13:41:00Z</cp:lastPrinted>
  <dcterms:modified xmlns:xsi="http://www.w3.org/2001/XMLSchema-instance" xsi:type="dcterms:W3CDTF">2016-11-14T13:46:00Z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St-294/2016-6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