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1cb1" w14:paraId="2511cb1" w:rsidRDefault="002E60D0" w:rsidP="002E60D0" w:rsidR="002E60D0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0D0" w:rsidP="002E60D0" w:rsidR="002E60D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E60D0" w:rsidP="002E60D0" w:rsidR="002E60D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E60D0" w:rsidP="002E60D0" w:rsidR="00E303B9" w:rsidRPr="002E60D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r w:rsidR="00E303B9" w:rsidRPr="003F18B5">
        <w:tab/>
      </w:r>
    </w:p>
    <w:p w:rsidRDefault="00CB070F" w:rsidP="002E60D0" w:rsidR="00D2781D" w:rsidRPr="002E60D0">
      <w:pPr>
        <w:rPr>
          <w:bCs/>
        </w:rPr>
      </w:pPr>
      <w:r w:rsidRPr="003F18B5">
        <w:t xml:space="preserve">   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D2781D" w:rsidP="00B64D87" w:rsidR="00D2781D" w:rsidRPr="003F18B5">
      <w:pPr>
        <w:jc w:val="center"/>
        <w:rPr>
          <w:bCs/>
        </w:rPr>
      </w:pP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2B1C11">
        <w:t>9</w:t>
      </w:r>
      <w:r w:rsidR="00B96C3C">
        <w:t>. listopada</w:t>
      </w:r>
      <w:r w:rsidR="00D84323">
        <w:t xml:space="preserve"> 2017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 xml:space="preserve">1. </w:t>
      </w:r>
      <w:r w:rsidR="00B96C3C">
        <w:t>srp</w:t>
      </w:r>
      <w:r w:rsidR="003F5BE7">
        <w:t>nja</w:t>
      </w:r>
      <w:r w:rsidR="00A84702">
        <w:t xml:space="preserve"> do 3</w:t>
      </w:r>
      <w:r w:rsidR="003F5BE7">
        <w:t>0</w:t>
      </w:r>
      <w:r w:rsidR="00A84702">
        <w:t xml:space="preserve">. </w:t>
      </w:r>
      <w:r w:rsidR="00B96C3C">
        <w:t>rujna</w:t>
      </w:r>
      <w:r w:rsidR="00A84702">
        <w:t xml:space="preserve"> 2017</w:t>
      </w:r>
      <w:r w:rsidR="009C44A4" w:rsidRPr="009646F4">
        <w:t xml:space="preserve">. godine u iznosu od </w:t>
      </w:r>
      <w:r w:rsidR="00B96C3C">
        <w:t>390</w:t>
      </w:r>
      <w:r w:rsidR="00D54EA0">
        <w:t>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510545" w:rsidP="00B64D87" w:rsidR="00510545" w:rsidRPr="003F18B5">
      <w:pPr>
        <w:jc w:val="both"/>
      </w:pPr>
    </w:p>
    <w:p w:rsidRDefault="002E60D0" w:rsidP="002E60D0" w:rsidR="00E303B9" w:rsidRPr="002E60D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E303B9"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B96C3C">
        <w:rPr>
          <w:bCs/>
        </w:rPr>
        <w:t xml:space="preserve">3. listopada </w:t>
      </w:r>
      <w:r w:rsidR="00D84323">
        <w:rPr>
          <w:bCs/>
        </w:rPr>
        <w:t>2017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B96C3C">
        <w:t>390,00</w:t>
      </w:r>
      <w:r w:rsidR="00B96C3C" w:rsidRPr="009646F4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>k</w:t>
      </w:r>
      <w:r w:rsidR="005E067A">
        <w:rPr>
          <w:bCs/>
        </w:rPr>
        <w:t xml:space="preserve"> i trošak telefona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 naknade za korištenje osobnog vozila u službene svrhe s dnevnikom putovanja </w:t>
      </w:r>
      <w:r w:rsidR="00DC2112">
        <w:t xml:space="preserve">(list </w:t>
      </w:r>
      <w:r w:rsidR="00B96C3C">
        <w:t>1517-1518</w:t>
      </w:r>
      <w:r w:rsidR="00357AC2">
        <w:t xml:space="preserve"> </w:t>
      </w:r>
      <w:r w:rsidR="00DC2112">
        <w:t>spisa)</w:t>
      </w:r>
      <w:r w:rsidR="00F44BF2">
        <w:t xml:space="preserve"> </w:t>
      </w:r>
      <w:r w:rsidRPr="003F18B5">
        <w:t>da su nastali stvarni troškovi stečajnog upravitelja</w:t>
      </w:r>
      <w:r w:rsidR="00A84702">
        <w:t xml:space="preserve"> u razdoblju od</w:t>
      </w:r>
      <w:r w:rsidRPr="003F18B5">
        <w:t xml:space="preserve"> </w:t>
      </w:r>
      <w:r w:rsidR="00B96C3C">
        <w:t>1. srpnja do 30. rujna 2017</w:t>
      </w:r>
      <w:r w:rsidR="00B96C3C" w:rsidRPr="009646F4">
        <w:t xml:space="preserve">. godine u iznosu od </w:t>
      </w:r>
      <w:r w:rsidR="00B96C3C">
        <w:t xml:space="preserve">390,00 </w:t>
      </w:r>
      <w:r w:rsidR="00A84702" w:rsidRPr="009646F4">
        <w:t>kn neto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2B1C11">
        <w:t>9</w:t>
      </w:r>
      <w:r w:rsidR="003F5BE7">
        <w:t xml:space="preserve">. </w:t>
      </w:r>
      <w:r w:rsidR="00B96C3C">
        <w:t>listopada</w:t>
      </w:r>
      <w:r w:rsidR="00D84323">
        <w:t xml:space="preserve"> 2017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357AC2" w:rsidP="00B64D87" w:rsidR="00357AC2">
      <w:pPr>
        <w:ind w:firstLine="720"/>
        <w:jc w:val="both"/>
        <w:rPr>
          <w:bCs/>
        </w:rPr>
      </w:pPr>
    </w:p>
    <w:p w:rsidRDefault="0025412E" w:rsidP="00B64D87" w:rsidR="0025412E">
      <w:pPr>
        <w:ind w:firstLine="720"/>
        <w:jc w:val="both"/>
        <w:rPr>
          <w:bCs/>
        </w:rPr>
      </w:pPr>
    </w:p>
    <w:p w:rsidRDefault="0025412E" w:rsidP="00B64D87" w:rsidR="0025412E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2B1C11">
        <w:t>9</w:t>
      </w:r>
      <w:r w:rsidR="003F5BE7">
        <w:t xml:space="preserve">. </w:t>
      </w:r>
      <w:r w:rsidR="00B96C3C">
        <w:t>listopada</w:t>
      </w:r>
      <w:r w:rsidR="00D84323">
        <w:t xml:space="preserve"> 2017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B15" w:rsidR="00E21B15">
      <w:r>
        <w:separator/>
      </w:r>
    </w:p>
  </w:endnote>
  <w:endnote w:id="0" w:type="continuationSeparator">
    <w:p w:rsidRDefault="00E21B15" w:rsidR="00E21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0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B15" w:rsidR="00E21B15">
      <w:r>
        <w:separator/>
      </w:r>
    </w:p>
  </w:footnote>
  <w:footnote w:id="0" w:type="continuationSeparator">
    <w:p w:rsidRDefault="00E21B15" w:rsidR="00E21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C11"/>
    <w:rsid w:val="002B1FFB"/>
    <w:rsid w:val="002B4651"/>
    <w:rsid w:val="002B76DC"/>
    <w:rsid w:val="002C093D"/>
    <w:rsid w:val="002C240E"/>
    <w:rsid w:val="002C2434"/>
    <w:rsid w:val="002C404B"/>
    <w:rsid w:val="002C427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0D0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5BE7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B6F46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67A"/>
    <w:rsid w:val="005E0B37"/>
    <w:rsid w:val="005E3063"/>
    <w:rsid w:val="005E6BDA"/>
    <w:rsid w:val="005F1117"/>
    <w:rsid w:val="005F3980"/>
    <w:rsid w:val="00600C35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4502"/>
    <w:rsid w:val="00684DA3"/>
    <w:rsid w:val="00685B03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37C0E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5D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92809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702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C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1C39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8BA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4323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B15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2E6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E60D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2E6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E60D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444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295</properties:Words>
  <properties:Characters>1420</properties:Characters>
  <properties:Lines>56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2017-10-06T10:19:00Z</dcterms:created>
  <dc:creator>korlevicd</dc:creator>
  <cp:lastModifiedBy>Nika Ostojić</cp:lastModifiedBy>
  <cp:lastPrinted>2009-06-03T09:55:00Z</cp:lastPrinted>
  <dcterms:modified xmlns:xsi="http://www.w3.org/2001/XMLSchema-instance" xsi:type="dcterms:W3CDTF">2017-10-09T07:18:00Z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