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17e7" w14:paraId="c4617e7" w:rsidRDefault="00E506D5" w:rsidP="00E506D5" w:rsidR="00E506D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506D5" w:rsidP="00E506D5" w:rsidR="00E506D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506D5" w:rsidP="00E506D5" w:rsidR="00E506D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506D5" w:rsidP="00E506D5" w:rsidR="00E506D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St-671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E506D5" w:rsidP="00E506D5" w:rsidR="00E506D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506D5" w:rsidP="00E506D5" w:rsidR="00E506D5" w:rsidRPr="000A3A0F">
      <w:pPr>
        <w:jc w:val="both"/>
        <w:rPr>
          <w:sz w:val="23"/>
          <w:szCs w:val="23"/>
        </w:rPr>
      </w:pPr>
    </w:p>
    <w:p w:rsidRDefault="00E506D5" w:rsidP="00E506D5" w:rsidR="00E506D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506D5" w:rsidP="00E506D5" w:rsidR="00E506D5" w:rsidRPr="000A3A0F">
      <w:pPr>
        <w:rPr>
          <w:sz w:val="23"/>
          <w:szCs w:val="23"/>
        </w:rPr>
      </w:pPr>
    </w:p>
    <w:p w:rsidRDefault="00E506D5" w:rsidP="00E506D5" w:rsidR="00E506D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506D5" w:rsidP="00E506D5" w:rsidR="00E506D5" w:rsidRPr="000A3A0F">
      <w:pPr>
        <w:rPr>
          <w:sz w:val="23"/>
          <w:szCs w:val="23"/>
        </w:rPr>
      </w:pPr>
    </w:p>
    <w:p w:rsidRDefault="00E506D5" w:rsidP="00E506D5" w:rsidR="00E506D5" w:rsidRPr="00E506D5">
      <w:pPr>
        <w:jc w:val="both"/>
        <w:rPr>
          <w:sz w:val="23"/>
          <w:szCs w:val="23"/>
        </w:rPr>
      </w:pPr>
      <w:r w:rsidRPr="00E506D5">
        <w:rPr>
          <w:sz w:val="23"/>
          <w:szCs w:val="23"/>
        </w:rPr>
        <w:tab/>
        <w:t xml:space="preserve">Trgovački sud u Pazinu, po sucu Adrijani Labinjan Skok, radi otvaranja stečajnog postupka nad dužnikom ISTRA RUSTICA d.o.o., Poreč, Stancija Diklić 2, OIB: 84989772187, 2. lipnja 2016. </w:t>
      </w:r>
    </w:p>
    <w:p w:rsidRDefault="00E506D5" w:rsidP="00E506D5" w:rsidR="00E506D5" w:rsidRPr="0089134D">
      <w:pPr>
        <w:jc w:val="both"/>
        <w:rPr>
          <w:sz w:val="23"/>
          <w:szCs w:val="23"/>
        </w:rPr>
      </w:pPr>
    </w:p>
    <w:p w:rsidRDefault="00E506D5" w:rsidP="00E506D5" w:rsidR="00E506D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E506D5" w:rsidP="00E506D5" w:rsidR="00E506D5" w:rsidRPr="000A3A0F">
      <w:pPr>
        <w:jc w:val="both"/>
        <w:rPr>
          <w:sz w:val="23"/>
          <w:szCs w:val="23"/>
        </w:rPr>
      </w:pPr>
    </w:p>
    <w:p w:rsidRDefault="00E506D5" w:rsidP="00E506D5" w:rsidR="00E506D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E506D5">
        <w:rPr>
          <w:sz w:val="23"/>
          <w:szCs w:val="23"/>
        </w:rPr>
        <w:t>ISTRA RUSTICA d.o.o., Poreč, Stancija Diklić 2, OIB: 84989772187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 od 15</w:t>
      </w:r>
      <w:r w:rsidRPr="000A3A0F">
        <w:rPr>
          <w:sz w:val="23"/>
          <w:szCs w:val="23"/>
        </w:rPr>
        <w:t>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671-16</w:t>
      </w:r>
      <w:r w:rsidRPr="000A3A0F">
        <w:rPr>
          <w:bCs w:val="false"/>
          <w:sz w:val="23"/>
          <w:szCs w:val="23"/>
        </w:rPr>
        <w:t xml:space="preserve">.  </w:t>
      </w:r>
    </w:p>
    <w:p w:rsidRDefault="00E506D5" w:rsidP="00E506D5" w:rsidR="00E506D5" w:rsidRPr="000A3A0F">
      <w:pPr>
        <w:jc w:val="both"/>
        <w:rPr>
          <w:sz w:val="23"/>
          <w:szCs w:val="23"/>
        </w:rPr>
      </w:pPr>
    </w:p>
    <w:p w:rsidRDefault="00E506D5" w:rsidP="00E506D5" w:rsidR="00E506D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506D5" w:rsidP="00E506D5" w:rsidR="00E506D5" w:rsidRPr="000A3A0F">
      <w:pPr>
        <w:jc w:val="both"/>
        <w:rPr>
          <w:bCs w:val="false"/>
          <w:sz w:val="23"/>
          <w:szCs w:val="23"/>
        </w:rPr>
      </w:pPr>
    </w:p>
    <w:p w:rsidRDefault="00E506D5" w:rsidP="00E506D5" w:rsidR="00E506D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506D5" w:rsidP="00E506D5" w:rsidR="00E506D5" w:rsidRPr="000A3A0F">
      <w:pPr>
        <w:jc w:val="both"/>
        <w:rPr>
          <w:sz w:val="23"/>
          <w:szCs w:val="23"/>
          <w:lang w:val="pl-PL"/>
        </w:rPr>
      </w:pPr>
    </w:p>
    <w:p w:rsidRDefault="00E506D5" w:rsidP="00E506D5" w:rsidR="00E506D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E506D5" w:rsidP="00E506D5" w:rsidR="00E506D5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</w:t>
      </w:r>
      <w:r>
        <w:rPr>
          <w:sz w:val="23"/>
          <w:szCs w:val="23"/>
        </w:rPr>
        <w:t xml:space="preserve">na dan 1.9.2015.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930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506D5" w:rsidP="00E506D5" w:rsidR="00E506D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506D5" w:rsidP="00E506D5" w:rsidR="00E506D5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E506D5" w:rsidP="00E506D5" w:rsidR="00E506D5" w:rsidRPr="000A3A0F">
      <w:pPr>
        <w:rPr>
          <w:sz w:val="23"/>
          <w:szCs w:val="23"/>
        </w:rPr>
      </w:pPr>
    </w:p>
    <w:p w:rsidRDefault="00E506D5" w:rsidP="00E506D5" w:rsidR="00E506D5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2. lipnja</w:t>
      </w:r>
      <w:r w:rsidRPr="009566D5">
        <w:rPr>
          <w:sz w:val="23"/>
          <w:szCs w:val="23"/>
        </w:rPr>
        <w:t xml:space="preserve"> 2016.</w:t>
      </w:r>
    </w:p>
    <w:p w:rsidRDefault="00E506D5" w:rsidP="00E506D5" w:rsidR="00E506D5">
      <w:pPr>
        <w:ind w:firstLine="720" w:left="2880"/>
        <w:jc w:val="both"/>
        <w:rPr>
          <w:sz w:val="23"/>
          <w:szCs w:val="23"/>
        </w:rPr>
      </w:pPr>
    </w:p>
    <w:p w:rsidRDefault="00E506D5" w:rsidP="00E506D5" w:rsidR="00E506D5" w:rsidRPr="000A3A0F">
      <w:pPr>
        <w:ind w:firstLine="720" w:left="2880"/>
        <w:jc w:val="both"/>
        <w:rPr>
          <w:sz w:val="23"/>
          <w:szCs w:val="23"/>
        </w:rPr>
      </w:pPr>
    </w:p>
    <w:p w:rsidRDefault="00E506D5" w:rsidP="00E506D5" w:rsidR="00E506D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506D5" w:rsidP="00E506D5" w:rsidR="00E506D5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E506D5" w:rsidP="00E506D5" w:rsidR="00E506D5" w:rsidRPr="000A3A0F">
      <w:pPr>
        <w:jc w:val="both"/>
        <w:rPr>
          <w:sz w:val="23"/>
          <w:szCs w:val="23"/>
        </w:rPr>
      </w:pPr>
    </w:p>
    <w:p w:rsidRDefault="00E506D5" w:rsidP="00E506D5" w:rsidR="00E506D5">
      <w:pPr>
        <w:jc w:val="both"/>
        <w:rPr>
          <w:sz w:val="23"/>
          <w:szCs w:val="23"/>
        </w:rPr>
      </w:pPr>
    </w:p>
    <w:p w:rsidRDefault="00E506D5" w:rsidP="00E506D5" w:rsidR="00E506D5">
      <w:pPr>
        <w:jc w:val="both"/>
        <w:rPr>
          <w:sz w:val="23"/>
          <w:szCs w:val="23"/>
        </w:rPr>
      </w:pPr>
    </w:p>
    <w:p w:rsidRDefault="00E506D5" w:rsidP="00E506D5" w:rsidR="00E506D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E506D5" w:rsidP="00E506D5" w:rsidR="00E506D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506D5" w:rsidP="00E506D5" w:rsidR="00E506D5" w:rsidRPr="00D95430"/>
    <w:p w:rsidRDefault="00E506D5" w:rsidP="00E506D5" w:rsidR="00E506D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506D5" w:rsidP="00E506D5" w:rsidR="00E506D5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2. lipnja</w:t>
      </w:r>
      <w:r w:rsidRPr="009566D5">
        <w:rPr>
          <w:sz w:val="23"/>
          <w:szCs w:val="23"/>
        </w:rPr>
        <w:t xml:space="preserve"> 2016. (čl. 132. st. 3. SZ-a)</w:t>
      </w:r>
    </w:p>
    <w:p w:rsidRDefault="00E506D5" w:rsidP="00E506D5" w:rsidR="00E506D5" w:rsidRPr="009566D5">
      <w:pPr>
        <w:jc w:val="both"/>
      </w:pPr>
    </w:p>
    <w:p w:rsidRDefault="00E506D5" w:rsidP="00E506D5" w:rsidR="00E506D5" w:rsidRPr="00D95430">
      <w:pPr>
        <w:ind w:left="360"/>
        <w:jc w:val="both"/>
      </w:pPr>
    </w:p>
    <w:p w:rsidRDefault="00E506D5" w:rsidP="00E506D5" w:rsidR="00E506D5" w:rsidRPr="00D95430">
      <w:pPr>
        <w:jc w:val="both"/>
      </w:pPr>
    </w:p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E506D5" w:rsidP="00E506D5" w:rsidR="00E506D5"/>
    <w:p w:rsidRDefault="009C3B5F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6D5" w:rsidP="00E506D5" w:rsidR="00E506D5">
      <w:r>
        <w:separator/>
      </w:r>
    </w:p>
  </w:endnote>
  <w:endnote w:id="0" w:type="continuationSeparator">
    <w:p w:rsidRDefault="00E506D5" w:rsidP="00E506D5" w:rsidR="00E50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6D5" w:rsidP="00E506D5" w:rsidR="00E506D5">
      <w:r>
        <w:separator/>
      </w:r>
    </w:p>
  </w:footnote>
  <w:footnote w:id="0" w:type="continuationSeparator">
    <w:p w:rsidRDefault="00E506D5" w:rsidP="00E506D5" w:rsidR="00E50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506D5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3B5F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St-671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9C3B5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6D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D5"/>
    <w:rsid w:val="00554328"/>
    <w:rsid w:val="00985388"/>
    <w:rsid w:val="009C3B5F"/>
    <w:rsid w:val="00E5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06D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06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06D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0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06D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6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06D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5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B5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B5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B5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06D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06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06D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0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06D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6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06D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5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B5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B5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B5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2260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2016-06-02T08:32:00Z</dcterms:created>
  <dc:creator>Jasmina Matika</dc:creator>
  <cp:lastModifiedBy>Jasmina Matika</cp:lastModifiedBy>
  <dcterms:modified xmlns:xsi="http://www.w3.org/2001/XMLSchema-instance" xsi:type="dcterms:W3CDTF">2016-06-02T08:40:00Z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