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6fa8" w14:paraId="6b46fa8" w:rsidRDefault="00492A5F" w:rsidP="00492A5F" w:rsidR="00492A5F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A5F" w:rsidP="00492A5F" w:rsidR="00492A5F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492A5F" w:rsidP="00492A5F" w:rsidR="00492A5F">
      <w:pPr>
        <w:jc w:val="both"/>
      </w:pPr>
      <w:r>
        <w:t>TRGOVAČKI SUD U OSIJEKU                                                   Broj: 3/St-408/2017-5</w:t>
      </w:r>
    </w:p>
    <w:p w:rsidRDefault="00492A5F" w:rsidP="00492A5F" w:rsidR="00492A5F">
      <w:pPr>
        <w:jc w:val="both"/>
      </w:pPr>
      <w:r>
        <w:t xml:space="preserve">STALNA SLUŽBA U SLAVONSKOM BRODU </w:t>
      </w:r>
    </w:p>
    <w:p w:rsidRDefault="00492A5F" w:rsidP="00492A5F" w:rsidR="00492A5F">
      <w:pPr>
        <w:jc w:val="both"/>
      </w:pPr>
      <w:r>
        <w:t>Trg pobjede 13</w:t>
      </w:r>
    </w:p>
    <w:p w:rsidRDefault="00492A5F" w:rsidP="00492A5F" w:rsidR="00492A5F">
      <w:pPr>
        <w:jc w:val="both"/>
      </w:pPr>
      <w:r>
        <w:t>Slavonski Brod</w:t>
      </w:r>
    </w:p>
    <w:p w:rsidRDefault="00492A5F" w:rsidP="00492A5F" w:rsidR="00492A5F">
      <w:pPr>
        <w:jc w:val="both"/>
      </w:pPr>
    </w:p>
    <w:p w:rsidRDefault="00492A5F" w:rsidP="00492A5F" w:rsidR="00492A5F">
      <w:pPr>
        <w:jc w:val="center"/>
        <w:rPr>
          <w:b/>
        </w:rPr>
      </w:pPr>
      <w:r>
        <w:rPr>
          <w:b/>
        </w:rPr>
        <w:t>Z A K L J U Č A K</w:t>
      </w:r>
    </w:p>
    <w:p w:rsidRDefault="00492A5F" w:rsidP="00492A5F" w:rsidR="00492A5F">
      <w:pPr>
        <w:jc w:val="center"/>
        <w:rPr>
          <w:b/>
        </w:rPr>
      </w:pPr>
    </w:p>
    <w:p w:rsidRDefault="00492A5F" w:rsidP="00492A5F" w:rsidR="00492A5F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>, A. Starčevića 36, OIB: 54143344357</w:t>
      </w:r>
      <w:r>
        <w:t>, 21. ožujka 2017.</w:t>
      </w:r>
    </w:p>
    <w:p w:rsidRDefault="00492A5F" w:rsidP="00492A5F" w:rsidR="00492A5F">
      <w:pPr>
        <w:ind w:firstLine="708"/>
        <w:jc w:val="both"/>
      </w:pPr>
    </w:p>
    <w:p w:rsidRDefault="00492A5F" w:rsidP="00492A5F" w:rsidR="00492A5F">
      <w:pPr>
        <w:jc w:val="center"/>
      </w:pPr>
      <w:r>
        <w:t>z a k l j u č i o   j e</w:t>
      </w:r>
    </w:p>
    <w:p w:rsidRDefault="00492A5F" w:rsidP="00492A5F" w:rsidR="00492A5F">
      <w:pPr>
        <w:jc w:val="both"/>
      </w:pPr>
    </w:p>
    <w:p w:rsidRDefault="00492A5F" w:rsidP="00492A5F" w:rsidR="00492A5F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>
        <w:rPr>
          <w:b/>
        </w:rPr>
        <w:t>10. travnja 2017. u 9,30 sati, soba 73, III kat, Stalna služba u Slavonskom Brodu, Trg pobjede 13, Slavonski Brod.</w:t>
      </w:r>
    </w:p>
    <w:p w:rsidRDefault="00492A5F" w:rsidP="00492A5F" w:rsidR="00492A5F">
      <w:pPr>
        <w:ind w:firstLine="708"/>
        <w:jc w:val="both"/>
        <w:rPr>
          <w:b/>
        </w:rPr>
      </w:pPr>
    </w:p>
    <w:p w:rsidRDefault="00492A5F" w:rsidP="00492A5F" w:rsidR="00492A5F">
      <w:pPr>
        <w:ind w:firstLine="708"/>
        <w:jc w:val="both"/>
      </w:pPr>
      <w:r>
        <w:t xml:space="preserve">Na ročište se poziva predlagatelj i član društva </w:t>
      </w:r>
      <w:r w:rsidR="00F55945">
        <w:rPr>
          <w:b/>
          <w:u w:val="single"/>
        </w:rPr>
        <w:t>Antun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Tonžetić</w:t>
      </w:r>
      <w:proofErr w:type="spellEnd"/>
      <w:r w:rsidRPr="00492A5F">
        <w:rPr>
          <w:b/>
        </w:rPr>
        <w:t xml:space="preserve">, </w:t>
      </w:r>
      <w:r w:rsidR="00F55945">
        <w:rPr>
          <w:b/>
        </w:rPr>
        <w:t>Novi Varoš, Novi Varoš 47</w:t>
      </w:r>
      <w:r>
        <w:t xml:space="preserve">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92A5F" w:rsidP="00492A5F" w:rsidR="00492A5F">
      <w:pPr>
        <w:ind w:firstLine="708"/>
        <w:jc w:val="both"/>
      </w:pPr>
    </w:p>
    <w:p w:rsidRDefault="00492A5F" w:rsidP="00492A5F" w:rsidR="00492A5F">
      <w:pPr>
        <w:jc w:val="center"/>
      </w:pPr>
      <w:r>
        <w:t>Obrazloženje</w:t>
      </w:r>
    </w:p>
    <w:p w:rsidRDefault="00492A5F" w:rsidP="00492A5F" w:rsidR="00492A5F">
      <w:pPr>
        <w:jc w:val="center"/>
      </w:pPr>
    </w:p>
    <w:p w:rsidRDefault="00492A5F" w:rsidP="00492A5F" w:rsidR="00492A5F">
      <w:pPr>
        <w:ind w:firstLine="708"/>
        <w:jc w:val="both"/>
      </w:pPr>
      <w:r>
        <w:t xml:space="preserve">Fina je pokrenula postupak stečaja nad dužnikom. </w:t>
      </w:r>
    </w:p>
    <w:p w:rsidRDefault="00492A5F" w:rsidP="00492A5F" w:rsidR="00492A5F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492A5F" w:rsidP="00492A5F" w:rsidR="00492A5F">
      <w:pPr>
        <w:ind w:firstLine="708"/>
        <w:jc w:val="both"/>
      </w:pPr>
      <w:r>
        <w:t xml:space="preserve"> U Slavonskom Brodu  21. ožujka 2017.</w:t>
      </w:r>
    </w:p>
    <w:p w:rsidRDefault="00492A5F" w:rsidP="00492A5F" w:rsidR="00492A5F">
      <w:pPr>
        <w:ind w:firstLine="708"/>
        <w:jc w:val="both"/>
      </w:pPr>
    </w:p>
    <w:p w:rsidRDefault="00492A5F" w:rsidP="00492A5F" w:rsidR="00492A5F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492A5F" w:rsidP="00492A5F" w:rsidR="00492A5F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92A5F" w:rsidP="00492A5F" w:rsidR="00492A5F">
      <w:pPr>
        <w:jc w:val="both"/>
      </w:pPr>
    </w:p>
    <w:p w:rsidRDefault="00492A5F" w:rsidP="00492A5F" w:rsidR="00492A5F">
      <w:pPr>
        <w:jc w:val="both"/>
      </w:pPr>
      <w:r>
        <w:t xml:space="preserve">                </w:t>
      </w:r>
    </w:p>
    <w:p w:rsidRDefault="00492A5F" w:rsidP="00492A5F" w:rsidR="00492A5F">
      <w:pPr>
        <w:jc w:val="both"/>
      </w:pPr>
      <w:r>
        <w:t xml:space="preserve">RJ. </w:t>
      </w:r>
    </w:p>
    <w:p w:rsidRDefault="00492A5F" w:rsidP="00492A5F" w:rsidR="00492A5F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492A5F" w:rsidP="00492A5F" w:rsidR="00492A5F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492A5F" w:rsidP="00492A5F" w:rsidR="00492A5F">
      <w:pPr>
        <w:jc w:val="both"/>
      </w:pPr>
    </w:p>
    <w:p w:rsidRDefault="00492A5F" w:rsidP="00492A5F" w:rsidR="00492A5F">
      <w:pPr>
        <w:jc w:val="both"/>
      </w:pPr>
    </w:p>
    <w:p w:rsidRDefault="00226ADF" w:rsidP="00492A5F" w:rsidR="00226ADF" w:rsidRPr="00492A5F"/>
    <w:sectPr w:rsidR="00226ADF" w:rsidRPr="00492A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A5F"/>
    <w:rsid w:val="00226ADF"/>
    <w:rsid w:val="0047255F"/>
    <w:rsid w:val="00492A5F"/>
    <w:rsid w:val="00F5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2A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2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2A5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2A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2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2A5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96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54143344357</item>
    </izvorni_sadrzaj>
    <derivirana_varijabla naziv="DomainObject.Predmet.SudioniciListNazivOIB_1">
      <item>, OIB 85821130368</item>
      <item>, OIB 54143344357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227</properties:Words>
  <properties:Characters>1230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2017-03-21T11:41:00Z</dcterms:created>
  <dc:creator>wsadmin</dc:creator>
  <cp:lastModifiedBy>wsadmin</cp:lastModifiedBy>
  <cp:lastPrinted>2017-03-21T11:48:00Z</cp:lastPrinted>
  <dcterms:modified xmlns:xsi="http://www.w3.org/2001/XMLSchema-instance" xsi:type="dcterms:W3CDTF">2017-03-21T11:52:00Z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