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9d89" w14:paraId="6aa9d89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65016">
        <w:t>1/</w:t>
      </w:r>
      <w:r w:rsidR="00BB2B2B">
        <w:t>St-</w:t>
      </w:r>
      <w:r w:rsidR="00A82EE3">
        <w:t>480/2017-13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A82EE3">
        <w:rPr>
          <w:b/>
        </w:rPr>
        <w:t>RIJEKA</w:t>
      </w:r>
    </w:p>
    <w:p w:rsidRDefault="00A82EE3" w:rsidP="00F770AA" w:rsidR="00A82EE3">
      <w:pPr>
        <w:jc w:val="center"/>
        <w:rPr>
          <w:b/>
        </w:rPr>
      </w:pP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A82EE3">
        <w:rPr>
          <w:b/>
        </w:rPr>
        <w:t>110-07/17-02/181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proofErr w:type="spellStart"/>
      <w:r w:rsidR="00547F6D">
        <w:rPr>
          <w:b/>
        </w:rPr>
        <w:t>Urbroj</w:t>
      </w:r>
      <w:proofErr w:type="spellEnd"/>
      <w:r w:rsidR="00547F6D">
        <w:rPr>
          <w:b/>
        </w:rPr>
        <w:t>:</w:t>
      </w:r>
      <w:r w:rsidR="00DB4236">
        <w:rPr>
          <w:b/>
        </w:rPr>
        <w:t>08-</w:t>
      </w:r>
      <w:r w:rsidR="00A82EE3">
        <w:rPr>
          <w:b/>
        </w:rPr>
        <w:t>4062-</w:t>
      </w:r>
      <w:r w:rsidR="00E65016">
        <w:rPr>
          <w:b/>
        </w:rPr>
        <w:t>17-</w:t>
      </w:r>
      <w:r w:rsidR="00A82EE3">
        <w:rPr>
          <w:b/>
        </w:rPr>
        <w:t>1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A82EE3" w:rsidR="00542C22">
      <w:pPr>
        <w:rPr>
          <w:b/>
        </w:rPr>
      </w:pPr>
      <w:r>
        <w:rPr>
          <w:b/>
        </w:rPr>
        <w:tab/>
        <w:t xml:space="preserve">Predmet: stečajni dužnik </w:t>
      </w:r>
      <w:r w:rsidR="00A82EE3">
        <w:rPr>
          <w:b/>
        </w:rPr>
        <w:t>ANODAL ELOKSIRNICA d.o.o.</w:t>
      </w:r>
    </w:p>
    <w:p w:rsidRDefault="00A82EE3" w:rsidP="00A82EE3" w:rsidR="00A82EE3">
      <w:pPr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Novaki</w:t>
      </w:r>
      <w:proofErr w:type="spellEnd"/>
      <w:r>
        <w:rPr>
          <w:b/>
        </w:rPr>
        <w:t xml:space="preserve"> Samoborski, Zagrebačka 1, Sveta </w:t>
      </w:r>
      <w:proofErr w:type="spellStart"/>
      <w:r>
        <w:rPr>
          <w:b/>
        </w:rPr>
        <w:t>Nedelja</w:t>
      </w:r>
      <w:proofErr w:type="spellEnd"/>
      <w:r>
        <w:rPr>
          <w:b/>
        </w:rPr>
        <w:t>, OIB 00230839990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2E7A5B">
        <w:t>05</w:t>
      </w:r>
      <w:r w:rsidR="00F23383" w:rsidRPr="00F23383">
        <w:t>.</w:t>
      </w:r>
      <w:r w:rsidR="00542C22">
        <w:t xml:space="preserve"> listopada </w:t>
      </w:r>
      <w:r w:rsidR="00547F6D" w:rsidRPr="00F23383">
        <w:t>2017.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A82EE3">
        <w:rPr>
          <w:b/>
        </w:rPr>
        <w:t>5.000,00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A82EE3">
        <w:rPr>
          <w:b/>
        </w:rPr>
        <w:t>ANODAL ELOKSIRNICA d.o.o.</w:t>
      </w:r>
      <w:r w:rsidR="002E7A5B">
        <w:rPr>
          <w:b/>
        </w:rPr>
        <w:t>,</w:t>
      </w:r>
      <w:r w:rsidR="00A82EE3">
        <w:rPr>
          <w:b/>
        </w:rPr>
        <w:t xml:space="preserve"> </w:t>
      </w:r>
      <w:proofErr w:type="spellStart"/>
      <w:r w:rsidR="00A82EE3">
        <w:rPr>
          <w:b/>
        </w:rPr>
        <w:t>Novaki</w:t>
      </w:r>
      <w:proofErr w:type="spellEnd"/>
      <w:r w:rsidR="00A82EE3">
        <w:rPr>
          <w:b/>
        </w:rPr>
        <w:t xml:space="preserve"> Samoborski, Zagrebačka 1, Sveta </w:t>
      </w:r>
      <w:proofErr w:type="spellStart"/>
      <w:r w:rsidR="00A82EE3">
        <w:rPr>
          <w:b/>
        </w:rPr>
        <w:t>Nedelja</w:t>
      </w:r>
      <w:proofErr w:type="spellEnd"/>
      <w:r w:rsidR="00A82EE3">
        <w:rPr>
          <w:b/>
        </w:rPr>
        <w:t>, OIB 00230839990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>na depozitni račun Trgovačkog suda u Osijeku IBAN HR31 2390001-1300000200 poziv na broj odobrenja HR 05 221-</w:t>
      </w:r>
      <w:r w:rsidR="002E7A5B">
        <w:t>480</w:t>
      </w:r>
      <w:r w:rsidR="00DB4236" w:rsidRPr="00F23383">
        <w:t>-201</w:t>
      </w:r>
      <w:r w:rsidR="002E7A5B">
        <w:t>7</w:t>
      </w:r>
      <w:r w:rsidR="00DB4236" w:rsidRPr="00F23383">
        <w:t>.</w:t>
      </w:r>
    </w:p>
    <w:p w:rsidRDefault="00F770AA" w:rsidR="00F770AA" w:rsidRPr="00F23383"/>
    <w:p w:rsidRDefault="00A7106D" w:rsidP="00F770AA" w:rsidR="00F770AA" w:rsidRPr="00F23383">
      <w:pPr>
        <w:jc w:val="center"/>
      </w:pPr>
      <w:r w:rsidRPr="00F23383">
        <w:t xml:space="preserve">U </w:t>
      </w:r>
      <w:proofErr w:type="spellStart"/>
      <w:r w:rsidRPr="00F23383">
        <w:t>Slav.Brodu</w:t>
      </w:r>
      <w:proofErr w:type="spellEnd"/>
      <w:r w:rsidRPr="00F23383">
        <w:t xml:space="preserve">, </w:t>
      </w:r>
      <w:r w:rsidR="00542C22">
        <w:t>2</w:t>
      </w:r>
      <w:r w:rsidR="002E7A5B">
        <w:t>9</w:t>
      </w:r>
      <w:r w:rsidR="00F23383" w:rsidRPr="00F23383">
        <w:t>.studenog</w:t>
      </w:r>
      <w:r w:rsidRPr="00F23383">
        <w:t xml:space="preserve"> 2017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F770AA" w:rsidR="00F770AA" w:rsidRPr="00F23383">
      <w:pPr>
        <w:jc w:val="right"/>
      </w:pPr>
      <w:r w:rsidRPr="00F23383">
        <w:t>Vesna Vukelić</w:t>
      </w:r>
    </w:p>
    <w:p w:rsidRDefault="00A7106D" w:rsidP="00A7106D" w:rsidR="00A7106D" w:rsidRPr="00F23383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2E7A5B">
        <w:t>Rijeka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71D46"/>
    <w:rsid w:val="001D15D5"/>
    <w:rsid w:val="00231B23"/>
    <w:rsid w:val="00276726"/>
    <w:rsid w:val="002E7A5B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97DB5"/>
    <w:rsid w:val="00743FAA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10D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6B7B"/>
    <w:rsid w:val="00EF0423"/>
    <w:rsid w:val="00EF70DE"/>
    <w:rsid w:val="00F03B6F"/>
    <w:rsid w:val="00F16705"/>
    <w:rsid w:val="00F23383"/>
    <w:rsid w:val="00F770AA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71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71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</izvorni_sadrzaj>
    <derivirana_varijabla naziv="DomainObject.Predmet.SudioniciListNazivOIB_1">
      <item>, OIB 00230839990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111</properties:Words>
  <properties:Characters>717</properties:Characters>
  <properties:Lines>42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2017-11-21T07:20:00Z</cp:lastPrinted>
  <dcterms:modified xmlns:xsi="http://www.w3.org/2001/XMLSchema-instance" xsi:type="dcterms:W3CDTF">2017-11-29T10:44:00Z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