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08c4" w14:paraId="f0408c4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9C5540">
        <w:t>546/17-5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9C5540">
        <w:t xml:space="preserve">DERATIZACIJA ZADAR </w:t>
      </w:r>
      <w:r w:rsidR="009C5540" w:rsidRPr="005D3532">
        <w:t xml:space="preserve">d.o.o., </w:t>
      </w:r>
      <w:r w:rsidR="009C5540">
        <w:t>Pakoštane</w:t>
      </w:r>
      <w:r w:rsidR="009C5540" w:rsidRPr="005D3532">
        <w:t xml:space="preserve">, </w:t>
      </w:r>
      <w:r w:rsidR="009C5540">
        <w:t>Velebitska 12</w:t>
      </w:r>
      <w:r w:rsidR="009C5540" w:rsidRPr="005D3532">
        <w:t xml:space="preserve">, OIB: </w:t>
      </w:r>
      <w:r w:rsidR="009C5540">
        <w:t>84829176422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A7AA6">
        <w:t>16</w:t>
      </w:r>
      <w:r w:rsidR="000A7DAE">
        <w:t>.</w:t>
      </w:r>
      <w:r w:rsidR="00626DBD">
        <w:t xml:space="preserve"> </w:t>
      </w:r>
      <w:r w:rsidR="008C0176">
        <w:t>ožujka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9C5540">
        <w:t xml:space="preserve">DERATIZACIJA ZADAR </w:t>
      </w:r>
      <w:r w:rsidR="009C5540" w:rsidRPr="005D3532">
        <w:t xml:space="preserve">d.o.o., </w:t>
      </w:r>
      <w:r w:rsidR="009C5540">
        <w:t>Pakoštane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7A7AA6" w:rsidP="003D5A65" w:rsidR="003D5A65" w:rsidRPr="003D5A65">
      <w:pPr>
        <w:jc w:val="center"/>
      </w:pPr>
      <w:r>
        <w:t>29</w:t>
      </w:r>
      <w:r w:rsidR="003D5A65" w:rsidRPr="003D5A65">
        <w:t xml:space="preserve">. </w:t>
      </w:r>
      <w:r w:rsidR="009C5540">
        <w:t>svibnja</w:t>
      </w:r>
      <w:r w:rsidR="00195532">
        <w:t xml:space="preserve"> 2018</w:t>
      </w:r>
      <w:r w:rsidR="00E52157">
        <w:t xml:space="preserve">. u </w:t>
      </w:r>
      <w:r>
        <w:t>8</w:t>
      </w:r>
      <w:r w:rsidR="009C2B72">
        <w:t>,</w:t>
      </w:r>
      <w:r>
        <w:t>40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9C5540">
        <w:t>Borisa Lokina iz Pakošatna</w:t>
      </w:r>
      <w:r w:rsidR="009C5540" w:rsidRPr="005D3532">
        <w:t xml:space="preserve">, </w:t>
      </w:r>
      <w:r w:rsidR="009C5540">
        <w:t>Velebitska 12</w:t>
      </w:r>
      <w:r w:rsidR="009C5540" w:rsidRPr="005D3532">
        <w:t xml:space="preserve">, OIB: </w:t>
      </w:r>
      <w:r w:rsidR="009C5540">
        <w:t>01335008536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7A7AA6">
        <w:t>29</w:t>
      </w:r>
      <w:r w:rsidR="00626DBD">
        <w:t xml:space="preserve">. </w:t>
      </w:r>
      <w:r w:rsidR="009C5540">
        <w:t>svibnja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7A7AA6">
        <w:t>8</w:t>
      </w:r>
      <w:r w:rsidR="008C0176">
        <w:t>,</w:t>
      </w:r>
      <w:r w:rsidR="007A7AA6">
        <w:t>40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7A7AA6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9C5540">
        <w:t xml:space="preserve">DERATIZACIJA ZADAR </w:t>
      </w:r>
      <w:r w:rsidR="009C5540" w:rsidRPr="005D3532">
        <w:t xml:space="preserve">d.o.o., </w:t>
      </w:r>
      <w:r w:rsidR="009C5540">
        <w:t>Pakoštane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9C5540">
        <w:t>Boris Lokin iz Pakošatna</w:t>
      </w:r>
      <w:r w:rsidR="009C5540" w:rsidRPr="005D3532">
        <w:t xml:space="preserve">, </w:t>
      </w:r>
      <w:r w:rsidR="009C5540">
        <w:t>Velebitska 12</w:t>
      </w:r>
      <w:r w:rsidR="009C5540" w:rsidRPr="005D3532">
        <w:t xml:space="preserve">, OIB: </w:t>
      </w:r>
      <w:r w:rsidR="009C5540">
        <w:t>01335008536</w:t>
      </w:r>
      <w:r>
        <w:t xml:space="preserve">. </w:t>
      </w:r>
      <w:r w:rsidRPr="00071F11">
        <w:t xml:space="preserve">Na ročište za utvrđivanje uvjeta za pokretanje postupka određeno za dan </w:t>
      </w:r>
      <w:r w:rsidR="009C5540">
        <w:t>15</w:t>
      </w:r>
      <w:r>
        <w:t xml:space="preserve">. </w:t>
      </w:r>
      <w:r w:rsidR="009C5540">
        <w:t>ožujka</w:t>
      </w:r>
      <w:r w:rsidRPr="00071F11">
        <w:t xml:space="preserve"> 201</w:t>
      </w:r>
      <w:r>
        <w:t>8</w:t>
      </w:r>
      <w:r w:rsidRPr="00071F11">
        <w:t xml:space="preserve">., </w:t>
      </w:r>
      <w:r w:rsidR="009C5540">
        <w:t>Boris Lokin</w:t>
      </w:r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142BF2">
        <w:t>Boris Lokin</w:t>
      </w:r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9C5540">
        <w:t>546</w:t>
      </w:r>
      <w:r>
        <w:t>/2017-2</w:t>
      </w:r>
      <w:r w:rsidRPr="00653A23">
        <w:t xml:space="preserve"> od </w:t>
      </w:r>
      <w:r w:rsidR="009C5540">
        <w:t>9</w:t>
      </w:r>
      <w:r w:rsidRPr="00653A23">
        <w:t xml:space="preserve">. </w:t>
      </w:r>
      <w:r w:rsidR="009C5540">
        <w:t>veljače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9C5540">
        <w:t>Boris Lokin</w:t>
      </w:r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7A7AA6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A7AA6">
        <w:t>16</w:t>
      </w:r>
      <w:r w:rsidR="000A7DAE">
        <w:t>.</w:t>
      </w:r>
      <w:r w:rsidR="00626DBD">
        <w:t xml:space="preserve"> </w:t>
      </w:r>
      <w:r w:rsidR="002D2B61">
        <w:t>ožujka 2018</w:t>
      </w:r>
      <w:r w:rsidRPr="00071F11">
        <w:t>.</w:t>
      </w:r>
    </w:p>
    <w:p w:rsidRDefault="00071F11" w:rsidP="0030416A" w:rsidR="00071F11" w:rsidRPr="00071F11"/>
    <w:p w:rsidRDefault="00F0530F" w:rsidP="00F0530F" w:rsidR="00F0530F">
      <w:r>
        <w:tab/>
      </w:r>
      <w:r>
        <w:tab/>
      </w:r>
      <w:r>
        <w:tab/>
      </w:r>
      <w:r>
        <w:tab/>
      </w:r>
      <w:r w:rsidR="009C5540">
        <w:tab/>
      </w:r>
      <w:r w:rsidR="009C5540">
        <w:tab/>
      </w:r>
      <w:r w:rsidR="009C5540">
        <w:tab/>
      </w:r>
      <w:r w:rsidR="009C5540">
        <w:tab/>
      </w:r>
      <w:r w:rsidR="009C5540">
        <w:tab/>
      </w:r>
      <w:r w:rsidR="00626DBD">
        <w:t>Sutkinja</w:t>
      </w:r>
    </w:p>
    <w:p w:rsidRDefault="00F0530F" w:rsidP="00F0530F" w:rsidR="0030416A" w:rsidRPr="00071F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C5540">
        <w:tab/>
      </w:r>
      <w:r w:rsidR="00071F11">
        <w:t>Ardena Bajlo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7A7AA6">
        <w:t>upravi Zadarskoj</w:t>
      </w:r>
    </w:p>
    <w:p w:rsidRDefault="009C5540" w:rsidP="00C969E8" w:rsidR="002D2B61">
      <w:pPr>
        <w:numPr>
          <w:ilvl w:val="0"/>
          <w:numId w:val="2"/>
        </w:numPr>
      </w:pPr>
      <w:r>
        <w:t>Borisu Lokinu iz Pakošatna</w:t>
      </w:r>
      <w:r w:rsidRPr="005D3532">
        <w:t xml:space="preserve">, </w:t>
      </w:r>
      <w:r>
        <w:t>Velebitska 12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50F46"/>
    <w:rsid w:val="0037579F"/>
    <w:rsid w:val="0038689D"/>
    <w:rsid w:val="003D5A65"/>
    <w:rsid w:val="003F07A3"/>
    <w:rsid w:val="004B162F"/>
    <w:rsid w:val="004B2ADD"/>
    <w:rsid w:val="004B64C6"/>
    <w:rsid w:val="00592999"/>
    <w:rsid w:val="005D4160"/>
    <w:rsid w:val="005E42F6"/>
    <w:rsid w:val="00615D85"/>
    <w:rsid w:val="00626DBD"/>
    <w:rsid w:val="00653A23"/>
    <w:rsid w:val="00721506"/>
    <w:rsid w:val="007355E9"/>
    <w:rsid w:val="00736E8D"/>
    <w:rsid w:val="007A7AA6"/>
    <w:rsid w:val="007F4AAC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853D6"/>
    <w:rsid w:val="00DD7680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6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6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6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6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6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6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6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6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DERATIZACIJA ZADAR d.o.o. za deratizaciju</izvorni_sadrzaj>
    <derivirana_varijabla naziv="DomainObject.Predmet.ProtustrankaFormated_1">  DERATIZACIJA ZADAR d.o.o. za deratizaciju</derivirana_varijabla>
  </DomainObject.Predmet.ProtustrankaFormated>
  <DomainObject.Predmet.ProtustrankaFormatedOIB>
    <izvorni_sadrzaj>  DERATIZACIJA ZADAR d.o.o. za deratizaciju, OIB 84829176422</izvorni_sadrzaj>
    <derivirana_varijabla naziv="DomainObject.Predmet.ProtustrankaFormatedOIB_1">  DERATIZACIJA ZADAR d.o.o. za deratizaciju, OIB 84829176422</derivirana_varijabla>
  </DomainObject.Predmet.ProtustrankaFormatedOIB>
  <DomainObject.Predmet.ProtustrankaFormatedWithAdress>
    <izvorni_sadrzaj> DERATIZACIJA ZADAR d.o.o. za deratizaciju, Velebitska 12, 23210 Pakoštane</izvorni_sadrzaj>
    <derivirana_varijabla naziv="DomainObject.Predmet.ProtustrankaFormatedWithAdress_1"> DERATIZACIJA ZADAR d.o.o. za deratizaciju, Velebitska 12, 23210 Pakoštane</derivirana_varijabla>
  </DomainObject.Predmet.ProtustrankaFormatedWithAdress>
  <DomainObject.Predmet.ProtustrankaFormatedWithAdressOIB>
    <izvorni_sadrzaj> DERATIZACIJA ZADAR d.o.o. za deratizaciju, OIB 84829176422, Velebitska 12, 23210 Pakoštane</izvorni_sadrzaj>
    <derivirana_varijabla naziv="DomainObject.Predmet.ProtustrankaFormatedWithAdressOIB_1"> DERATIZACIJA ZADAR d.o.o. za deratizaciju, OIB 84829176422, Velebitska 12, 23210 Pakoštane</derivirana_varijabla>
  </DomainObject.Predmet.ProtustrankaFormatedWithAdressOIB>
  <DomainObject.Predmet.ProtustrankaWithAdress>
    <izvorni_sadrzaj>DERATIZACIJA ZADAR d.o.o. za deratizaciju Velebitska 12, 23210 Pakoštane</izvorni_sadrzaj>
    <derivirana_varijabla naziv="DomainObject.Predmet.ProtustrankaWithAdress_1">DERATIZACIJA ZADAR d.o.o. za deratizaciju Velebitska 12, 23210 Pakoštane</derivirana_varijabla>
  </DomainObject.Predmet.ProtustrankaWithAdress>
  <DomainObject.Predmet.ProtustrankaWithAdressOIB>
    <izvorni_sadrzaj>DERATIZACIJA ZADAR d.o.o. za deratizaciju, OIB 84829176422, Velebitska 12, 23210 Pakoštane</izvorni_sadrzaj>
    <derivirana_varijabla naziv="DomainObject.Predmet.ProtustrankaWithAdressOIB_1">DERATIZACIJA ZADAR d.o.o. za deratizaciju, OIB 84829176422, Velebitska 12, 23210 Pakoštane</derivirana_varijabla>
  </DomainObject.Predmet.ProtustrankaWithAdressOIB>
  <DomainObject.Predmet.ProtustrankaNazivFormated>
    <izvorni_sadrzaj>DERATIZACIJA ZADAR d.o.o. za deratizaciju</izvorni_sadrzaj>
    <derivirana_varijabla naziv="DomainObject.Predmet.ProtustrankaNazivFormated_1">DERATIZACIJA ZADAR d.o.o. za deratizaciju</derivirana_varijabla>
  </DomainObject.Predmet.ProtustrankaNazivFormated>
  <DomainObject.Predmet.ProtustrankaNazivFormatedOIB>
    <izvorni_sadrzaj>DERATIZACIJA ZADAR d.o.o. za deratizaciju, OIB 84829176422</izvorni_sadrzaj>
    <derivirana_varijabla naziv="DomainObject.Predmet.ProtustrankaNazivFormatedOIB_1">DERATIZACIJA ZADAR d.o.o. za deratizaciju, OIB 84829176422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DERATIZACIJA ZADAR d.o.o. za deratizaciju</item>
    </izvorni_sadrzaj>
    <derivirana_varijabla naziv="DomainObject.Predmet.ProtuStrankaListFormated_1">
      <item>DERATIZACIJA ZADAR d.o.o. za deratizaciju</item>
    </derivirana_varijabla>
  </DomainObject.Predmet.ProtuStrankaListFormated>
  <DomainObject.Predmet.ProtuStrankaListFormatedOIB>
    <izvorni_sadrzaj>
      <item>DERATIZACIJA ZADAR d.o.o. za deratizaciju, OIB 84829176422</item>
    </izvorni_sadrzaj>
    <derivirana_varijabla naziv="DomainObject.Predmet.ProtuStrankaListFormatedOIB_1">
      <item>DERATIZACIJA ZADAR d.o.o. za deratizaciju, OIB 84829176422</item>
    </derivirana_varijabla>
  </DomainObject.Predmet.ProtuStrankaListFormatedOIB>
  <DomainObject.Predmet.ProtuStrankaListFormatedWithAdress>
    <izvorni_sadrzaj>
      <item>DERATIZACIJA ZADAR d.o.o. za deratizaciju, Velebitska 12, 23210 Pakoštane</item>
    </izvorni_sadrzaj>
    <derivirana_varijabla naziv="DomainObject.Predmet.ProtuStrankaListFormatedWithAdress_1">
      <item>DERATIZACIJA ZADAR d.o.o. za deratizaciju, Velebitska 12, 23210 Pakoštane</item>
    </derivirana_varijabla>
  </DomainObject.Predmet.ProtuStrankaListFormatedWithAdress>
  <DomainObject.Predmet.ProtuStrankaListFormatedWithAdressOIB>
    <izvorni_sadrzaj>
      <item>DERATIZACIJA ZADAR d.o.o. za deratizaciju, OIB 84829176422, Velebitska 12, 23210 Pakoštane</item>
    </izvorni_sadrzaj>
    <derivirana_varijabla naziv="DomainObject.Predmet.ProtuStrankaListFormatedWithAdressOIB_1">
      <item>DERATIZACIJA ZADAR d.o.o. za deratizaciju, OIB 84829176422, Velebitska 12, 23210 Pakoštane</item>
    </derivirana_varijabla>
  </DomainObject.Predmet.ProtuStrankaListFormatedWithAdressOIB>
  <DomainObject.Predmet.ProtuStrankaListNazivFormated>
    <izvorni_sadrzaj>
      <item>DERATIZACIJA ZADAR d.o.o. za deratizaciju</item>
    </izvorni_sadrzaj>
    <derivirana_varijabla naziv="DomainObject.Predmet.ProtuStrankaListNazivFormated_1">
      <item>DERATIZACIJA ZADAR d.o.o. za deratizaciju</item>
    </derivirana_varijabla>
  </DomainObject.Predmet.ProtuStrankaListNazivFormated>
  <DomainObject.Predmet.ProtuStrankaListNazivFormatedOIB>
    <izvorni_sadrzaj>
      <item>DERATIZACIJA ZADAR d.o.o. za deratizaciju, OIB 84829176422</item>
    </izvorni_sadrzaj>
    <derivirana_varijabla naziv="DomainObject.Predmet.ProtuStrankaListNazivFormatedOIB_1">
      <item>DERATIZACIJA ZADAR d.o.o. za deratizaciju, OIB 84829176422</item>
    </derivirana_varijabla>
  </DomainObject.Predmet.ProtuStrankaListNazivFormatedOIB>
  <DomainObject.Predmet.OstaliListFormated>
    <izvorni_sadrzaj>
      <item>Boris Lokin</item>
    </izvorni_sadrzaj>
    <derivirana_varijabla naziv="DomainObject.Predmet.OstaliListFormated_1">
      <item>Boris Lokin</item>
    </derivirana_varijabla>
  </DomainObject.Predmet.OstaliListFormated>
  <DomainObject.Predmet.OstaliListFormatedOIB>
    <izvorni_sadrzaj>
      <item>Boris Lokin, OIB 01335008536</item>
    </izvorni_sadrzaj>
    <derivirana_varijabla naziv="DomainObject.Predmet.OstaliListFormatedOIB_1">
      <item>Boris Lokin, OIB 01335008536</item>
    </derivirana_varijabla>
  </DomainObject.Predmet.OstaliListFormatedOIB>
  <DomainObject.Predmet.OstaliListFormatedWithAdress>
    <izvorni_sadrzaj>
      <item>Boris Lokin, Velebitska Ulica 12, 23210 Pakoštane</item>
    </izvorni_sadrzaj>
    <derivirana_varijabla naziv="DomainObject.Predmet.OstaliListFormatedWithAdress_1">
      <item>Boris Lokin, Velebitska Ulica 12, 23210 Pakoštane</item>
    </derivirana_varijabla>
  </DomainObject.Predmet.OstaliListFormatedWithAdress>
  <DomainObject.Predmet.OstaliListFormatedWithAdressOIB>
    <izvorni_sadrzaj>
      <item>Boris Lokin, OIB 01335008536, Velebitska Ulica 12, 23210 Pakoštane</item>
    </izvorni_sadrzaj>
    <derivirana_varijabla naziv="DomainObject.Predmet.OstaliListFormatedWithAdressOIB_1">
      <item>Boris Lokin, OIB 01335008536, Velebitska Ulica 12, 23210 Pakoštane</item>
    </derivirana_varijabla>
  </DomainObject.Predmet.OstaliListFormatedWithAdressOIB>
  <DomainObject.Predmet.OstaliListNazivFormated>
    <izvorni_sadrzaj>
      <item>Boris Lokin</item>
    </izvorni_sadrzaj>
    <derivirana_varijabla naziv="DomainObject.Predmet.OstaliListNazivFormated_1">
      <item>Boris Lokin</item>
    </derivirana_varijabla>
  </DomainObject.Predmet.OstaliListNazivFormated>
  <DomainObject.Predmet.OstaliListNazivFormatedOIB>
    <izvorni_sadrzaj>
      <item>Boris Lokin, OIB 01335008536</item>
    </izvorni_sadrzaj>
    <derivirana_varijabla naziv="DomainObject.Predmet.OstaliListNazivFormatedOIB_1">
      <item>Boris Lokin, OIB 01335008536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DERATIZACIJA ZADAR d.o.o. za deratizaciju</izvorni_sadrzaj>
    <derivirana_varijabla naziv="DomainObject.Predmet.ProtustrankaIDrugi_1">DERATIZACIJA ZADAR d.o.o. za deratizaciju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DERATIZACIJA ZADAR d.o.o. za deratizaciju, OIB 84829176422, Velebitska 12, 23210 Pakoštane</izvorni_sadrzaj>
    <derivirana_varijabla naziv="DomainObject.Predmet.ProtustrankaIDrugiAdressOIB_1">DERATIZACIJA ZADAR d.o.o. za deratizaciju, OIB 84829176422, Velebitska 12,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DERATIZACIJA ZADAR d.o.o. za deratizaciju</item>
      <item>FINA</item>
      <item>Boris Lokin</item>
    </izvorni_sadrzaj>
    <derivirana_varijabla naziv="DomainObject.Predmet.SudioniciListNaziv_1">
      <item>DERATIZACIJA ZADAR d.o.o. za deratizaciju</item>
      <item>FINA</item>
      <item>Boris Lokin</item>
    </derivirana_varijabla>
  </DomainObject.Predmet.SudioniciListNaziv>
  <DomainObject.Predmet.SudioniciListAdressOIB>
    <izvorni_sadrzaj>
      <item>DERATIZACIJA ZADAR d.o.o. za deratizaciju, OIB 84829176422, Velebitska 12,23210 Pakoštane</item>
      <item>FINA, OIB 85821130368</item>
      <item>Boris Lokin, OIB 01335008536, Velebitska Ulica 12,23210 Pakoštane</item>
    </izvorni_sadrzaj>
    <derivirana_varijabla naziv="DomainObject.Predmet.SudioniciListAdressOIB_1">
      <item>DERATIZACIJA ZADAR d.o.o. za deratizaciju, OIB 84829176422, Velebitska 12,23210 Pakoštane</item>
      <item>FINA, OIB 85821130368</item>
      <item>Boris Lokin, OIB 01335008536, Velebitska Ulica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84829176422</item>
      <item>, OIB 85821130368</item>
      <item>, OIB 01335008536</item>
    </izvorni_sadrzaj>
    <derivirana_varijabla naziv="DomainObject.Predmet.SudioniciListNazivOIB_1">
      <item>, OIB 84829176422</item>
      <item>, OIB 85821130368</item>
      <item>, OIB 01335008536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1970</properties:Characters>
  <properties:Lines>77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2018-03-15T10:34:00Z</dcterms:created>
  <dc:creator>Administrator</dc:creator>
  <cp:lastModifiedBy>Ante Rubelj</cp:lastModifiedBy>
  <cp:lastPrinted>2017-11-28T10:08:00Z</cp:lastPrinted>
  <dcterms:modified xmlns:xsi="http://www.w3.org/2001/XMLSchema-instance" xsi:type="dcterms:W3CDTF">2018-03-19T10:26:00Z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POLICIJA- 546-17- Boris Lokin.docx)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