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6846" w14:paraId="29c6846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9A3098" w:rsidRPr="00B955C8">
      <w:pPr>
        <w:jc w:val="both"/>
      </w:pPr>
      <w:r w:rsidRPr="00B955C8">
        <w:t xml:space="preserve">REPUBLIKA HRVATSKA                                          </w:t>
      </w:r>
    </w:p>
    <w:p w:rsidRDefault="006E7700" w:rsidP="006E7700" w:rsidR="006E7700" w:rsidRPr="00B955C8">
      <w:pPr>
        <w:jc w:val="both"/>
      </w:pPr>
      <w:r w:rsidRPr="00B955C8">
        <w:t xml:space="preserve">TRGOVAČKI SUD  U </w:t>
      </w:r>
      <w:r w:rsidR="00F23512" w:rsidRPr="00B955C8">
        <w:t>OSIJEKU</w:t>
      </w:r>
    </w:p>
    <w:p w:rsidRDefault="00F23512" w:rsidP="006E7700" w:rsidR="006E7700" w:rsidRPr="00B955C8">
      <w:pPr>
        <w:jc w:val="both"/>
      </w:pPr>
      <w:r w:rsidRPr="00B955C8">
        <w:t xml:space="preserve">STALNA SLUŽBA </w:t>
      </w:r>
      <w:r w:rsidR="00C838EB" w:rsidRPr="00B955C8">
        <w:t xml:space="preserve"> U </w:t>
      </w:r>
      <w:r w:rsidR="005771B1" w:rsidRPr="00B955C8">
        <w:t>SL</w:t>
      </w:r>
      <w:r w:rsidR="00B955C8">
        <w:t>.</w:t>
      </w:r>
      <w:r w:rsidR="005771B1" w:rsidRPr="00B955C8">
        <w:t xml:space="preserve"> BRODU</w:t>
      </w:r>
    </w:p>
    <w:p w:rsidRDefault="00C90A10" w:rsidP="006E7700" w:rsidR="00C90A10" w:rsidRPr="00B955C8">
      <w:pPr>
        <w:jc w:val="both"/>
      </w:pPr>
      <w:r w:rsidRPr="00B955C8">
        <w:t>Trg pobjede 13</w:t>
      </w:r>
    </w:p>
    <w:p w:rsidRDefault="00C90A10" w:rsidP="006E7700" w:rsidR="00C90A10" w:rsidRPr="00185A38">
      <w:pPr>
        <w:jc w:val="both"/>
      </w:pPr>
      <w:r w:rsidRPr="00B955C8">
        <w:t>35000 SLAVONSKI BROD</w:t>
      </w:r>
      <w:r w:rsidR="009A3098" w:rsidRPr="00B955C8">
        <w:t xml:space="preserve"> </w:t>
      </w:r>
      <w:r w:rsidR="009A3098" w:rsidRPr="00B955C8"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  <w:t xml:space="preserve">      </w:t>
      </w:r>
      <w:r w:rsidR="000B7CC7">
        <w:rPr>
          <w:b/>
        </w:rPr>
        <w:t xml:space="preserve">           </w:t>
      </w:r>
      <w:r w:rsidR="00B01F3F">
        <w:t>Broj: 2/St-2232/2016-15</w:t>
      </w:r>
    </w:p>
    <w:p w:rsidRDefault="009A3098" w:rsidP="006E7700" w:rsidR="009A3098" w:rsidRPr="006E7700">
      <w:pPr>
        <w:jc w:val="both"/>
        <w:rPr>
          <w:b/>
        </w:rPr>
      </w:pPr>
    </w:p>
    <w:p w:rsidRDefault="006E7700" w:rsidP="00B01F3F" w:rsidR="006E7700">
      <w:pPr>
        <w:jc w:val="center"/>
        <w:rPr>
          <w:b/>
        </w:rPr>
      </w:pPr>
    </w:p>
    <w:p w:rsidRDefault="00B01F3F" w:rsidP="00B01F3F" w:rsidR="00E33F81" w:rsidRPr="006E7700">
      <w:pPr>
        <w:jc w:val="center"/>
        <w:rPr>
          <w:b/>
        </w:rPr>
      </w:pPr>
      <w:r>
        <w:rPr>
          <w:b/>
        </w:rPr>
        <w:t xml:space="preserve">U   </w:t>
      </w:r>
      <w:r w:rsidR="00BA58FB">
        <w:rPr>
          <w:b/>
        </w:rPr>
        <w:t>I M E</w:t>
      </w:r>
      <w:r>
        <w:rPr>
          <w:b/>
        </w:rPr>
        <w:t xml:space="preserve">   </w:t>
      </w:r>
      <w:r w:rsidR="00BA58FB">
        <w:rPr>
          <w:b/>
        </w:rPr>
        <w:t xml:space="preserve">R E </w:t>
      </w:r>
      <w:r>
        <w:rPr>
          <w:b/>
        </w:rPr>
        <w:t>P U B L I K E   H R V A T S K E</w:t>
      </w:r>
    </w:p>
    <w:p w:rsidRDefault="006E7700" w:rsidP="00B01F3F" w:rsidR="006E7700" w:rsidRPr="006E7700">
      <w:pPr>
        <w:jc w:val="center"/>
        <w:rPr>
          <w:b/>
        </w:rPr>
      </w:pPr>
    </w:p>
    <w:p w:rsidRDefault="006E7700" w:rsidP="00B01F3F" w:rsidR="006E7700">
      <w:pPr>
        <w:jc w:val="center"/>
        <w:rPr>
          <w:b/>
        </w:rPr>
      </w:pPr>
      <w:r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  <w:t xml:space="preserve">TRGOVAČKI SUD U </w:t>
      </w:r>
      <w:r w:rsidR="00525932">
        <w:rPr>
          <w:b/>
        </w:rPr>
        <w:t xml:space="preserve">OSIJEKU, STALNA SLUŽBA </w:t>
      </w:r>
      <w:r w:rsidR="00C838EB">
        <w:rPr>
          <w:b/>
        </w:rPr>
        <w:t xml:space="preserve">U </w:t>
      </w:r>
      <w:r w:rsidR="005771B1">
        <w:rPr>
          <w:b/>
        </w:rPr>
        <w:t>SLAVONSKOM BRODU</w:t>
      </w:r>
      <w:r w:rsidR="001E2C0E">
        <w:t xml:space="preserve">, </w:t>
      </w:r>
      <w:r>
        <w:t>po sucu toga suda Davorinu Pavičić</w:t>
      </w:r>
      <w:r w:rsidR="00817F3B">
        <w:t>,</w:t>
      </w:r>
      <w:r w:rsidR="00C90A10">
        <w:t xml:space="preserve"> </w:t>
      </w:r>
      <w:r>
        <w:t xml:space="preserve">u </w:t>
      </w:r>
      <w:r w:rsidR="004E0C85">
        <w:t xml:space="preserve">stečajnom predmetu predlagatelja FINA  RC OSIJEK, Podružnica Slavonski Brod, Petra Krešimira IV 20, povodom prijedloga za otvaranje stečajnog postupka nad dužnikom </w:t>
      </w:r>
      <w:r w:rsidR="00B01F3F" w:rsidRPr="00B01F3F">
        <w:t>BONACA d.o.o., OIB: 63901325126 sa sjedištem u Slavonska 9A, Slavonski Brod</w:t>
      </w:r>
      <w:r w:rsidR="00C010D0">
        <w:t xml:space="preserve">, </w:t>
      </w:r>
      <w:r w:rsidR="004E0C85">
        <w:t xml:space="preserve">dana </w:t>
      </w:r>
      <w:r w:rsidR="00B01F3F">
        <w:t>25</w:t>
      </w:r>
      <w:r w:rsidR="004E0C85">
        <w:t xml:space="preserve">. </w:t>
      </w:r>
      <w:r w:rsidR="00B01F3F">
        <w:t>rujna 2018</w:t>
      </w:r>
      <w:r w:rsidR="004E0C85">
        <w:t>.</w:t>
      </w:r>
    </w:p>
    <w:p w:rsidRDefault="004E0C85" w:rsidP="00E26032" w:rsidR="004E0C85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>
        <w:t>j e</w:t>
      </w:r>
    </w:p>
    <w:p w:rsidRDefault="005D027B" w:rsidP="006E7700" w:rsidR="005D027B">
      <w:pPr>
        <w:jc w:val="center"/>
      </w:pPr>
    </w:p>
    <w:p w:rsidRDefault="005D027B" w:rsidP="002C48E4" w:rsidR="00C010D0">
      <w:pPr>
        <w:pStyle w:val="Odlomakpopisa"/>
        <w:numPr>
          <w:ilvl w:val="0"/>
          <w:numId w:val="9"/>
        </w:numPr>
        <w:jc w:val="both"/>
      </w:pPr>
      <w:r>
        <w:t xml:space="preserve">Obustavlja se postupak po prijedlogu FINE RC Osijek od </w:t>
      </w:r>
      <w:r w:rsidR="002C48E4">
        <w:t>02</w:t>
      </w:r>
      <w:r>
        <w:t>.</w:t>
      </w:r>
      <w:r w:rsidR="00C010D0">
        <w:t xml:space="preserve"> </w:t>
      </w:r>
      <w:r w:rsidR="002C48E4">
        <w:t>rujna</w:t>
      </w:r>
      <w:r w:rsidR="00C010D0">
        <w:t xml:space="preserve"> </w:t>
      </w:r>
      <w:r w:rsidR="002C48E4">
        <w:t>2016</w:t>
      </w:r>
      <w:r>
        <w:t xml:space="preserve">.  za otvaranje stečajnog postupka nad dužnikom </w:t>
      </w:r>
      <w:r w:rsidR="002C48E4" w:rsidRPr="002C48E4">
        <w:t>BONACA d.o.o., OIB: 63901325126 sa sjedištem u Slavonska 9A, Slavonski Brod</w:t>
      </w:r>
      <w:r w:rsidR="00C010D0">
        <w:t xml:space="preserve">. </w:t>
      </w:r>
      <w:r w:rsidR="002C48E4">
        <w:t xml:space="preserve"> </w:t>
      </w:r>
    </w:p>
    <w:p w:rsidRDefault="005D027B" w:rsidP="003677E2" w:rsidR="005D027B">
      <w:pPr>
        <w:pStyle w:val="Odlomakpopisa"/>
        <w:numPr>
          <w:ilvl w:val="0"/>
          <w:numId w:val="9"/>
        </w:numPr>
        <w:jc w:val="both"/>
      </w:pPr>
      <w:r>
        <w:t xml:space="preserve">Nalaže se dužniku </w:t>
      </w:r>
      <w:r w:rsidR="002C48E4">
        <w:t>BONACA d.o.o.</w:t>
      </w:r>
      <w:r w:rsidR="00C010D0">
        <w:t xml:space="preserve">, </w:t>
      </w:r>
      <w:r>
        <w:t xml:space="preserve">da naknadi Financijskoj agenciji FC OSIJEK podnošenja prijedloga za otvaranje stečajnog postupka u iznosu od </w:t>
      </w:r>
      <w:r w:rsidR="00463647">
        <w:t>175</w:t>
      </w:r>
      <w:r>
        <w:t xml:space="preserve">,00 kn na žiro – račun broj </w:t>
      </w:r>
      <w:r w:rsidRPr="00FA2330">
        <w:rPr>
          <w:color w:themeColor="text1" w:val="000000"/>
        </w:rPr>
        <w:t xml:space="preserve">HR4223900011100017042 model HR05 poziv na broj 7524005 </w:t>
      </w:r>
      <w:r w:rsidR="00DE3007" w:rsidRPr="00FA2330">
        <w:rPr>
          <w:color w:themeColor="text1" w:val="000000"/>
        </w:rPr>
        <w:t>–</w:t>
      </w:r>
      <w:r w:rsidRPr="00FA2330">
        <w:rPr>
          <w:color w:themeColor="text1" w:val="000000"/>
        </w:rPr>
        <w:t xml:space="preserve"> </w:t>
      </w:r>
      <w:r w:rsidR="003677E2" w:rsidRPr="00DE1287">
        <w:rPr>
          <w:b/>
          <w:color w:themeColor="text1" w:val="000000"/>
        </w:rPr>
        <w:t>63901325126</w:t>
      </w:r>
      <w:r w:rsidR="003677E2" w:rsidRPr="003677E2">
        <w:rPr>
          <w:color w:val="FF0000"/>
        </w:rPr>
        <w:t xml:space="preserve"> </w:t>
      </w:r>
      <w:r w:rsidR="00DE3007">
        <w:t>u roku od 8 dana.</w:t>
      </w:r>
      <w:r w:rsidR="003677E2">
        <w:t xml:space="preserve"> </w:t>
      </w:r>
    </w:p>
    <w:p w:rsidRDefault="00FA2330" w:rsidP="004E0C85" w:rsidR="00FA2330">
      <w:pPr>
        <w:jc w:val="center"/>
      </w:pPr>
    </w:p>
    <w:p w:rsidRDefault="006E7700" w:rsidP="004E0C85" w:rsidR="006E7700">
      <w:pPr>
        <w:jc w:val="center"/>
        <w:rPr>
          <w:b/>
        </w:rPr>
      </w:pPr>
      <w:r w:rsidRPr="00044535">
        <w:rPr>
          <w:b/>
        </w:rPr>
        <w:t>Obrazloženje</w:t>
      </w:r>
    </w:p>
    <w:p w:rsidRDefault="004E0C85" w:rsidP="00BF2185" w:rsidR="004E0C85">
      <w:pPr>
        <w:jc w:val="both"/>
        <w:rPr>
          <w:b/>
        </w:rPr>
      </w:pPr>
    </w:p>
    <w:p w:rsidRDefault="005D027B" w:rsidP="00E34937" w:rsidR="00BC20CC">
      <w:pPr>
        <w:ind w:firstLine="708"/>
        <w:jc w:val="both"/>
      </w:pPr>
      <w:r>
        <w:t xml:space="preserve">FINA RC OSIJEK podnijela je prijedlog za otvaranje stečajnog postupka temeljem članka </w:t>
      </w:r>
      <w:r w:rsidR="00BC20CC">
        <w:t>110. st. 1</w:t>
      </w:r>
      <w:r>
        <w:t xml:space="preserve">. Stečajnog zakona nad dužnikom </w:t>
      </w:r>
      <w:r w:rsidR="00DC0B7C" w:rsidRPr="00DC0B7C">
        <w:t>BONACA d.o.o., OIB: 63901325126 sa sjedištem u Slavonska 9A, Slavonski Brod</w:t>
      </w:r>
      <w:r w:rsidR="00BC20CC">
        <w:t xml:space="preserve"> dana </w:t>
      </w:r>
      <w:r w:rsidR="008E77A4">
        <w:t>02. rujna 2016.</w:t>
      </w:r>
      <w:r w:rsidR="00BC20CC">
        <w:t xml:space="preserve">, zaprimljen na ovom sudu </w:t>
      </w:r>
      <w:r w:rsidR="008E77A4">
        <w:t>08</w:t>
      </w:r>
      <w:r w:rsidR="00BC20CC">
        <w:t xml:space="preserve">. </w:t>
      </w:r>
      <w:r w:rsidR="008E77A4">
        <w:t>rujna</w:t>
      </w:r>
      <w:r w:rsidR="00BC20CC">
        <w:t xml:space="preserve"> </w:t>
      </w:r>
      <w:r w:rsidR="008E77A4">
        <w:t>2016</w:t>
      </w:r>
      <w:r w:rsidR="00BC20CC">
        <w:t>.</w:t>
      </w:r>
      <w:r w:rsidR="00DC0B7C">
        <w:t xml:space="preserve"> </w:t>
      </w:r>
    </w:p>
    <w:p w:rsidRDefault="00FA2330" w:rsidP="00BF2185" w:rsidR="00FA2330">
      <w:pPr>
        <w:jc w:val="both"/>
      </w:pPr>
    </w:p>
    <w:p w:rsidRDefault="005D027B" w:rsidP="00826A6E" w:rsidR="005D027B">
      <w:pPr>
        <w:ind w:firstLine="708"/>
        <w:jc w:val="both"/>
      </w:pPr>
      <w:r>
        <w:t xml:space="preserve">U prijedlogu navodi da je na dan </w:t>
      </w:r>
      <w:r w:rsidR="008E77A4">
        <w:t>01</w:t>
      </w:r>
      <w:r>
        <w:t>.</w:t>
      </w:r>
      <w:r w:rsidR="00BC20CC">
        <w:t xml:space="preserve"> </w:t>
      </w:r>
      <w:r w:rsidR="008E77A4">
        <w:t>rujna</w:t>
      </w:r>
      <w:r>
        <w:t xml:space="preserve"> </w:t>
      </w:r>
      <w:r w:rsidR="008E77A4">
        <w:t>2016</w:t>
      </w:r>
      <w:r>
        <w:t xml:space="preserve">. dužnik u očevidniku redoslijeda osnova za plaćanje imao evidentirane ne izvršene osnove za plaćanje u neprekinutom razdoblju  od </w:t>
      </w:r>
      <w:r w:rsidR="00BC20CC">
        <w:t>120</w:t>
      </w:r>
      <w:r>
        <w:t xml:space="preserve"> dana, ukupnom iznosu od </w:t>
      </w:r>
      <w:r w:rsidR="008E77A4">
        <w:t xml:space="preserve">53.510,38 </w:t>
      </w:r>
      <w:r>
        <w:t xml:space="preserve">kn te da ima </w:t>
      </w:r>
      <w:r w:rsidR="008E77A4">
        <w:t>jednu zaposlenu osobu</w:t>
      </w:r>
      <w:r>
        <w:t>.</w:t>
      </w:r>
    </w:p>
    <w:p w:rsidRDefault="00075C99" w:rsidP="00BF2185" w:rsidR="00075C99">
      <w:pPr>
        <w:jc w:val="both"/>
      </w:pPr>
    </w:p>
    <w:p w:rsidRDefault="00075C99" w:rsidP="00826A6E" w:rsidR="00075C99">
      <w:pPr>
        <w:ind w:firstLine="708"/>
        <w:jc w:val="both"/>
      </w:pPr>
      <w:r>
        <w:t xml:space="preserve">FINA svojim podneskom nije pristupila na ročište ali je iskazala da ostaje kod prijedloga za pokretanje stečajnog postupka jer jamči da su podaci o danima i iznosima blokade na dan </w:t>
      </w:r>
      <w:r w:rsidR="00826A6E">
        <w:t>01</w:t>
      </w:r>
      <w:r>
        <w:t xml:space="preserve">. </w:t>
      </w:r>
      <w:r w:rsidR="00826A6E">
        <w:t>rujna 2016</w:t>
      </w:r>
      <w:r>
        <w:t>. točni, te da odgovaraju onima podnesenim u prijedlogu za otvaranje stečajnog postupka.</w:t>
      </w:r>
    </w:p>
    <w:p w:rsidRDefault="00826A6E" w:rsidP="00826A6E" w:rsidR="00075C99">
      <w:pPr>
        <w:ind w:firstLine="708"/>
        <w:jc w:val="both"/>
      </w:pPr>
      <w:r>
        <w:lastRenderedPageBreak/>
        <w:t>Uvidom u očevidnik redoslijeda osnova za plaćanje utvrđeno je da na dan pisanja podneska 28. lipnja 2018. nema evidentiran neizvršenih osnova za plaćanje što dokazuje i izvodom iz očevidnika o redoslijedu plaćanja od 05. srpnja 2018.</w:t>
      </w:r>
    </w:p>
    <w:p w:rsidRDefault="00826A6E" w:rsidP="00BF2185" w:rsidR="00826A6E">
      <w:pPr>
        <w:jc w:val="both"/>
      </w:pPr>
    </w:p>
    <w:p w:rsidRDefault="005D027B" w:rsidP="00826A6E" w:rsidR="005D027B">
      <w:pPr>
        <w:ind w:firstLine="708"/>
        <w:jc w:val="both"/>
      </w:pPr>
      <w:r>
        <w:t>Stoga je temeljem članka 128. st. 9. Stečajnog zakona, budući da je dužnik postao sposoban za plaćanje do završena prethodnog postupka odlučeno kao pod I. izreke rješenja.</w:t>
      </w:r>
    </w:p>
    <w:p w:rsidRDefault="005D027B" w:rsidP="00BF2185" w:rsidR="005D027B">
      <w:pPr>
        <w:jc w:val="both"/>
      </w:pPr>
    </w:p>
    <w:p w:rsidRDefault="005D027B" w:rsidP="00826A6E" w:rsidR="005D027B">
      <w:pPr>
        <w:ind w:firstLine="708"/>
        <w:jc w:val="both"/>
      </w:pPr>
      <w:r>
        <w:t>Odluka o trošku temelji se na odredbi članka 128. st. 9. Stečajnog zakona i članka 3.</w:t>
      </w:r>
      <w:r w:rsidR="00DE3007">
        <w:t xml:space="preserve"> Pravilnika o vrsti i visini naknade troškova Financijske agencije u predstečajnom postupku i o</w:t>
      </w:r>
      <w:r w:rsidR="009A3098">
        <w:t xml:space="preserve"> visini naknade troška Financij</w:t>
      </w:r>
      <w:r w:rsidR="00DE3007">
        <w:t>ske agencije za podnošenje prijedloga za otvaranje stečajnog postupka (NN 106/2015)</w:t>
      </w:r>
    </w:p>
    <w:p w:rsidRDefault="005D027B" w:rsidP="00BF2185" w:rsidR="005D027B">
      <w:pPr>
        <w:jc w:val="both"/>
      </w:pPr>
    </w:p>
    <w:p w:rsidRDefault="009F20F7" w:rsidP="006E7700" w:rsidR="009F20F7">
      <w:pPr>
        <w:jc w:val="both"/>
      </w:pPr>
    </w:p>
    <w:p w:rsidRDefault="006A06A7" w:rsidP="005D547C" w:rsidR="005D547C">
      <w:pPr>
        <w:jc w:val="center"/>
      </w:pPr>
      <w:r>
        <w:t>U Slavo</w:t>
      </w:r>
      <w:r w:rsidR="00075C99">
        <w:t>nskom Brodu</w:t>
      </w:r>
      <w:r>
        <w:t xml:space="preserve"> </w:t>
      </w:r>
      <w:r w:rsidR="00826A6E">
        <w:t>25</w:t>
      </w:r>
      <w:r w:rsidR="005771B1">
        <w:t xml:space="preserve">. </w:t>
      </w:r>
      <w:r w:rsidR="00826A6E">
        <w:t>rujna</w:t>
      </w:r>
      <w:r w:rsidR="00387946">
        <w:t xml:space="preserve"> </w:t>
      </w:r>
      <w:r>
        <w:t xml:space="preserve"> 20</w:t>
      </w:r>
      <w:r w:rsidR="00B946FF">
        <w:t>1</w:t>
      </w:r>
      <w:r w:rsidR="00826A6E">
        <w:t>8</w:t>
      </w:r>
      <w:r w:rsidR="002712EF">
        <w:t>.</w:t>
      </w:r>
    </w:p>
    <w:p w:rsidRDefault="004808D0" w:rsidP="005D547C" w:rsidR="004808D0">
      <w:pPr>
        <w:jc w:val="center"/>
      </w:pPr>
    </w:p>
    <w:p w:rsidRDefault="00DE3007" w:rsidP="005D547C" w:rsidR="00DE3007">
      <w:pPr>
        <w:jc w:val="center"/>
      </w:pPr>
    </w:p>
    <w:p w:rsidRDefault="006A06A7" w:rsidP="00075C99" w:rsidR="006A06A7">
      <w:pPr>
        <w:ind w:firstLine="708" w:left="6372"/>
        <w:jc w:val="both"/>
      </w:pPr>
      <w:r>
        <w:t>S u d a c:</w:t>
      </w: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075C99">
        <w:tab/>
      </w:r>
      <w:r w:rsidR="00075C99">
        <w:tab/>
      </w:r>
      <w:r w:rsidR="002712EF">
        <w:t xml:space="preserve">    </w:t>
      </w:r>
      <w:r w:rsidR="00BF2185">
        <w:t>Davorin Pavičić</w:t>
      </w:r>
    </w:p>
    <w:p w:rsidRDefault="00FE6EE2" w:rsidP="00BF2185" w:rsidR="00FE6EE2">
      <w:pPr>
        <w:ind w:left="720"/>
        <w:jc w:val="both"/>
      </w:pPr>
    </w:p>
    <w:p w:rsidRDefault="00D35CD5" w:rsidP="00916FED" w:rsidR="00D35CD5">
      <w:pPr>
        <w:jc w:val="both"/>
      </w:pPr>
    </w:p>
    <w:p w:rsidRDefault="00916FED" w:rsidP="00916FED" w:rsidR="00916FED">
      <w:pPr>
        <w:jc w:val="both"/>
      </w:pPr>
      <w:r>
        <w:t>NAPUTAK O PRANVOM LIJEKU:</w:t>
      </w:r>
    </w:p>
    <w:p w:rsidRDefault="00916FED" w:rsidP="00916FED" w:rsidR="00916FED">
      <w:pPr>
        <w:jc w:val="both"/>
      </w:pPr>
      <w:r>
        <w:t xml:space="preserve">Protiv ove odluke dopuštena je žalba </w:t>
      </w:r>
    </w:p>
    <w:p w:rsidRDefault="00916FED" w:rsidP="00916FED" w:rsidR="00916FED">
      <w:pPr>
        <w:jc w:val="both"/>
      </w:pPr>
      <w:r>
        <w:t>Visokom trgovačkom sudu u Zagrebu u</w:t>
      </w:r>
    </w:p>
    <w:p w:rsidRDefault="00916FED" w:rsidP="00916FED" w:rsidR="00916FED">
      <w:pPr>
        <w:jc w:val="both"/>
      </w:pPr>
      <w:r>
        <w:t>roku od 8 dana po prijemu prijepisa ove</w:t>
      </w:r>
    </w:p>
    <w:p w:rsidRDefault="00916FED" w:rsidP="00916FED" w:rsidR="00916FED">
      <w:pPr>
        <w:jc w:val="both"/>
      </w:pPr>
      <w:r>
        <w:t>odluke putem ovoga suda u 3 primjerka.</w:t>
      </w:r>
    </w:p>
    <w:p w:rsidRDefault="00FF2057" w:rsidP="00916FED" w:rsidR="00FF2057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C010D0" w:rsidP="00185A38" w:rsidR="00C010D0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</w:p>
    <w:p w:rsidRDefault="00561EB5" w:rsidP="00185A38" w:rsidR="00561EB5">
      <w:pPr>
        <w:jc w:val="both"/>
      </w:pPr>
      <w:r>
        <w:lastRenderedPageBreak/>
        <w:t>DNA:</w:t>
      </w:r>
    </w:p>
    <w:p w:rsidRDefault="00561EB5" w:rsidP="00185A38" w:rsidR="00561EB5">
      <w:pPr>
        <w:jc w:val="both"/>
      </w:pPr>
      <w:r>
        <w:t>1.</w:t>
      </w:r>
      <w:r w:rsidRPr="00561EB5">
        <w:t xml:space="preserve"> </w:t>
      </w:r>
      <w:r>
        <w:t>e-Oglasna ploča</w:t>
      </w:r>
    </w:p>
    <w:p w:rsidRDefault="00561EB5" w:rsidP="00185A38" w:rsidR="00561EB5">
      <w:pPr>
        <w:jc w:val="both"/>
      </w:pPr>
      <w:r>
        <w:t xml:space="preserve">2. </w:t>
      </w:r>
      <w:r w:rsidRPr="00561EB5">
        <w:t>BONACA d.o.o., Slavonska 9A, Slavonski Brod</w:t>
      </w:r>
    </w:p>
    <w:p w:rsidRDefault="00561EB5" w:rsidP="00185A38" w:rsidR="00561EB5">
      <w:pPr>
        <w:jc w:val="both"/>
      </w:pPr>
      <w:r>
        <w:t>2. FINA RC OSIJEK</w:t>
      </w:r>
    </w:p>
    <w:sectPr w:rsidR="00561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B77" w:rsidP="00205682" w:rsidR="003C7B77">
      <w:r>
        <w:separator/>
      </w:r>
    </w:p>
  </w:endnote>
  <w:endnote w:id="0" w:type="continuationSeparator">
    <w:p w:rsidRDefault="003C7B77" w:rsidP="00205682" w:rsidR="003C7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7689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B77" w:rsidP="00205682" w:rsidR="003C7B77">
      <w:r>
        <w:separator/>
      </w:r>
    </w:p>
  </w:footnote>
  <w:footnote w:id="0" w:type="continuationSeparator">
    <w:p w:rsidRDefault="003C7B77" w:rsidP="00205682" w:rsidR="003C7B7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34664"/>
    <w:rsid w:val="00044535"/>
    <w:rsid w:val="00060ACD"/>
    <w:rsid w:val="00075C99"/>
    <w:rsid w:val="00087689"/>
    <w:rsid w:val="00095504"/>
    <w:rsid w:val="00095FE6"/>
    <w:rsid w:val="000B5B5D"/>
    <w:rsid w:val="000B7CC7"/>
    <w:rsid w:val="000D3074"/>
    <w:rsid w:val="000E7F6A"/>
    <w:rsid w:val="001303DC"/>
    <w:rsid w:val="001770AF"/>
    <w:rsid w:val="00185A38"/>
    <w:rsid w:val="001E2C0E"/>
    <w:rsid w:val="00205682"/>
    <w:rsid w:val="0022185E"/>
    <w:rsid w:val="00250942"/>
    <w:rsid w:val="002575A9"/>
    <w:rsid w:val="002712EF"/>
    <w:rsid w:val="002C48E4"/>
    <w:rsid w:val="00302C74"/>
    <w:rsid w:val="00332905"/>
    <w:rsid w:val="003677E2"/>
    <w:rsid w:val="00387946"/>
    <w:rsid w:val="003A746F"/>
    <w:rsid w:val="003B0577"/>
    <w:rsid w:val="003C7B77"/>
    <w:rsid w:val="00411C01"/>
    <w:rsid w:val="00463647"/>
    <w:rsid w:val="004808D0"/>
    <w:rsid w:val="004E0C85"/>
    <w:rsid w:val="00525932"/>
    <w:rsid w:val="00533481"/>
    <w:rsid w:val="00537A48"/>
    <w:rsid w:val="00561EB5"/>
    <w:rsid w:val="005771B1"/>
    <w:rsid w:val="005D027B"/>
    <w:rsid w:val="005D5126"/>
    <w:rsid w:val="005D547C"/>
    <w:rsid w:val="00606325"/>
    <w:rsid w:val="006671F6"/>
    <w:rsid w:val="006A06A7"/>
    <w:rsid w:val="006C766C"/>
    <w:rsid w:val="006D0B22"/>
    <w:rsid w:val="006E7649"/>
    <w:rsid w:val="006E7700"/>
    <w:rsid w:val="007306F5"/>
    <w:rsid w:val="0073706B"/>
    <w:rsid w:val="00794C09"/>
    <w:rsid w:val="007A2DA0"/>
    <w:rsid w:val="00817F3B"/>
    <w:rsid w:val="00826A6E"/>
    <w:rsid w:val="0084232E"/>
    <w:rsid w:val="008619ED"/>
    <w:rsid w:val="008E3F56"/>
    <w:rsid w:val="008E5A5B"/>
    <w:rsid w:val="008E77A4"/>
    <w:rsid w:val="00904DF6"/>
    <w:rsid w:val="00910B53"/>
    <w:rsid w:val="00916FED"/>
    <w:rsid w:val="00963BA0"/>
    <w:rsid w:val="009A2B26"/>
    <w:rsid w:val="009A3098"/>
    <w:rsid w:val="009B731C"/>
    <w:rsid w:val="009C193D"/>
    <w:rsid w:val="009F20F7"/>
    <w:rsid w:val="00A01042"/>
    <w:rsid w:val="00A27F6A"/>
    <w:rsid w:val="00A41137"/>
    <w:rsid w:val="00AD28B0"/>
    <w:rsid w:val="00B01F3F"/>
    <w:rsid w:val="00B05E01"/>
    <w:rsid w:val="00B946FF"/>
    <w:rsid w:val="00B955C8"/>
    <w:rsid w:val="00BA58FB"/>
    <w:rsid w:val="00BB78B4"/>
    <w:rsid w:val="00BC20CC"/>
    <w:rsid w:val="00BD23DD"/>
    <w:rsid w:val="00BF2185"/>
    <w:rsid w:val="00C010D0"/>
    <w:rsid w:val="00C1294E"/>
    <w:rsid w:val="00C16586"/>
    <w:rsid w:val="00C16B04"/>
    <w:rsid w:val="00C3687D"/>
    <w:rsid w:val="00C37287"/>
    <w:rsid w:val="00C377D8"/>
    <w:rsid w:val="00C838EB"/>
    <w:rsid w:val="00C90370"/>
    <w:rsid w:val="00C90A10"/>
    <w:rsid w:val="00CB769A"/>
    <w:rsid w:val="00CC6FC0"/>
    <w:rsid w:val="00D35CD5"/>
    <w:rsid w:val="00D360FD"/>
    <w:rsid w:val="00D64578"/>
    <w:rsid w:val="00DC0B7C"/>
    <w:rsid w:val="00DC0E27"/>
    <w:rsid w:val="00DE0C1B"/>
    <w:rsid w:val="00DE1287"/>
    <w:rsid w:val="00DE3007"/>
    <w:rsid w:val="00E219EC"/>
    <w:rsid w:val="00E26032"/>
    <w:rsid w:val="00E272CE"/>
    <w:rsid w:val="00E33F81"/>
    <w:rsid w:val="00E34937"/>
    <w:rsid w:val="00E81AD2"/>
    <w:rsid w:val="00F23512"/>
    <w:rsid w:val="00F32C0F"/>
    <w:rsid w:val="00F81C90"/>
    <w:rsid w:val="00F85B32"/>
    <w:rsid w:val="00FA2330"/>
    <w:rsid w:val="00FB0CC6"/>
    <w:rsid w:val="00FB2744"/>
    <w:rsid w:val="00FC2ECD"/>
    <w:rsid w:val="00FE6EE2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53510.38</izvorni_sadrzaj>
    <derivirana_varijabla naziv="DomainObject.Predmet.InicijalnaVrijednost_1">53510.38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St-2232/2016</izvorni_sadrzaj>
    <derivirana_varijabla naziv="DomainObject.Predmet.OznakaBroj_1">St-2232/2016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 SZ</izvorni_sadrzaj>
    <derivirana_varijabla naziv="DomainObject.Predmet.PrimjedbaSuca_1">čl. 110  st.1   SZ</derivirana_varijabla>
  </DomainObject.Predmet.PrimjedbaSuca>
  <DomainObject.Predmet.ProtustrankaFormated>
    <izvorni_sadrzaj>  BONACA, d. o. o. za građevinarstvo, ugostiteljstvo, trgovinu i usluge</izvorni_sadrzaj>
    <derivirana_varijabla naziv="DomainObject.Predmet.ProtustrankaFormated_1">  BONACA, d. o. o. za građevinarstvo, ugostiteljstvo, trgovinu i usluge</derivirana_varijabla>
  </DomainObject.Predmet.ProtustrankaFormated>
  <DomainObject.Predmet.ProtustrankaFormatedOIB>
    <izvorni_sadrzaj>  BONACA, d. o. o. za građevinarstvo, ugostiteljstvo, trgovinu i usluge, OIB 63901325126</izvorni_sadrzaj>
    <derivirana_varijabla naziv="DomainObject.Predmet.ProtustrankaFormatedOIB_1">  BONACA, d. o. o. za građevinarstvo, ugostiteljstvo, trgovinu i usluge, OIB 63901325126</derivirana_varijabla>
  </DomainObject.Predmet.ProtustrankaFormatedOIB>
  <DomainObject.Predmet.ProtustrankaFormatedWithAdress>
    <izvorni_sadrzaj> BONACA, d. o. o. za građevinarstvo, ugostiteljstvo, trgovinu i usluge, Slavonska 9A, 35000 Slavonski Brod</izvorni_sadrzaj>
    <derivirana_varijabla naziv="DomainObject.Predmet.ProtustrankaFormatedWithAdress_1"> BONACA, d. o. o. za građevinarstvo, ugostiteljstvo, trgovinu i usluge, Slavonska 9A, 35000 Slavonski Brod</derivirana_varijabla>
  </DomainObject.Predmet.ProtustrankaFormatedWithAdress>
  <DomainObject.Predmet.ProtustrankaFormatedWithAdressOIB>
    <izvorni_sadrzaj> BONACA, d. o. o. za građevinarstvo, ugostiteljstvo, trgovinu i usluge, OIB 63901325126, Slavonska 9A, 35000 Slavonski Brod</izvorni_sadrzaj>
    <derivirana_varijabla naziv="DomainObject.Predmet.ProtustrankaFormatedWithAdressOIB_1"> BONACA, d. o. o. za građevinarstvo, ugostiteljstvo, trgovinu i usluge, OIB 63901325126, Slavonska 9A, 35000 Slavonski Brod</derivirana_varijabla>
  </DomainObject.Predmet.ProtustrankaFormatedWithAdressOIB>
  <DomainObject.Predmet.ProtustrankaWithAdress>
    <izvorni_sadrzaj>BONACA, d. o. o. za građevinarstvo, ugostiteljstvo, trgovinu i usluge Slavonska 9A, 35000 Slavonski Brod</izvorni_sadrzaj>
    <derivirana_varijabla naziv="DomainObject.Predmet.ProtustrankaWithAdress_1">BONACA, d. o. o. za građevinarstvo, ugostiteljstvo, trgovinu i usluge Slavonska 9A, 35000 Slavonski Brod</derivirana_varijabla>
  </DomainObject.Predmet.ProtustrankaWithAdress>
  <DomainObject.Predmet.ProtustrankaWithAdressOIB>
    <izvorni_sadrzaj>BONACA, d. o. o. za građevinarstvo, ugostiteljstvo, trgovinu i usluge, OIB 63901325126, Slavonska 9A, 35000 Slavonski Brod</izvorni_sadrzaj>
    <derivirana_varijabla naziv="DomainObject.Predmet.ProtustrankaWithAdressOIB_1">BONACA, d. o. o. za građevinarstvo, ugostiteljstvo, trgovinu i usluge, OIB 63901325126, Slavonska 9A, 35000 Slavonski Brod</derivirana_varijabla>
  </DomainObject.Predmet.ProtustrankaWithAdressOIB>
  <DomainObject.Predmet.ProtustrankaNazivFormated>
    <izvorni_sadrzaj>BONACA, d. o. o. za građevinarstvo, ugostiteljstvo, trgovinu i usluge</izvorni_sadrzaj>
    <derivirana_varijabla naziv="DomainObject.Predmet.ProtustrankaNazivFormated_1">BONACA, d. o. o. za građevinarstvo, ugostiteljstvo, trgovinu i usluge</derivirana_varijabla>
  </DomainObject.Predmet.ProtustrankaNazivFormated>
  <DomainObject.Predmet.ProtustrankaNazivFormatedOIB>
    <izvorni_sadrzaj>BONACA, d. o. o. za građevinarstvo, ugostiteljstvo, trgovinu i usluge, OIB 63901325126</izvorni_sadrzaj>
    <derivirana_varijabla naziv="DomainObject.Predmet.ProtustrankaNazivFormatedOIB_1">BONACA, d. o. o. za građevinarstvo, ugostiteljstvo, trgovinu i usluge, OIB 63901325126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BONACA, d. o. o. za građevinarstvo, ugostiteljstvo, trgovinu i usluge</item>
    </izvorni_sadrzaj>
    <derivirana_varijabla naziv="DomainObject.Predmet.ProtuStrankaListFormated_1">
      <item>BONACA, d. o. o. za građevinarstvo, ugostiteljstvo, trgovinu i usluge</item>
    </derivirana_varijabla>
  </DomainObject.Predmet.ProtuStrankaListFormated>
  <DomainObject.Predmet.ProtuStrankaListFormatedOIB>
    <izvorni_sadrzaj>
      <item>BONACA, d. o. o. za građevinarstvo, ugostiteljstvo, trgovinu i usluge, OIB 63901325126</item>
    </izvorni_sadrzaj>
    <derivirana_varijabla naziv="DomainObject.Predmet.ProtuStrankaListFormatedOIB_1">
      <item>BONACA, d. o. o. za građevinarstvo, ugostiteljstvo, trgovinu i usluge, OIB 63901325126</item>
    </derivirana_varijabla>
  </DomainObject.Predmet.ProtuStrankaListFormatedOIB>
  <DomainObject.Predmet.ProtuStrankaListFormatedWithAdress>
    <izvorni_sadrzaj>
      <item>BONACA, d. o. o. za građevinarstvo, ugostiteljstvo, trgovinu i usluge, Slavonska 9A, 35000 Slavonski Brod</item>
    </izvorni_sadrzaj>
    <derivirana_varijabla naziv="DomainObject.Predmet.ProtuStrankaListFormatedWithAdress_1">
      <item>BONACA, d. o. o. za građevinarstvo, ugostiteljstvo, trgovinu i usluge, Slavonska 9A, 35000 Slavonski Brod</item>
    </derivirana_varijabla>
  </DomainObject.Predmet.ProtuStrankaListFormatedWithAdress>
  <DomainObject.Predmet.ProtuStrankaListFormatedWithAdressOIB>
    <izvorni_sadrzaj>
      <item>BONACA, d. o. o. za građevinarstvo, ugostiteljstvo, trgovinu i usluge, OIB 63901325126, Slavonska 9A, 35000 Slavonski Brod</item>
    </izvorni_sadrzaj>
    <derivirana_varijabla naziv="DomainObject.Predmet.ProtuStrankaListFormatedWithAdressOIB_1">
      <item>BONACA, d. o. o. za građevinarstvo, ugostiteljstvo, trgovinu i usluge, OIB 63901325126, Slavonska 9A, 35000 Slavonski Brod</item>
    </derivirana_varijabla>
  </DomainObject.Predmet.ProtuStrankaListFormatedWithAdressOIB>
  <DomainObject.Predmet.ProtuStrankaListNazivFormated>
    <izvorni_sadrzaj>
      <item>BONACA, d. o. o. za građevinarstvo, ugostiteljstvo, trgovinu i usluge</item>
    </izvorni_sadrzaj>
    <derivirana_varijabla naziv="DomainObject.Predmet.ProtuStrankaListNazivFormated_1">
      <item>BONACA, d. o. o. za građevinarstvo, ugostiteljstvo, trgovinu i usluge</item>
    </derivirana_varijabla>
  </DomainObject.Predmet.ProtuStrankaListNazivFormated>
  <DomainObject.Predmet.ProtuStrankaListNazivFormatedOIB>
    <izvorni_sadrzaj>
      <item>BONACA, d. o. o. za građevinarstvo, ugostiteljstvo, trgovinu i usluge, OIB 63901325126</item>
    </izvorni_sadrzaj>
    <derivirana_varijabla naziv="DomainObject.Predmet.ProtuStrankaListNazivFormatedOIB_1">
      <item>BONACA, d. o. o. za građevinarstvo, ugostiteljstvo, trgovinu i usluge, OIB 63901325126</item>
    </derivirana_varijabla>
  </DomainObject.Predmet.ProtuStrankaListNazivFormatedOIB>
  <DomainObject.Predmet.OstaliListFormated>
    <izvorni_sadrzaj>
      <item>Miroslav Marić</item>
    </izvorni_sadrzaj>
    <derivirana_varijabla naziv="DomainObject.Predmet.OstaliListFormated_1">
      <item>Miroslav Marić</item>
    </derivirana_varijabla>
  </DomainObject.Predmet.OstaliListFormated>
  <DomainObject.Predmet.OstaliListFormatedOIB>
    <izvorni_sadrzaj>
      <item>Miroslav Marić</item>
    </izvorni_sadrzaj>
    <derivirana_varijabla naziv="DomainObject.Predmet.OstaliListFormatedOIB_1">
      <item>Miroslav Marić</item>
    </derivirana_varijabla>
  </DomainObject.Predmet.OstaliListFormatedOIB>
  <DomainObject.Predmet.OstaliListFormatedWithAdress>
    <izvorni_sadrzaj>
      <item>Miroslav Marić</item>
    </izvorni_sadrzaj>
    <derivirana_varijabla naziv="DomainObject.Predmet.OstaliListFormatedWithAdress_1">
      <item>Miroslav Marić</item>
    </derivirana_varijabla>
  </DomainObject.Predmet.OstaliListFormatedWithAdress>
  <DomainObject.Predmet.OstaliListFormatedWithAdressOIB>
    <izvorni_sadrzaj>
      <item>Miroslav Marić</item>
    </izvorni_sadrzaj>
    <derivirana_varijabla naziv="DomainObject.Predmet.OstaliListFormatedWithAdressOIB_1">
      <item>Miroslav Marić</item>
    </derivirana_varijabla>
  </DomainObject.Predmet.OstaliListFormatedWithAdressOIB>
  <DomainObject.Predmet.OstaliListNazivFormated>
    <izvorni_sadrzaj>
      <item>Miroslav Marić</item>
    </izvorni_sadrzaj>
    <derivirana_varijabla naziv="DomainObject.Predmet.OstaliListNazivFormated_1">
      <item>Miroslav Marić</item>
    </derivirana_varijabla>
  </DomainObject.Predmet.OstaliListNazivFormated>
  <DomainObject.Predmet.OstaliListNazivFormatedOIB>
    <izvorni_sadrzaj>
      <item>Miroslav Marić</item>
    </izvorni_sadrzaj>
    <derivirana_varijabla naziv="DomainObject.Predmet.OstaliListNazivFormatedOIB_1">
      <item>Miroslav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BONACA, d. o. o. za građevinarstvo, ugostiteljstvo, trgovinu i usluge</izvorni_sadrzaj>
    <derivirana_varijabla naziv="DomainObject.Predmet.ProtustrankaIDrugi_1">BONACA, d. o. o. za građevinarstvo,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BONACA, d. o. o. za građevinarstvo, ugostiteljstvo, trgovinu i usluge, OIB 63901325126, Slavonska 9A, 35000 Slavonski Brod</izvorni_sadrzaj>
    <derivirana_varijabla naziv="DomainObject.Predmet.ProtustrankaIDrugiAdressOIB_1">BONACA, d. o. o. za građevinarstvo, ugostiteljstvo, trgovinu i usluge, OIB 63901325126, Slavonska 9A,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BONACA, d. o. o. za građevinarstvo, ugostiteljstvo, trgovinu i usluge</item>
      <item>Miroslav Marić</item>
    </izvorni_sadrzaj>
    <derivirana_varijabla naziv="DomainObject.Predmet.SudioniciListNaziv_1">
      <item>Financijska agencija</item>
      <item>BONACA, d. o. o. za građevinarstvo, ugostiteljstvo, trgovinu i usluge</item>
      <item>Miroslav Marić</item>
    </derivirana_varijabla>
  </DomainObject.Predmet.SudioniciListNaziv>
  <DomainObject.Predmet.SudioniciListAdressOIB>
    <izvorni_sadrzaj>
      <item>Financijska agencija, OIB 85821130368, Ulica grada Vukovara 70,10000 Zagreb</item>
      <item>BONACA, d. o. o. za građevinarstvo, ugostiteljstvo, trgovinu i usluge, OIB 63901325126, Slavonska 9A,35000 Slavonski Brod</item>
      <item>Miroslav Marić</item>
    </izvorni_sadrzaj>
    <derivirana_varijabla naziv="DomainObject.Predmet.SudioniciListAdressOIB_1">
      <item>Financijska agencija, OIB 85821130368, Ulica grada Vukovara 70,10000 Zagreb</item>
      <item>BONACA, d. o. o. za građevinarstvo, ugostiteljstvo, trgovinu i usluge, OIB 63901325126, Slavonska 9A,35000 Slavonski Brod</item>
      <item>Miroslav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63901325126</item>
      <item>, OIB null</item>
    </izvorni_sadrzaj>
    <derivirana_varijabla naziv="DomainObject.Predmet.SudioniciListNazivOIB_1">
      <item>, OIB 85821130368</item>
      <item>, OIB 63901325126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473</properties:Words>
  <properties:Characters>2392</properties:Characters>
  <properties:Lines>99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2018-09-25T10:04:00Z</dcterms:created>
  <dc:creator>Blaženka Čonka</dc:creator>
  <cp:lastModifiedBy>wsadmin</cp:lastModifiedBy>
  <cp:lastPrinted>2017-12-14T12:50:00Z</cp:lastPrinted>
  <dcterms:modified xmlns:xsi="http://www.w3.org/2001/XMLSchema-instance" xsi:type="dcterms:W3CDTF">2018-09-25T10:18:00Z</dcterms:modified>
  <cp:revision>16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 POSTUPKA PO ČL. 128. ST. 9. St-2232-2016 25.09.2018..docx)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