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fb80b" w14:paraId="24fb80b" w:rsidRDefault="00B401D0" w:rsidP="00B401D0" w:rsidR="002275E2" w:rsidRPr="00B401D0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9F4820">
        <w:rPr>
          <w:rFonts w:cs="Times New Roman" w:hAnsi="Times New Roman" w:ascii="Times New Roman"/>
          <w:i w:val="false"/>
          <w:sz w:val="24"/>
          <w:szCs w:val="24"/>
        </w:rPr>
        <w:t>1</w:t>
      </w:r>
      <w:r w:rsidR="007A2566">
        <w:rPr>
          <w:rFonts w:cs="Times New Roman" w:hAnsi="Times New Roman" w:ascii="Times New Roman"/>
          <w:i w:val="false"/>
          <w:sz w:val="24"/>
          <w:szCs w:val="24"/>
        </w:rPr>
        <w:t>71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8A6839" w:rsidR="008A6839" w:rsidRPr="008A6839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2275E2" w:rsidP="00A77D41" w:rsid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77D41" w:rsidP="00A77D41" w:rsidR="00A77D41" w:rsidRPr="00A77D41"/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7A2566" w:rsidRPr="007A2566">
        <w:t xml:space="preserve">EMPORIUM d.o.o. "u stečaju" za trgovinu, turizam i ugostiteljstvo, Dubrovnik, Iva Dulčića 16, MBS: 090001666, OIB: 72461862791 zastupano po stečajnom upravitelju Zdravku </w:t>
      </w:r>
      <w:proofErr w:type="spellStart"/>
      <w:r w:rsidR="007A2566" w:rsidRPr="007A2566">
        <w:t>Tešić</w:t>
      </w:r>
      <w:proofErr w:type="spellEnd"/>
      <w:r w:rsidR="007A2566" w:rsidRPr="007A2566">
        <w:t xml:space="preserve"> iz Ogulina</w:t>
      </w:r>
      <w:r w:rsidR="00452088">
        <w:t xml:space="preserve">, dana </w:t>
      </w:r>
      <w:r w:rsidR="008A6839">
        <w:t>2</w:t>
      </w:r>
      <w:r w:rsidR="007A2566">
        <w:t>7</w:t>
      </w:r>
      <w:r w:rsidR="00FF68CD" w:rsidRPr="00FF68CD">
        <w:t xml:space="preserve">. </w:t>
      </w:r>
      <w:r w:rsidR="00452088">
        <w:t>rujn</w:t>
      </w:r>
      <w:r w:rsidR="00FF68CD" w:rsidRPr="00FF68CD">
        <w:t>a</w:t>
      </w:r>
      <w:r w:rsidR="00FF68CD">
        <w:t xml:space="preserve"> 2016.g.</w:t>
      </w:r>
    </w:p>
    <w:p w:rsidRDefault="00EA3334" w:rsidP="00D30FFE" w:rsidR="00EA3334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7A2566" w:rsidR="002A38D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7A2566" w:rsidRPr="007A2566">
        <w:t xml:space="preserve">Zdravko </w:t>
      </w:r>
      <w:proofErr w:type="spellStart"/>
      <w:r w:rsidR="007A2566" w:rsidRPr="007A2566">
        <w:t>Tešić</w:t>
      </w:r>
      <w:proofErr w:type="spellEnd"/>
      <w:r w:rsidR="007A2566" w:rsidRPr="007A2566">
        <w:t xml:space="preserve">, Ogulin, </w:t>
      </w:r>
      <w:proofErr w:type="spellStart"/>
      <w:r w:rsidR="007A2566" w:rsidRPr="007A2566">
        <w:t>Bukovnik</w:t>
      </w:r>
      <w:proofErr w:type="spellEnd"/>
      <w:r w:rsidR="007A2566" w:rsidRPr="007A2566">
        <w:t xml:space="preserve"> 36, OIB: 70123627818</w:t>
      </w:r>
      <w:r w:rsidR="009F4820">
        <w:t xml:space="preserve"> </w:t>
      </w:r>
      <w:r>
        <w:t xml:space="preserve">u roku osam dana </w:t>
      </w:r>
      <w:r w:rsidR="009F4820">
        <w:t xml:space="preserve">u spis dostaviti izvješće </w:t>
      </w:r>
      <w:r w:rsidR="009F4820" w:rsidRPr="009F4820">
        <w:t>o tijeku stečajnoga postupka i o stanju stečajne mase</w:t>
      </w:r>
      <w:r w:rsidR="009F4820">
        <w:t xml:space="preserve">, te se posebno očitovati o </w:t>
      </w:r>
      <w:r w:rsidR="007A2566">
        <w:t xml:space="preserve">postupku pronalaženja </w:t>
      </w:r>
      <w:r w:rsidR="00B401D0">
        <w:t>nestale ili prijavi ukradene brodice oznake 320 MA, duljine 6,55m, godine gradnje 1999., snage motora 176,64 KW</w:t>
      </w:r>
      <w:r w:rsidR="009F4820">
        <w:t>.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B401D0" w:rsidP="00F076DC" w:rsidR="00B401D0">
      <w:pPr>
        <w:ind w:firstLine="708"/>
        <w:jc w:val="both"/>
      </w:pPr>
    </w:p>
    <w:p w:rsidRDefault="00B401D0" w:rsidP="00B401D0" w:rsidR="00452088">
      <w:pPr>
        <w:ind w:firstLine="708"/>
        <w:jc w:val="both"/>
      </w:pPr>
      <w:r>
        <w:t xml:space="preserve">Sud nije našao informacije u spisu o pokrenutom </w:t>
      </w:r>
      <w:r w:rsidRPr="00B401D0">
        <w:t xml:space="preserve">postupku pronalaženja nestale ili </w:t>
      </w:r>
      <w:r>
        <w:t xml:space="preserve">možda </w:t>
      </w:r>
      <w:r w:rsidRPr="00B401D0">
        <w:t>prijavi ukradene brodice oznake 320 MA, duljine 6,55m, godine gradnje 1999., snage motora 176,64 KW</w:t>
      </w:r>
      <w:r>
        <w:t>, pa s</w:t>
      </w:r>
      <w:r w:rsidR="00452088">
        <w:t>lijedom iznesenog, na temelju spomenutih odredbi, odlučeno je kao u izreci zaključka.</w:t>
      </w:r>
    </w:p>
    <w:p w:rsidRDefault="00452088" w:rsidP="008A6839" w:rsidR="00452088" w:rsidRPr="00FD23BA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8A6839">
        <w:rPr>
          <w:b/>
        </w:rPr>
        <w:t>2</w:t>
      </w:r>
      <w:r w:rsidR="00B401D0">
        <w:rPr>
          <w:b/>
        </w:rPr>
        <w:t>7</w:t>
      </w:r>
      <w:r w:rsidR="00FD23BA" w:rsidRPr="00FD23BA">
        <w:rPr>
          <w:b/>
        </w:rPr>
        <w:t>. rujn</w:t>
      </w:r>
      <w:r w:rsidRPr="00FD23BA">
        <w:rPr>
          <w:b/>
        </w:rPr>
        <w:t>a 2016. godine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FD23BA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  <w:t>Katarina Franković, v.r.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FD23BA" w:rsidP="00452088" w:rsidR="00FD23BA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452088" w:rsidR="00452088">
      <w:pPr>
        <w:jc w:val="both"/>
      </w:pPr>
      <w:r>
        <w:t>-</w:t>
      </w:r>
      <w:r>
        <w:tab/>
        <w:t>stečajnom upravitelju</w:t>
      </w:r>
    </w:p>
    <w:p w:rsidRDefault="002861BF" w:rsidP="00B401D0" w:rsidR="002861BF" w:rsidRPr="00AA650B">
      <w:pPr>
        <w:jc w:val="both"/>
      </w:pPr>
    </w:p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01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proofErr w:type="spellStart"/>
    <w:r w:rsidRPr="00FD23BA">
      <w:t>Posl</w:t>
    </w:r>
    <w:proofErr w:type="spellEnd"/>
    <w:r w:rsidRPr="00FD23BA">
      <w:t>. br. 18 St-</w:t>
    </w:r>
    <w:r w:rsidR="008A6839">
      <w:t>178</w:t>
    </w:r>
    <w:r w:rsidRPr="00FD23BA">
      <w:t>/2016</w:t>
    </w:r>
    <w:r w:rsidR="008A6839">
      <w:t>-26</w:t>
    </w:r>
    <w:r w:rsidRPr="00FD23BA">
      <w:t xml:space="preserve">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61BF"/>
    <w:rsid w:val="00291E84"/>
    <w:rsid w:val="00292FE3"/>
    <w:rsid w:val="002A38D9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A6839"/>
    <w:rsid w:val="008B029A"/>
    <w:rsid w:val="008C10A1"/>
    <w:rsid w:val="008D3980"/>
    <w:rsid w:val="00900A88"/>
    <w:rsid w:val="009047CC"/>
    <w:rsid w:val="0090622A"/>
    <w:rsid w:val="00924513"/>
    <w:rsid w:val="009640C5"/>
    <w:rsid w:val="0097520F"/>
    <w:rsid w:val="009A25A7"/>
    <w:rsid w:val="009E441E"/>
    <w:rsid w:val="009F4820"/>
    <w:rsid w:val="00A246E5"/>
    <w:rsid w:val="00A64506"/>
    <w:rsid w:val="00A77D41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01D0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3C8B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39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9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98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9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9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39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9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98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9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9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St-599/15</izvorni_sadrzaj>
    <derivirana_varijabla naziv="DomainObject.Predmet.Opis_1">Nastavak postupka nakon obustave
skrać. steč. postupka St-599/15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St-171/2016</izvorni_sadrzaj>
    <derivirana_varijabla naziv="DomainObject.Predmet.OznakaBroj_1">St-171/2016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EMPORIUM d.o.o. za trgovinu, turizam i ugostiteljstvo</izvorni_sadrzaj>
    <derivirana_varijabla naziv="DomainObject.Predmet.ProtustrankaFormated_1">  EMPORIUM d.o.o. za trgovinu, turizam i ugostiteljstvo</derivirana_varijabla>
  </DomainObject.Predmet.ProtustrankaFormated>
  <DomainObject.Predmet.ProtustrankaFormatedOIB>
    <izvorni_sadrzaj>  EMPORIUM d.o.o. za trgovinu, turizam i ugostiteljstvo, OIB 72461862791</izvorni_sadrzaj>
    <derivirana_varijabla naziv="DomainObject.Predmet.ProtustrankaFormatedOIB_1">  EMPORIUM d.o.o. za trgovinu, turizam i ugostiteljstvo, OIB 72461862791</derivirana_varijabla>
  </DomainObject.Predmet.ProtustrankaFormatedOIB>
  <DomainObject.Predmet.ProtustrankaFormatedWithAdress>
    <izvorni_sadrzaj> EMPORIUM d.o.o. za trgovinu, turizam i ugostiteljstvo, Iva Dulčića 16, 20000 Dubrovnik</izvorni_sadrzaj>
    <derivirana_varijabla naziv="DomainObject.Predmet.ProtustrankaFormatedWithAdress_1"> EMPORIUM d.o.o. za trgovinu, turizam i ugostiteljstvo, Iva Dulčića 16, 20000 Dubrovnik</derivirana_varijabla>
  </DomainObject.Predmet.ProtustrankaFormatedWithAdress>
  <DomainObject.Predmet.ProtustrankaFormatedWithAdressOIB>
    <izvorni_sadrzaj> EMPORIUM d.o.o. za trgovinu, turizam i ugostiteljstvo, OIB 72461862791, Iva Dulčića 16, 20000 Dubrovnik</izvorni_sadrzaj>
    <derivirana_varijabla naziv="DomainObject.Predmet.ProtustrankaFormatedWithAdressOIB_1"> EMPORIUM d.o.o. za trgovinu, turizam i ugostiteljstvo, OIB 72461862791, Iva Dulčića 16, 20000 Dubrovnik</derivirana_varijabla>
  </DomainObject.Predmet.ProtustrankaFormatedWithAdressOIB>
  <DomainObject.Predmet.ProtustrankaWithAdress>
    <izvorni_sadrzaj>EMPORIUM d.o.o. za trgovinu, turizam i ugostiteljstvo Iva Dulčića 16, 20000 Dubrovnik</izvorni_sadrzaj>
    <derivirana_varijabla naziv="DomainObject.Predmet.ProtustrankaWithAdress_1">EMPORIUM d.o.o. za trgovinu, turizam i ugostiteljstvo Iva Dulčića 16, 20000 Dubrovnik</derivirana_varijabla>
  </DomainObject.Predmet.ProtustrankaWithAdress>
  <DomainObject.Predmet.ProtustrankaWithAdressOIB>
    <izvorni_sadrzaj>EMPORIUM d.o.o. za trgovinu, turizam i ugostiteljstvo, OIB 72461862791, Iva Dulčića 16, 20000 Dubrovnik</izvorni_sadrzaj>
    <derivirana_varijabla naziv="DomainObject.Predmet.ProtustrankaWithAdressOIB_1">EMPORIUM d.o.o. za trgovinu, turizam i ugostiteljstvo, OIB 72461862791, Iva Dulčića 16, 20000 Dubrovnik</derivirana_varijabla>
  </DomainObject.Predmet.ProtustrankaWithAdressOIB>
  <DomainObject.Predmet.ProtustrankaNazivFormated>
    <izvorni_sadrzaj>EMPORIUM d.o.o. za trgovinu, turizam i ugostiteljstvo</izvorni_sadrzaj>
    <derivirana_varijabla naziv="DomainObject.Predmet.ProtustrankaNazivFormated_1">EMPORIUM d.o.o. za trgovinu, turizam i ugostiteljstvo</derivirana_varijabla>
  </DomainObject.Predmet.ProtustrankaNazivFormated>
  <DomainObject.Predmet.ProtustrankaNazivFormatedOIB>
    <izvorni_sadrzaj>EMPORIUM d.o.o. za trgovinu, turizam i ugostiteljstvo, OIB 72461862791</izvorni_sadrzaj>
    <derivirana_varijabla naziv="DomainObject.Predmet.ProtustrankaNazivFormatedOIB_1">EMPORIUM d.o.o. za trgovinu, turizam i ugostiteljstvo, OIB 72461862791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EMPORIUM d.o.o. za trgovinu, turizam i ugostiteljstvo</item>
    </izvorni_sadrzaj>
    <derivirana_varijabla naziv="DomainObject.Predmet.ProtuStrankaListFormated_1">
      <item>EMPORIUM d.o.o. za trgovinu, turizam i ugostiteljstvo</item>
    </derivirana_varijabla>
  </DomainObject.Predmet.ProtuStrankaListFormated>
  <DomainObject.Predmet.ProtuStrankaListFormatedOIB>
    <izvorni_sadrzaj>
      <item>EMPORIUM d.o.o. za trgovinu, turizam i ugostiteljstvo, OIB 72461862791</item>
    </izvorni_sadrzaj>
    <derivirana_varijabla naziv="DomainObject.Predmet.ProtuStrankaListFormatedOIB_1">
      <item>EMPORIUM d.o.o. za trgovinu, turizam i ugostiteljstvo, OIB 72461862791</item>
    </derivirana_varijabla>
  </DomainObject.Predmet.ProtuStrankaListFormatedOIB>
  <DomainObject.Predmet.ProtuStrankaListFormatedWithAdress>
    <izvorni_sadrzaj>
      <item>EMPORIUM d.o.o. za trgovinu, turizam i ugostiteljstvo, Iva Dulčića 16, 20000 Dubrovnik</item>
    </izvorni_sadrzaj>
    <derivirana_varijabla naziv="DomainObject.Predmet.ProtuStrankaListFormatedWithAdress_1">
      <item>EMPORIUM d.o.o. za trgovinu, turizam i ugostiteljstvo, Iva Dulčića 16, 20000 Dubrovnik</item>
    </derivirana_varijabla>
  </DomainObject.Predmet.ProtuStrankaListFormatedWithAdress>
  <DomainObject.Predmet.ProtuStrankaListFormatedWithAdressOIB>
    <izvorni_sadrzaj>
      <item>EMPORIUM d.o.o. za trgovinu, turizam i ugostiteljstvo, OIB 72461862791, Iva Dulčića 16, 20000 Dubrovnik</item>
    </izvorni_sadrzaj>
    <derivirana_varijabla naziv="DomainObject.Predmet.ProtuStrankaListFormatedWithAdressOIB_1">
      <item>EMPORIUM d.o.o. za trgovinu, turizam i ugostiteljstvo, OIB 72461862791, Iva Dulčića 16, 20000 Dubrovnik</item>
    </derivirana_varijabla>
  </DomainObject.Predmet.ProtuStrankaListFormatedWithAdressOIB>
  <DomainObject.Predmet.ProtuStrankaListNazivFormated>
    <izvorni_sadrzaj>
      <item>EMPORIUM d.o.o. za trgovinu, turizam i ugostiteljstvo</item>
    </izvorni_sadrzaj>
    <derivirana_varijabla naziv="DomainObject.Predmet.ProtuStrankaListNazivFormated_1">
      <item>EMPORIUM d.o.o. za trgovinu, turizam i ugostiteljstvo</item>
    </derivirana_varijabla>
  </DomainObject.Predmet.ProtuStrankaListNazivFormated>
  <DomainObject.Predmet.ProtuStrankaListNazivFormatedOIB>
    <izvorni_sadrzaj>
      <item>EMPORIUM d.o.o. za trgovinu, turizam i ugostiteljstvo, OIB 72461862791</item>
    </izvorni_sadrzaj>
    <derivirana_varijabla naziv="DomainObject.Predmet.ProtuStrankaListNazivFormatedOIB_1">
      <item>EMPORIUM d.o.o. za trgovinu, turizam i ugostiteljstvo, OIB 72461862791</item>
    </derivirana_varijabla>
  </DomainObject.Predmet.ProtuStrankaListNazivFormatedOIB>
  <DomainObject.Predmet.OstaliListFormated>
    <izvorni_sadrzaj>
      <item>Mato Marić</item>
      <item>Zdravko Tešić</item>
      <item>Tihan Hilje</item>
    </izvorni_sadrzaj>
    <derivirana_varijabla naziv="DomainObject.Predmet.OstaliListFormated_1">
      <item>Mato Marić</item>
      <item>Zdravko Tešić</item>
      <item>Tihan Hilje</item>
    </derivirana_varijabla>
  </DomainObject.Predmet.OstaliListFormated>
  <DomainObject.Predmet.OstaliListFormatedOIB>
    <izvorni_sadrzaj>
      <item>Mato Marić</item>
      <item>Zdravko Tešić</item>
      <item>Tihan Hilje</item>
    </izvorni_sadrzaj>
    <derivirana_varijabla naziv="DomainObject.Predmet.OstaliListFormatedOIB_1">
      <item>Mato Marić</item>
      <item>Zdravko Tešić</item>
      <item>Tihan Hilje</item>
    </derivirana_varijabla>
  </DomainObject.Predmet.OstaliListFormatedOIB>
  <DomainObject.Predmet.OstaliListFormatedWithAdress>
    <izvorni_sadrzaj>
      <item>Mato Marić</item>
      <item>Zdravko Tešić</item>
      <item>Tihan Hilje</item>
    </izvorni_sadrzaj>
    <derivirana_varijabla naziv="DomainObject.Predmet.OstaliListFormatedWithAdress_1">
      <item>Mato Marić</item>
      <item>Zdravko Tešić</item>
      <item>Tihan Hilje</item>
    </derivirana_varijabla>
  </DomainObject.Predmet.OstaliListFormatedWithAdress>
  <DomainObject.Predmet.OstaliListFormatedWithAdressOIB>
    <izvorni_sadrzaj>
      <item>Mato Marić</item>
      <item>Zdravko Tešić</item>
      <item>Tihan Hilje</item>
    </izvorni_sadrzaj>
    <derivirana_varijabla naziv="DomainObject.Predmet.OstaliListFormatedWithAdressOIB_1">
      <item>Mato Marić</item>
      <item>Zdravko Tešić</item>
      <item>Tihan Hilje</item>
    </derivirana_varijabla>
  </DomainObject.Predmet.OstaliListFormatedWithAdressOIB>
  <DomainObject.Predmet.OstaliListNazivFormated>
    <izvorni_sadrzaj>
      <item>Mato Marić</item>
      <item>Zdravko Tešić</item>
      <item>Tihan Hilje</item>
    </izvorni_sadrzaj>
    <derivirana_varijabla naziv="DomainObject.Predmet.OstaliListNazivFormated_1">
      <item>Mato Marić</item>
      <item>Zdravko Tešić</item>
      <item>Tihan Hilje</item>
    </derivirana_varijabla>
  </DomainObject.Predmet.OstaliListNazivFormated>
  <DomainObject.Predmet.OstaliListNazivFormatedOIB>
    <izvorni_sadrzaj>
      <item>Mato Marić</item>
      <item>Zdravko Tešić</item>
      <item>Tihan Hilje</item>
    </izvorni_sadrzaj>
    <derivirana_varijabla naziv="DomainObject.Predmet.OstaliListNazivFormatedOIB_1">
      <item>Mato Marić</item>
      <item>Zdravko Tešić</item>
      <item>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EMPORIUM d.o.o. za trgovinu, turizam i ugostiteljstvo</izvorni_sadrzaj>
    <derivirana_varijabla naziv="DomainObject.Predmet.ProtustrankaIDrugi_1">EMPORIUM d.o.o. za trgovinu, turizam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EMPORIUM d.o.o. za trgovinu, turizam i ugostiteljstvo, OIB 72461862791, Iva Dulčića 16, 20000 Dubrovnik</izvorni_sadrzaj>
    <derivirana_varijabla naziv="DomainObject.Predmet.ProtustrankaIDrugiAdressOIB_1">EMPORIUM d.o.o. za trgovinu, turizam i ugostiteljstvo, OIB 72461862791, Iva Dulčića 16,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EMPORIUM d.o.o. za trgovinu, turizam i ugostiteljstvo</item>
      <item>FINA, RC Split, Podružnica Dubrovnik</item>
      <item>Mato Marić</item>
      <item>Zdravko Tešić</item>
      <item>Tihan Hilje</item>
    </izvorni_sadrzaj>
    <derivirana_varijabla naziv="DomainObject.Predmet.SudioniciListNaziv_1">
      <item>EMPORIUM d.o.o. za trgovinu, turizam i ugostiteljstvo</item>
      <item>FINA, RC Split, Podružnica Dubrovnik</item>
      <item>Mato Marić</item>
      <item>Zdravko Tešić</item>
      <item>Tihan Hilje</item>
    </derivirana_varijabla>
  </DomainObject.Predmet.SudioniciListNaziv>
  <DomainObject.Predmet.SudioniciListAdressOIB>
    <izvorni_sadrzaj>
      <item>EMPORIUM d.o.o. za trgovinu, turizam i ugostiteljstvo, OIB 72461862791, Iva Dulčića 16,20000 Dubrovnik</item>
      <item>FINA, RC Split, Podružnica Dubrovnik, OIB 85821130368, Vukovarska 2,20000 Dubrovnik</item>
      <item>Mato Marić</item>
      <item>Zdravko Tešić</item>
      <item>Tihan Hilje</item>
    </izvorni_sadrzaj>
    <derivirana_varijabla naziv="DomainObject.Predmet.SudioniciListAdressOIB_1">
      <item>EMPORIUM d.o.o. za trgovinu, turizam i ugostiteljstvo, OIB 72461862791, Iva Dulčića 16,20000 Dubrovnik</item>
      <item>FINA, RC Split, Podružnica Dubrovnik, OIB 85821130368, Vukovarska 2,20000 Dubrovnik</item>
      <item>Mato Marić</item>
      <item>Zdravko Tešić</item>
      <item>Tihan Hilje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72461862791</item>
      <item>, OIB 85821130368</item>
      <item>, OIB null</item>
      <item>, OIB null</item>
      <item>, OIB null</item>
    </izvorni_sadrzaj>
    <derivirana_varijabla naziv="DomainObject.Predmet.SudioniciListNazivOIB_1">
      <item>, OIB 72461862791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C6ECBE-C878-45BE-AB9F-C675B87D85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310</properties:Words>
  <properties:Characters>1646</properties:Characters>
  <properties:Lines>45</properties:Lines>
  <properties:Paragraphs>20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2009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2016-09-27T11:29:00Z</dcterms:created>
  <dc:creator>none</dc:creator>
  <cp:lastModifiedBy>Katarina Franković</cp:lastModifiedBy>
  <cp:lastPrinted>2016-09-12T12:14:00Z</cp:lastPrinted>
  <dcterms:modified xmlns:xsi="http://www.w3.org/2001/XMLSchema-instance" xsi:type="dcterms:W3CDTF">2016-09-27T11:29:00Z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