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f56c" w14:paraId="ccaf56c" w:rsidRDefault="00674A9A" w:rsidP="00910611" w:rsidR="00674A9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74A9A" w:rsidP="00910611" w:rsidR="00674A9A">
      <w:r>
        <w:rPr>
          <w:rFonts w:eastAsia="MS Mincho"/>
        </w:rPr>
        <w:t>REPUBLIKA HRVATSKA</w:t>
      </w:r>
    </w:p>
    <w:p w:rsidRDefault="00674A9A" w:rsidP="00910611" w:rsidR="00674A9A">
      <w:r>
        <w:rPr>
          <w:rFonts w:eastAsia="MS Mincho"/>
        </w:rPr>
        <w:t>TRGOVAČKI SUD U RIJECI</w:t>
      </w:r>
    </w:p>
    <w:p w:rsidRDefault="00674A9A" w:rsidR="00674A9A"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891A7F" w:rsidRPr="00891A7F">
        <w:rPr>
          <w:bCs/>
        </w:rPr>
        <w:t>RADNA OPREMA</w:t>
      </w:r>
      <w:r w:rsidR="00891A7F" w:rsidRPr="00891A7F">
        <w:t xml:space="preserve"> društvo s ograničenom odgovornošću za proizvodnju, trgovinu i usluge Rijeka, Slaviše Vajnera Čiče 6</w:t>
      </w:r>
      <w:r w:rsidR="00090007" w:rsidRPr="00891A7F">
        <w:t>,</w:t>
      </w:r>
      <w:r w:rsidR="002050E6" w:rsidRPr="00891A7F">
        <w:t xml:space="preserve"> OIB:</w:t>
      </w:r>
      <w:r w:rsidR="00891A7F" w:rsidRPr="00891A7F">
        <w:t xml:space="preserve"> 68147672006</w:t>
      </w:r>
      <w:r w:rsidR="002050E6" w:rsidRPr="00891A7F">
        <w:t xml:space="preserve">, MBS: </w:t>
      </w:r>
      <w:r w:rsidR="00891A7F" w:rsidRPr="00891A7F">
        <w:t>040247419</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891A7F" w:rsidR="00B524C7">
      <w:pPr>
        <w:pStyle w:val="Odlomakpopisa"/>
        <w:numPr>
          <w:ilvl w:val="0"/>
          <w:numId w:val="3"/>
        </w:numPr>
        <w:ind w:firstLine="1418" w:left="0"/>
        <w:jc w:val="both"/>
      </w:pPr>
      <w:r>
        <w:t>Pokreće se prethodni postupak radi utvrđivanja pretpostavki za otvaranje stečajnog postupka nad dužnikom</w:t>
      </w:r>
      <w:r w:rsidR="00C4595F">
        <w:t xml:space="preserve"> </w:t>
      </w:r>
      <w:r w:rsidR="00891A7F" w:rsidRPr="00891A7F">
        <w:rPr>
          <w:bCs/>
        </w:rPr>
        <w:t>RADNA OPREMA</w:t>
      </w:r>
      <w:r w:rsidR="00891A7F" w:rsidRPr="00891A7F">
        <w:t xml:space="preserve"> društvo s ograničenom odgovornošću za proizvodnju, trgovinu i usluge Rijeka, Slaviše Vajnera Čiče 6, OIB: 68147672006, MBS: 040247419</w:t>
      </w:r>
      <w:r>
        <w:t xml:space="preserve">. </w:t>
      </w:r>
    </w:p>
    <w:p w:rsidRDefault="00891A7F" w:rsidP="00891A7F" w:rsidR="00891A7F" w:rsidRPr="00290D5B">
      <w:pPr>
        <w:ind w:firstLine="1418"/>
        <w:jc w:val="both"/>
      </w:pPr>
      <w:r w:rsidRPr="00290D5B">
        <w:t>II. Za privremenog stečajnog upravitelja imenuje se Ombretta Belić-Ilijašić, OIB: 00873493442, Jadranska 2, Rabac.</w:t>
      </w:r>
    </w:p>
    <w:p w:rsidRDefault="00891A7F" w:rsidP="00891A7F" w:rsidR="00891A7F" w:rsidRPr="00290D5B">
      <w:pPr>
        <w:ind w:firstLine="1418"/>
        <w:jc w:val="both"/>
      </w:pPr>
      <w:r w:rsidRPr="00290D5B">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891A7F" w:rsidP="00891A7F" w:rsidR="00891A7F">
      <w:pPr>
        <w:ind w:firstLine="1418"/>
        <w:jc w:val="both"/>
      </w:pPr>
      <w:r w:rsidRPr="00290D5B">
        <w:t>IV. Pisano izvješće privremeni stečajni upravitelj dužan je predati sudu najkasnije do 20. ožujka 2017. godine.</w:t>
      </w:r>
    </w:p>
    <w:p w:rsidRDefault="00891A7F" w:rsidP="00891A7F" w:rsidR="00891A7F" w:rsidRPr="00290D5B">
      <w:pPr>
        <w:ind w:firstLine="1418"/>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891A7F">
        <w:t xml:space="preserve">Naređuje se osobi ovlaštenoj za zastupanje dužnika </w:t>
      </w:r>
      <w:r w:rsidR="00891A7F" w:rsidRPr="00891A7F">
        <w:t xml:space="preserve">Marko Matijević, OIB: 64136350398, Rijeka, Budicinova 14 </w:t>
      </w:r>
      <w:r w:rsidR="00E40BF1" w:rsidRPr="00891A7F">
        <w:t xml:space="preserve"> </w:t>
      </w:r>
      <w:r w:rsidRPr="00891A7F">
        <w:t xml:space="preserve">u roku od osam dana preda sudu pisano izviješće o 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DF6F48" w:rsidP="00B524C7" w:rsidR="00B524C7">
      <w:pPr>
        <w:jc w:val="center"/>
        <w:rPr>
          <w:bCs/>
        </w:rPr>
      </w:pPr>
      <w:r>
        <w:rPr>
          <w:bCs/>
        </w:rPr>
        <w:t>11. travnja</w:t>
      </w:r>
      <w:r w:rsidR="00EA59D7">
        <w:rPr>
          <w:bCs/>
        </w:rPr>
        <w:t xml:space="preserve"> </w:t>
      </w:r>
      <w:r w:rsidR="00B524C7">
        <w:rPr>
          <w:bCs/>
        </w:rPr>
        <w:t xml:space="preserve">2017. godine u </w:t>
      </w:r>
      <w:r w:rsidR="00891A7F">
        <w:rPr>
          <w:bCs/>
        </w:rPr>
        <w:t>10</w:t>
      </w:r>
      <w:r w:rsidR="00B524C7">
        <w:rPr>
          <w:bCs/>
        </w:rPr>
        <w:t>:</w:t>
      </w:r>
      <w:r w:rsidR="00891A7F">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F6F48">
        <w:t>12</w:t>
      </w:r>
      <w:r w:rsidR="00D76E81">
        <w:t>. svibnja</w:t>
      </w:r>
      <w:r w:rsidR="00A3399A">
        <w:t xml:space="preserve"> 2016</w:t>
      </w:r>
      <w:r>
        <w:t xml:space="preserve">. godine podnijela ovome sudu prijedlog za otvaranje stečajnog postupka nad dužnikom </w:t>
      </w:r>
      <w:r w:rsidR="00891A7F" w:rsidRPr="00891A7F">
        <w:rPr>
          <w:bCs/>
        </w:rPr>
        <w:t>RADNA OPREMA</w:t>
      </w:r>
      <w:r w:rsidR="00891A7F" w:rsidRPr="00891A7F">
        <w:t xml:space="preserve"> društvo s ograničenom odgovornošću za proizvodnju, trgovinu i usluge Rijeka, Slaviše Vajnera Čiče 6, OIB: 68147672006, MBS: 040247419</w:t>
      </w:r>
      <w:r w:rsidR="00891A7F">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891A7F">
        <w:t>3. svibnja 2016</w:t>
      </w:r>
      <w:r>
        <w:t xml:space="preserve">. godine u Očevidniku redoslijeda osnova za plaćanje ima evidentirane neizvršene osnove za plaćanje u neprekinutom razdoblju od </w:t>
      </w:r>
      <w:r w:rsidR="00891A7F">
        <w:t>120</w:t>
      </w:r>
      <w:r>
        <w:t xml:space="preserve"> dana u ukupnom iznosu od </w:t>
      </w:r>
      <w:r w:rsidR="00891A7F">
        <w:t>570.027,51</w:t>
      </w:r>
      <w:r w:rsidR="0074035C">
        <w:t xml:space="preserve"> </w:t>
      </w:r>
      <w:r>
        <w:t>kn u koji iznos je uračunata i kamata i naknada Financijske agencije za pr</w:t>
      </w:r>
      <w:r w:rsidR="00D04310">
        <w:t xml:space="preserve">ovedbe ovrhe, te da dužnik ima </w:t>
      </w:r>
      <w:r w:rsidR="00891A7F">
        <w:t>jednog</w:t>
      </w:r>
      <w:r w:rsidR="00236DED">
        <w:t xml:space="preserve"> </w:t>
      </w:r>
      <w:r>
        <w:t xml:space="preserve">zaposlenika. </w:t>
      </w:r>
    </w:p>
    <w:p w:rsidRDefault="00891A7F" w:rsidP="00891A7F" w:rsidR="00891A7F">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891A7F" w:rsidP="00891A7F" w:rsidR="00891A7F" w:rsidRPr="00290D5B">
      <w:pPr>
        <w:tabs>
          <w:tab w:pos="448" w:val="left"/>
        </w:tabs>
        <w:jc w:val="both"/>
      </w:pPr>
      <w:r w:rsidRPr="00290D5B">
        <w:tab/>
      </w:r>
      <w:r w:rsidRPr="00290D5B">
        <w:tab/>
        <w:t>U skladu s odredbom članka 118. stavak 1. i 2. Stečajnog odlučeno je kao u točki II. do IV. izreke ovog rješenja.</w:t>
      </w:r>
    </w:p>
    <w:p w:rsidRDefault="00B524C7" w:rsidP="00B524C7" w:rsidR="00B524C7">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132FCD" w:rsidP="00B524C7" w:rsidR="00132FCD">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891A7F">
        <w:t>Raifeisenbank Austria</w:t>
      </w:r>
      <w:r w:rsidR="00DF6F48">
        <w:t xml:space="preserve"> </w:t>
      </w:r>
      <w:r w:rsidR="00001CF7">
        <w:t>d.d.</w:t>
      </w:r>
      <w:r w:rsidR="004A3125">
        <w:t xml:space="preserve"> </w:t>
      </w:r>
    </w:p>
    <w:p w:rsidRDefault="00B524C7" w:rsidP="00B524C7" w:rsidR="00B524C7">
      <w:pPr>
        <w:numPr>
          <w:ilvl w:val="0"/>
          <w:numId w:val="2"/>
        </w:numPr>
        <w:jc w:val="both"/>
      </w:pPr>
      <w:r>
        <w:t>e-Oglasna ploča</w:t>
      </w:r>
    </w:p>
    <w:p w:rsidRDefault="00891A7F" w:rsidP="00B524C7" w:rsidR="00891A7F">
      <w:pPr>
        <w:numPr>
          <w:ilvl w:val="0"/>
          <w:numId w:val="2"/>
        </w:numPr>
        <w:jc w:val="both"/>
      </w:pPr>
      <w:r>
        <w:t>sudski registar</w:t>
      </w:r>
    </w:p>
    <w:p w:rsidRDefault="00891A7F" w:rsidP="00B524C7" w:rsidR="00891A7F">
      <w:pPr>
        <w:numPr>
          <w:ilvl w:val="0"/>
          <w:numId w:val="2"/>
        </w:numPr>
        <w:jc w:val="both"/>
      </w:pPr>
      <w:r>
        <w:t>privremeni st. upr.</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6C1E" w:rsidP="00B524C7" w:rsidR="00F06C1E">
      <w:r>
        <w:separator/>
      </w:r>
    </w:p>
  </w:endnote>
  <w:endnote w:id="0" w:type="continuationSeparator">
    <w:p w:rsidRDefault="00F06C1E" w:rsidP="00B524C7" w:rsidR="00F06C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EA553A">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6C1E" w:rsidP="00B524C7" w:rsidR="00F06C1E">
      <w:r>
        <w:separator/>
      </w:r>
    </w:p>
  </w:footnote>
  <w:footnote w:id="0" w:type="continuationSeparator">
    <w:p w:rsidRDefault="00F06C1E" w:rsidP="00B524C7" w:rsidR="00F06C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w:t>
    </w:r>
    <w:r w:rsidR="00DF6F48">
      <w:t>7</w:t>
    </w:r>
    <w:r w:rsidR="00891A7F">
      <w:t>9</w:t>
    </w:r>
    <w:r w:rsidR="002050E6">
      <w:t>/201</w:t>
    </w:r>
    <w:r w:rsidR="00A3399A">
      <w:t>6</w:t>
    </w:r>
    <w:r w:rsidR="0012231F">
      <w:t>-2</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8571296"/>
    <w:multiLevelType w:val="hybridMultilevel"/>
    <w:tmpl w:val="8BB4F6BE"/>
    <w:lvl w:tplc="9B28EDE8"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90007"/>
    <w:rsid w:val="000A2333"/>
    <w:rsid w:val="000A3EA7"/>
    <w:rsid w:val="000A4758"/>
    <w:rsid w:val="000C4C55"/>
    <w:rsid w:val="0012231F"/>
    <w:rsid w:val="001329A6"/>
    <w:rsid w:val="00132FCD"/>
    <w:rsid w:val="001333B0"/>
    <w:rsid w:val="00141C75"/>
    <w:rsid w:val="00165375"/>
    <w:rsid w:val="001B17A2"/>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E59D1"/>
    <w:rsid w:val="004F229D"/>
    <w:rsid w:val="004F6C16"/>
    <w:rsid w:val="00520689"/>
    <w:rsid w:val="0052499F"/>
    <w:rsid w:val="0052543B"/>
    <w:rsid w:val="005D5E67"/>
    <w:rsid w:val="00611C30"/>
    <w:rsid w:val="00612985"/>
    <w:rsid w:val="00654899"/>
    <w:rsid w:val="00674A9A"/>
    <w:rsid w:val="006A00C6"/>
    <w:rsid w:val="006D72E5"/>
    <w:rsid w:val="0074035C"/>
    <w:rsid w:val="007435A5"/>
    <w:rsid w:val="0076139A"/>
    <w:rsid w:val="00781A62"/>
    <w:rsid w:val="007B6D04"/>
    <w:rsid w:val="007C24B0"/>
    <w:rsid w:val="007E6268"/>
    <w:rsid w:val="00833EB9"/>
    <w:rsid w:val="00836506"/>
    <w:rsid w:val="00841FAE"/>
    <w:rsid w:val="008547D6"/>
    <w:rsid w:val="008657F4"/>
    <w:rsid w:val="00891A7F"/>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3788"/>
    <w:rsid w:val="00D67E91"/>
    <w:rsid w:val="00D76E81"/>
    <w:rsid w:val="00DA4BBE"/>
    <w:rsid w:val="00DD4AE4"/>
    <w:rsid w:val="00DF6F48"/>
    <w:rsid w:val="00E01380"/>
    <w:rsid w:val="00E0593F"/>
    <w:rsid w:val="00E40BF1"/>
    <w:rsid w:val="00E518D1"/>
    <w:rsid w:val="00EA553A"/>
    <w:rsid w:val="00EA59D7"/>
    <w:rsid w:val="00ED0D53"/>
    <w:rsid w:val="00ED19EF"/>
    <w:rsid w:val="00F00B75"/>
    <w:rsid w:val="00F06C1E"/>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74A9A"/>
    <w:rPr>
      <w:color w:val="808080"/>
      <w:bdr w:space="0" w:sz="0" w:color="auto" w:val="none"/>
      <w:shd w:fill="auto" w:color="auto" w:val="clear"/>
    </w:rPr>
  </w:style>
  <w:style w:customStyle="true" w:styleId="eSPISCCParagraphDefaultFont" w:type="character">
    <w:name w:val="eSPIS_CC_Paragraph Default Font"/>
    <w:basedOn w:val="Zadanifontodlomka"/>
    <w:rsid w:val="00674A9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A9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74A9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A9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74A9A"/>
    <w:rPr>
      <w:color w:val="808080"/>
      <w:bdr w:color="auto" w:space="0" w:sz="0" w:val="none"/>
      <w:shd w:color="auto" w:fill="auto" w:val="clear"/>
    </w:rPr>
  </w:style>
  <w:style w:customStyle="1" w:styleId="eSPISCCParagraphDefaultFont" w:type="character">
    <w:name w:val="eSPIS_CC_Paragraph Default Font"/>
    <w:basedOn w:val="Zadanifontodlomka"/>
    <w:rsid w:val="00674A9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74A9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74A9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A9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RADNA OPREMA d.o.o.</izvorni_sadrzaj>
    <derivirana_varijabla naziv="DomainObject.Predmet.ProtustrankaFormated_1">  RADNA OPREMA d.o.o.</derivirana_varijabla>
  </DomainObject.Predmet.ProtustrankaFormated>
  <DomainObject.Predmet.ProtustrankaFormatedOIB>
    <izvorni_sadrzaj>  RADNA OPREMA d.o.o., OIB 68147672006</izvorni_sadrzaj>
    <derivirana_varijabla naziv="DomainObject.Predmet.ProtustrankaFormatedOIB_1">  RADNA OPREMA d.o.o., OIB 68147672006</derivirana_varijabla>
  </DomainObject.Predmet.ProtustrankaFormatedOIB>
  <DomainObject.Predmet.ProtustrankaFormatedWithAdress>
    <izvorni_sadrzaj> RADNA OPREMA d.o.o., Slaviše Vajnera Čiče 6, 51000 Rijeka</izvorni_sadrzaj>
    <derivirana_varijabla naziv="DomainObject.Predmet.ProtustrankaFormatedWithAdress_1"> RADNA OPREMA d.o.o., Slaviše Vajnera Čiče 6, 51000 Rijeka</derivirana_varijabla>
  </DomainObject.Predmet.ProtustrankaFormatedWithAdress>
  <DomainObject.Predmet.ProtustrankaFormatedWithAdressOIB>
    <izvorni_sadrzaj> RADNA OPREMA d.o.o., OIB 68147672006, Slaviše Vajnera Čiče 6, 51000 Rijeka</izvorni_sadrzaj>
    <derivirana_varijabla naziv="DomainObject.Predmet.ProtustrankaFormatedWithAdressOIB_1"> RADNA OPREMA d.o.o., OIB 68147672006, Slaviše Vajnera Čiče 6, 51000 Rijeka</derivirana_varijabla>
  </DomainObject.Predmet.ProtustrankaFormatedWithAdressOIB>
  <DomainObject.Predmet.ProtustrankaWithAdress>
    <izvorni_sadrzaj>RADNA OPREMA d.o.o. Slaviše Vajnera Čiče 6, 51000 Rijeka</izvorni_sadrzaj>
    <derivirana_varijabla naziv="DomainObject.Predmet.ProtustrankaWithAdress_1">RADNA OPREMA d.o.o. Slaviše Vajnera Čiče 6, 51000 Rijeka</derivirana_varijabla>
  </DomainObject.Predmet.ProtustrankaWithAdress>
  <DomainObject.Predmet.ProtustrankaWithAdressOIB>
    <izvorni_sadrzaj>RADNA OPREMA d.o.o., OIB 68147672006, Slaviše Vajnera Čiče 6, 51000 Rijeka</izvorni_sadrzaj>
    <derivirana_varijabla naziv="DomainObject.Predmet.ProtustrankaWithAdressOIB_1">RADNA OPREMA d.o.o., OIB 68147672006, Slaviše Vajnera Čiče 6, 51000 Rijeka</derivirana_varijabla>
  </DomainObject.Predmet.ProtustrankaWithAdressOIB>
  <DomainObject.Predmet.ProtustrankaNazivFormated>
    <izvorni_sadrzaj>RADNA OPREMA d.o.o.</izvorni_sadrzaj>
    <derivirana_varijabla naziv="DomainObject.Predmet.ProtustrankaNazivFormated_1">RADNA OPREMA d.o.o.</derivirana_varijabla>
  </DomainObject.Predmet.ProtustrankaNazivFormated>
  <DomainObject.Predmet.ProtustrankaNazivFormatedOIB>
    <izvorni_sadrzaj>RADNA OPREMA d.o.o., OIB 68147672006</izvorni_sadrzaj>
    <derivirana_varijabla naziv="DomainObject.Predmet.ProtustrankaNazivFormatedOIB_1">RADNA OPREMA d.o.o., OIB 68147672006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RADNA OPREMA d.o.o.</item>
    </izvorni_sadrzaj>
    <derivirana_varijabla naziv="DomainObject.Predmet.ProtuStrankaListFormated_1">
      <item>RADNA OPREMA d.o.o.</item>
    </derivirana_varijabla>
  </DomainObject.Predmet.ProtuStrankaListFormated>
  <DomainObject.Predmet.ProtuStrankaListFormatedOIB>
    <izvorni_sadrzaj>
      <item>RADNA OPREMA d.o.o., OIB 68147672006</item>
    </izvorni_sadrzaj>
    <derivirana_varijabla naziv="DomainObject.Predmet.ProtuStrankaListFormatedOIB_1">
      <item>RADNA OPREMA d.o.o., OIB 68147672006</item>
    </derivirana_varijabla>
  </DomainObject.Predmet.ProtuStrankaListFormatedOIB>
  <DomainObject.Predmet.ProtuStrankaListFormatedWithAdress>
    <izvorni_sadrzaj>
      <item>RADNA OPREMA d.o.o., Slaviše Vajnera Čiče 6, 51000 Rijeka</item>
    </izvorni_sadrzaj>
    <derivirana_varijabla naziv="DomainObject.Predmet.ProtuStrankaListFormatedWithAdress_1">
      <item>RADNA OPREMA d.o.o., Slaviše Vajnera Čiče 6, 51000 Rijeka</item>
    </derivirana_varijabla>
  </DomainObject.Predmet.ProtuStrankaListFormatedWithAdress>
  <DomainObject.Predmet.ProtuStrankaListFormatedWithAdressOIB>
    <izvorni_sadrzaj>
      <item>RADNA OPREMA d.o.o., OIB 68147672006, Slaviše Vajnera Čiče 6, 51000 Rijeka</item>
    </izvorni_sadrzaj>
    <derivirana_varijabla naziv="DomainObject.Predmet.ProtuStrankaListFormatedWithAdressOIB_1">
      <item>RADNA OPREMA d.o.o., OIB 68147672006, Slaviše Vajnera Čiče 6, 51000 Rijeka</item>
    </derivirana_varijabla>
  </DomainObject.Predmet.ProtuStrankaListFormatedWithAdressOIB>
  <DomainObject.Predmet.ProtuStrankaListNazivFormated>
    <izvorni_sadrzaj>
      <item>RADNA OPREMA d.o.o.</item>
    </izvorni_sadrzaj>
    <derivirana_varijabla naziv="DomainObject.Predmet.ProtuStrankaListNazivFormated_1">
      <item>RADNA OPREMA d.o.o.</item>
    </derivirana_varijabla>
  </DomainObject.Predmet.ProtuStrankaListNazivFormated>
  <DomainObject.Predmet.ProtuStrankaListNazivFormatedOIB>
    <izvorni_sadrzaj>
      <item>RADNA OPREMA d.o.o., OIB 68147672006</item>
    </izvorni_sadrzaj>
    <derivirana_varijabla naziv="DomainObject.Predmet.ProtuStrankaListNazivFormatedOIB_1">
      <item>RADNA OPREMA d.o.o., OIB 68147672006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RADNA OPREMA d.o.o.</izvorni_sadrzaj>
    <derivirana_varijabla naziv="DomainObject.Predmet.ProtustrankaIDrugi_1">RADNA OPREMA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RADNA OPREMA d.o.o., OIB 68147672006, Slaviše Vajnera Čiče 6, 51000 Rijeka</izvorni_sadrzaj>
    <derivirana_varijabla naziv="DomainObject.Predmet.ProtustrankaIDrugiAdressOIB_1">RADNA OPREMA d.o.o., OIB 68147672006, Slaviše Vajnera Čiče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RADNA OPREMA d.o.o.</item>
    </izvorni_sadrzaj>
    <derivirana_varijabla naziv="DomainObject.Predmet.SudioniciListNaziv_1">
      <item>FINA  Rijeka</item>
      <item>RADNA OPREMA d.o.o.</item>
    </derivirana_varijabla>
  </DomainObject.Predmet.SudioniciListNaziv>
  <DomainObject.Predmet.SudioniciListAdressOIB>
    <izvorni_sadrzaj>
      <item>FINA  Rijeka, OIB 85821130368, Frana Kurelca 8,51000 Rijeka</item>
      <item>RADNA OPREMA d.o.o., OIB 68147672006, Slaviše Vajnera Čiče 6,51000 Rijeka</item>
    </izvorni_sadrzaj>
    <derivirana_varijabla naziv="DomainObject.Predmet.SudioniciListAdressOIB_1">
      <item>FINA  Rijeka, OIB 85821130368, Frana Kurelca 8,51000 Rijeka</item>
      <item>RADNA OPREMA d.o.o., OIB 68147672006, Slaviše Vajnera Čiče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68147672006</item>
    </izvorni_sadrzaj>
    <derivirana_varijabla naziv="DomainObject.Predmet.SudioniciListNazivOIB_1">
      <item>, OIB 85821130368</item>
      <item>, OIB 68147672006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892</properties:Words>
  <properties:Characters>4866</properties:Characters>
  <properties:Lines>164</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2016-12-13T12:44:00Z</dcterms:created>
  <dc:creator>Vera Jelenović</dc:creator>
  <cp:lastModifiedBy>Danijela Fumić</cp:lastModifiedBy>
  <dcterms:modified xmlns:xsi="http://www.w3.org/2001/XMLSchema-instance" xsi:type="dcterms:W3CDTF">2016-12-13T12:44:00Z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