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0d41" w14:paraId="f630d4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947E3">
        <w:t>4411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5947E3">
        <w:t>ANDRE I IVO GRADNJA d.o.o. Zagreb, Primorska 30, MBS: 080632037, OIB: 14910122300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5947E3">
        <w:t>45.487,62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D2E19"/>
    <w:rsid w:val="004E477C"/>
    <w:rsid w:val="004F3962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419D8"/>
    <w:rsid w:val="00965C90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C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C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C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C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4411</izvorni_sadrzaj>
    <derivirana_varijabla naziv="DomainObject.Predmet.Broj_1">4411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St-4411/2015</izvorni_sadrzaj>
    <derivirana_varijabla naziv="DomainObject.Predmet.OznakaBroj_1">St-4411/2015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 I IVO GRADNJA d.o.o. zastupanog po punomoćniku Ivo Poljak</izvorni_sadrzaj>
    <derivirana_varijabla naziv="DomainObject.Predmet.ProtustrankaFormated_1">  ANDRE I IVO GRADNJA d.o.o. zastupanog po punomoćniku Ivo Poljak</derivirana_varijabla>
  </DomainObject.Predmet.ProtustrankaFormated>
  <DomainObject.Predmet.ProtustrankaFormatedOIB>
    <izvorni_sadrzaj>  ANDRE I IVO GRADNJA d.o.o., OIB 14910122300 zastupanog po punomoćniku Ivo Poljak</izvorni_sadrzaj>
    <derivirana_varijabla naziv="DomainObject.Predmet.ProtustrankaFormatedOIB_1">  ANDRE I IVO GRADNJA d.o.o., OIB 14910122300 zastupanog po punomoćniku Ivo Poljak</derivirana_varijabla>
  </DomainObject.Predmet.ProtustrankaFormatedOIB>
  <DomainObject.Predmet.ProtustrankaFormatedWithAdress>
    <izvorni_sadrzaj> ANDRE I IVO GRADNJA d.o.o., Primorska 30, 10000 Zagreb zastupanog po punomoćniku Ivo Poljak</izvorni_sadrzaj>
    <derivirana_varijabla naziv="DomainObject.Predmet.ProtustrankaFormatedWithAdress_1"> ANDRE I IVO GRADNJA d.o.o., Primorska 30, 10000 Zagreb zastupanog po punomoćniku Ivo Poljak</derivirana_varijabla>
  </DomainObject.Predmet.ProtustrankaFormatedWithAdress>
  <DomainObject.Predmet.ProtustrankaFormatedWithAdressOIB>
    <izvorni_sadrzaj> ANDRE I IVO GRADNJA d.o.o., OIB 14910122300, Primorska 30, 10000 Zagreb zastupanog po punomoćniku Ivo Poljak</izvorni_sadrzaj>
    <derivirana_varijabla naziv="DomainObject.Predmet.ProtustrankaFormatedWithAdressOIB_1"> ANDRE I IVO GRADNJA d.o.o., OIB 14910122300, Primorska 30, 10000 Zagreb zastupanog po punomoćniku Ivo Poljak</derivirana_varijabla>
  </DomainObject.Predmet.ProtustrankaFormatedWithAdressOIB>
  <DomainObject.Predmet.ProtustrankaWithAdress>
    <izvorni_sadrzaj>ANDRE I IVO GRADNJA d.o.o. Primorska 30, 10000 Zagreb</izvorni_sadrzaj>
    <derivirana_varijabla naziv="DomainObject.Predmet.ProtustrankaWithAdress_1">ANDRE I IVO GRADNJA d.o.o. Primorska 30, 10000 Zagreb</derivirana_varijabla>
  </DomainObject.Predmet.ProtustrankaWithAdress>
  <DomainObject.Predmet.ProtustrankaWithAdressOIB>
    <izvorni_sadrzaj>ANDRE I IVO GRADNJA d.o.o., OIB 14910122300, Primorska 30, 10000 Zagreb</izvorni_sadrzaj>
    <derivirana_varijabla naziv="DomainObject.Predmet.ProtustrankaWithAdressOIB_1">ANDRE I IVO GRADNJA d.o.o., OIB 14910122300, Primorska 30, 10000 Zagreb</derivirana_varijabla>
  </DomainObject.Predmet.ProtustrankaWithAdressOIB>
  <DomainObject.Predmet.ProtustrankaNazivFormated>
    <izvorni_sadrzaj>ANDRE I IVO GRADNJA d.o.o.</izvorni_sadrzaj>
    <derivirana_varijabla naziv="DomainObject.Predmet.ProtustrankaNazivFormated_1">ANDRE I IVO GRADNJA d.o.o.</derivirana_varijabla>
  </DomainObject.Predmet.ProtustrankaNazivFormated>
  <DomainObject.Predmet.ProtustrankaNazivFormatedOIB>
    <izvorni_sadrzaj>ANDRE I IVO GRADNJA d.o.o., OIB 14910122300</izvorni_sadrzaj>
    <derivirana_varijabla naziv="DomainObject.Predmet.ProtustrankaNazivFormatedOIB_1">ANDRE I IVO GRADNJA d.o.o., OIB 14910122300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 I IVO GRADNJA d.o.o. zastupanog po punomoćniku Ivo Poljak</item>
    </izvorni_sadrzaj>
    <derivirana_varijabla naziv="DomainObject.Predmet.ProtuStrankaListFormated_1">
      <item>ANDRE I IVO GRADNJA d.o.o. zastupanog po punomoćniku Ivo Poljak</item>
    </derivirana_varijabla>
  </DomainObject.Predmet.ProtuStrankaListFormated>
  <DomainObject.Predmet.ProtuStrankaListFormatedOIB>
    <izvorni_sadrzaj>
      <item>ANDRE I IVO GRADNJA d.o.o., OIB 14910122300 zastupanog po punomoćniku Ivo Poljak</item>
    </izvorni_sadrzaj>
    <derivirana_varijabla naziv="DomainObject.Predmet.ProtuStrankaListFormatedOIB_1">
      <item>ANDRE I IVO GRADNJA d.o.o., OIB 14910122300 zastupanog po punomoćniku Ivo Poljak</item>
    </derivirana_varijabla>
  </DomainObject.Predmet.ProtuStrankaListFormatedOIB>
  <DomainObject.Predmet.ProtuStrankaListFormatedWithAdress>
    <izvorni_sadrzaj>
      <item>ANDRE I IVO GRADNJA d.o.o., Primorska 30, 10000 Zagreb zastupanog po punomoćniku Ivo Poljak</item>
    </izvorni_sadrzaj>
    <derivirana_varijabla naziv="DomainObject.Predmet.ProtuStrankaListFormatedWithAdress_1">
      <item>ANDRE I IVO GRADNJA d.o.o., Primorska 30, 10000 Zagreb zastupanog po punomoćniku Ivo Poljak</item>
    </derivirana_varijabla>
  </DomainObject.Predmet.ProtuStrankaListFormatedWithAdress>
  <DomainObject.Predmet.ProtuStrankaListFormatedWithAdressOIB>
    <izvorni_sadrzaj>
      <item>ANDRE I IVO GRADNJA d.o.o., OIB 14910122300, Primorska 30, 10000 Zagreb zastupanog po punomoćniku Ivo Poljak</item>
    </izvorni_sadrzaj>
    <derivirana_varijabla naziv="DomainObject.Predmet.ProtuStrankaListFormatedWithAdressOIB_1">
      <item>ANDRE I IVO GRADNJA d.o.o., OIB 14910122300, Primorska 30, 10000 Zagreb zastupanog po punomoćniku Ivo Poljak</item>
    </derivirana_varijabla>
  </DomainObject.Predmet.ProtuStrankaListFormatedWithAdressOIB>
  <DomainObject.Predmet.ProtuStrankaListNazivFormated>
    <izvorni_sadrzaj>
      <item>ANDRE I IVO GRADNJA d.o.o.</item>
    </izvorni_sadrzaj>
    <derivirana_varijabla naziv="DomainObject.Predmet.ProtuStrankaListNazivFormated_1">
      <item>ANDRE I IVO GRADNJA d.o.o.</item>
    </derivirana_varijabla>
  </DomainObject.Predmet.ProtuStrankaListNazivFormated>
  <DomainObject.Predmet.ProtuStrankaListNazivFormatedOIB>
    <izvorni_sadrzaj>
      <item>ANDRE I IVO GRADNJA d.o.o., OIB 14910122300</item>
    </izvorni_sadrzaj>
    <derivirana_varijabla naziv="DomainObject.Predmet.ProtuStrankaListNazivFormatedOIB_1">
      <item>ANDRE I IVO GRADNJA d.o.o., OIB 14910122300</item>
    </derivirana_varijabla>
  </DomainObject.Predmet.ProtuStrankaListNazivFormatedOIB>
  <DomainObject.Predmet.OstaliListFormated>
    <izvorni_sadrzaj>
      <item>Ivo Poljak punomoćnik sudionika u postupku ANDRE I IVO GRADNJA d.o.o.</item>
    </izvorni_sadrzaj>
    <derivirana_varijabla naziv="DomainObject.Predmet.OstaliListFormated_1">
      <item>Ivo Poljak punomoćnik sudionika u postupku ANDRE I IVO GRADNJA d.o.o.</item>
    </derivirana_varijabla>
  </DomainObject.Predmet.OstaliListFormated>
  <DomainObject.Predmet.OstaliListFormatedOIB>
    <izvorni_sadrzaj>
      <item>Ivo Poljak, OIB 10104931497 punomoćnik sudionika u postupku ANDRE I IVO GRADNJA d.o.o.</item>
    </izvorni_sadrzaj>
    <derivirana_varijabla naziv="DomainObject.Predmet.OstaliListFormatedOIB_1">
      <item>Ivo Poljak, OIB 10104931497 punomoćnik sudionika u postupku ANDRE I IVO GRADNJA d.o.o.</item>
    </derivirana_varijabla>
  </DomainObject.Predmet.OstaliListFormatedOIB>
  <DomainObject.Predmet.OstaliListFormatedWithAdress>
    <izvorni_sadrzaj>
      <item>Ivo Poljak, Primorska 30, 10000 Zagreb punomoćnik sudionika u postupku ANDRE I IVO GRADNJA d.o.o.</item>
    </izvorni_sadrzaj>
    <derivirana_varijabla naziv="DomainObject.Predmet.OstaliListFormatedWithAdress_1">
      <item>Ivo Poljak, Primorska 30, 10000 Zagreb punomoćnik sudionika u postupku ANDRE I IVO GRADNJA d.o.o.</item>
    </derivirana_varijabla>
  </DomainObject.Predmet.OstaliListFormatedWithAdress>
  <DomainObject.Predmet.OstaliListFormatedWithAdressOIB>
    <izvorni_sadrzaj>
      <item>Ivo Poljak, OIB 10104931497, Primorska 30, 10000 Zagreb punomoćnik sudionika u postupku ANDRE I IVO GRADNJA d.o.o.</item>
    </izvorni_sadrzaj>
    <derivirana_varijabla naziv="DomainObject.Predmet.OstaliListFormatedWithAdressOIB_1">
      <item>Ivo Poljak, OIB 10104931497, Primorska 30, 10000 Zagreb punomoćnik sudionika u postupku ANDRE I IVO GRADNJA d.o.o.</item>
    </derivirana_varijabla>
  </DomainObject.Predmet.OstaliListFormatedWithAdressOIB>
  <DomainObject.Predmet.OstaliListNazivFormated>
    <izvorni_sadrzaj>
      <item>Ivo Poljak</item>
    </izvorni_sadrzaj>
    <derivirana_varijabla naziv="DomainObject.Predmet.OstaliListNazivFormated_1">
      <item>Ivo Poljak</item>
    </derivirana_varijabla>
  </DomainObject.Predmet.OstaliListNazivFormated>
  <DomainObject.Predmet.OstaliListNazivFormatedOIB>
    <izvorni_sadrzaj>
      <item>Ivo Poljak, OIB 10104931497</item>
    </izvorni_sadrzaj>
    <derivirana_varijabla naziv="DomainObject.Predmet.OstaliListNazivFormatedOIB_1">
      <item>Ivo Poljak, OIB 10104931497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 I IVO GRADNJA d.o.o.</izvorni_sadrzaj>
    <derivirana_varijabla naziv="DomainObject.Predmet.ProtustrankaIDrugi_1">ANDRE I IVO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ANDRE I IVO GRADNJA d.o.o., OIB 14910122300, Primorska 30, 10000 Zagreb</izvorni_sadrzaj>
    <derivirana_varijabla naziv="DomainObject.Predmet.ProtustrankaIDrugiAdressOIB_1">ANDRE I IVO GRADNJA d.o.o., OIB 14910122300, Primorska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 I IVO GRADNJA d.o.o.</item>
      <item>FINA Regionalni centar Zagreb</item>
      <item>Ivo Poljak</item>
    </izvorni_sadrzaj>
    <derivirana_varijabla naziv="DomainObject.Predmet.SudioniciListNaziv_1">
      <item>ANDRE I IVO GRADNJA d.o.o.</item>
      <item>FINA Regionalni centar Zagreb</item>
      <item>Ivo Poljak</item>
    </derivirana_varijabla>
  </DomainObject.Predmet.SudioniciListNaziv>
  <DomainObject.Predmet.SudioniciListAdressOIB>
    <izvorni_sadrzaj>
      <item>ANDRE I IVO GRADNJA d.o.o., OIB 14910122300, Primorska 30,10000 Zagreb</item>
      <item>FINA Regionalni centar Zagreb, OIB 85821130368, Trg svibanjskih žrtava 1995. 1,10000 Zagreb</item>
      <item>Ivo Poljak, OIB 10104931497, Primorska 30,10000 Zagreb</item>
    </izvorni_sadrzaj>
    <derivirana_varijabla naziv="DomainObject.Predmet.SudioniciListAdressOIB_1">
      <item>ANDRE I IVO GRADNJA d.o.o., OIB 14910122300, Primorska 30,10000 Zagreb</item>
      <item>FINA Regionalni centar Zagreb, OIB 85821130368, Trg svibanjskih žrtava 1995. 1,10000 Zagreb</item>
      <item>Ivo Poljak, OIB 10104931497, Primorska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14910122300</item>
      <item>, OIB 85821130368</item>
      <item>, OIB 10104931497</item>
    </izvorni_sadrzaj>
    <derivirana_varijabla naziv="DomainObject.Predmet.SudioniciListNazivOIB_1">
      <item>, OIB 14910122300</item>
      <item>, OIB 85821130368</item>
      <item>, OIB 10104931497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1338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2016-01-13T09:58:00Z</dcterms:created>
  <dc:creator>ilukac</dc:creator>
  <cp:lastModifiedBy>Višnja Svečak</cp:lastModifiedBy>
  <cp:lastPrinted>2016-01-13T09:58:00Z</cp:lastPrinted>
  <dcterms:modified xmlns:xsi="http://www.w3.org/2001/XMLSchema-instance" xsi:type="dcterms:W3CDTF">2016-01-13T09:59:00Z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