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9438" w14:paraId="e25943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4523B9">
        <w:t>5103/2015</w:t>
      </w:r>
      <w:r w:rsidR="00E92B5C">
        <w:t>-65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4523B9" w:rsidP="004523B9" w:rsidR="004523B9">
      <w:pPr>
        <w:jc w:val="both"/>
      </w:pPr>
      <w:r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 u stečaju, Zagreb (Grad Zagreb), Sisačka cesta 9 B, OIB: 94160678504</w:t>
      </w:r>
      <w:r>
        <w:rPr>
          <w:lang w:val="pt-BR"/>
        </w:rPr>
        <w:t>, dana 7. lipnja 2017.,</w:t>
      </w:r>
      <w:r>
        <w:t xml:space="preserve">   </w:t>
      </w:r>
    </w:p>
    <w:p w:rsidRDefault="004523B9" w:rsidP="004523B9" w:rsidR="004523B9">
      <w:pPr>
        <w:jc w:val="both"/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4523B9" w:rsidP="003812A3" w:rsidR="003812A3">
      <w:pPr>
        <w:jc w:val="center"/>
      </w:pPr>
      <w:r>
        <w:t>U Zagrebu 7</w:t>
      </w:r>
      <w:r w:rsidR="003812A3">
        <w:t>.</w:t>
      </w:r>
      <w:r>
        <w:t xml:space="preserve"> lipnja</w:t>
      </w:r>
      <w:r w:rsidR="003812A3">
        <w:t xml:space="preserve"> 201</w:t>
      </w:r>
      <w:r>
        <w:t>7</w:t>
      </w:r>
      <w:r w:rsidR="003812A3">
        <w:t>.</w:t>
      </w:r>
    </w:p>
    <w:p w:rsidRDefault="006D44F4" w:rsidP="00E92B5C" w:rsidR="00E92B5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E92B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B5C" w:rsidP="00E91121" w:rsidR="00E92B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2B5C" w:rsidP="00E91121" w:rsidR="00E92B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2B5C" w:rsidP="00E91121" w:rsidR="00E92B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2B5C" w:rsidP="00E91121" w:rsidR="00E92B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E92B5C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92B5C" w:rsidP="003812A3" w:rsidR="00E92B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3812A3"/>
    <w:rsid w:val="004523B9"/>
    <w:rsid w:val="00523F73"/>
    <w:rsid w:val="006B6778"/>
    <w:rsid w:val="006D44F4"/>
    <w:rsid w:val="00A93ED3"/>
    <w:rsid w:val="00BE313F"/>
    <w:rsid w:val="00D05CE0"/>
    <w:rsid w:val="00E9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3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3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3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3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3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3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37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632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2017-06-08T12:58:00Z</dcterms:created>
  <dc:creator>Nikola Ribarić</dc:creator>
  <cp:lastModifiedBy>Jadranka Zelić</cp:lastModifiedBy>
  <cp:lastPrinted>2017-06-08T12:58:00Z</cp:lastPrinted>
  <dcterms:modified xmlns:xsi="http://www.w3.org/2001/XMLSchema-instance" xsi:type="dcterms:W3CDTF">2017-06-08T12:58:00Z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