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e2aa5" w14:paraId="d2e2aa5" w:rsidRDefault="004C4DC8" w:rsidP="004C4DC8" w:rsidR="004C4DC8" w:rsidRPr="00326C37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4DC8" w:rsidP="004C4DC8" w:rsidR="004C4DC8" w:rsidRPr="00326C37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326C37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4C4DC8" w:rsidP="004C4DC8" w:rsidR="004C4DC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326C37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4C4DC8" w:rsidP="004C4DC8" w:rsidR="004C4DC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C4DC8" w:rsidP="004C4DC8" w:rsidR="004C4DC8" w:rsidRPr="00326C37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4C4DC8" w:rsidP="004C4DC8" w:rsidR="004C4DC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C4DC8" w:rsidP="004C4DC8" w:rsidR="004C4DC8" w:rsidRPr="005D578C">
      <w:pPr>
        <w:jc w:val="center"/>
        <w:rPr>
          <w:rFonts w:cs="Times New Roman" w:eastAsia="Times New Roman"/>
          <w:szCs w:val="24"/>
        </w:rPr>
      </w:pPr>
    </w:p>
    <w:p w:rsidRDefault="004C4DC8" w:rsidP="004C4DC8" w:rsidR="004C4DC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C4DC8" w:rsidP="004C4DC8" w:rsidR="004C4DC8" w:rsidRPr="005D578C">
      <w:pPr>
        <w:rPr>
          <w:rFonts w:cs="Times New Roman" w:eastAsia="Times New Roman"/>
          <w:szCs w:val="24"/>
        </w:rPr>
      </w:pPr>
    </w:p>
    <w:p w:rsidRDefault="004C4DC8" w:rsidP="004C4DC8" w:rsidR="004C4DC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MLAT j. d. o. o. Labin, Sveta Katarina 14, OIB 34792385024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040294001,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326C37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ožujka 2016.</w:t>
      </w:r>
    </w:p>
    <w:p w:rsidRDefault="004C4DC8" w:rsidP="004C4DC8" w:rsidR="004C4DC8" w:rsidRPr="005D578C">
      <w:pPr>
        <w:rPr>
          <w:rFonts w:cs="Times New Roman" w:eastAsia="Times New Roman"/>
          <w:szCs w:val="24"/>
        </w:rPr>
      </w:pPr>
    </w:p>
    <w:p w:rsidRDefault="004C4DC8" w:rsidP="004C4DC8" w:rsidR="004C4DC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C4DC8" w:rsidP="004C4DC8" w:rsidR="004C4DC8" w:rsidRPr="005D578C">
      <w:pPr>
        <w:rPr>
          <w:rFonts w:cs="Times New Roman" w:eastAsia="Times New Roman"/>
          <w:szCs w:val="24"/>
        </w:rPr>
      </w:pPr>
    </w:p>
    <w:p w:rsidRDefault="004C4DC8" w:rsidP="004C4DC8" w:rsidR="004C4DC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MLAT j. d. o. o. Labin, Sveta Katarina 14, OIB 34792385024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040294001,</w:t>
      </w:r>
      <w:r w:rsidRPr="005D578C">
        <w:rPr>
          <w:rFonts w:cs="Times New Roman" w:eastAsia="Times New Roman"/>
          <w:szCs w:val="24"/>
        </w:rPr>
        <w:t xml:space="preserve"> s danom </w:t>
      </w:r>
      <w:r w:rsidR="00326C37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4C4DC8" w:rsidP="004C4DC8" w:rsidR="004C4DC8" w:rsidRPr="005D578C">
      <w:pPr>
        <w:rPr>
          <w:rFonts w:cs="Times New Roman" w:eastAsia="Times New Roman"/>
          <w:szCs w:val="24"/>
        </w:rPr>
      </w:pPr>
    </w:p>
    <w:p w:rsidRDefault="004C4DC8" w:rsidP="004C4DC8" w:rsidR="004C4DC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4C4DC8" w:rsidP="004C4DC8" w:rsidR="004C4DC8">
      <w:pPr>
        <w:rPr>
          <w:rFonts w:cs="Times New Roman" w:eastAsia="Times New Roman"/>
          <w:szCs w:val="20"/>
        </w:rPr>
      </w:pPr>
    </w:p>
    <w:p w:rsidRDefault="004C4DC8" w:rsidP="004C4DC8" w:rsidR="004C4DC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MLAT j. d. o. o. Labin, Sveta Katarina 14, OIB 34792385024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040294001.</w:t>
      </w:r>
    </w:p>
    <w:p w:rsidRDefault="004C4DC8" w:rsidP="004C4DC8" w:rsidR="004C4DC8">
      <w:pPr>
        <w:ind w:firstLine="709"/>
        <w:rPr>
          <w:rFonts w:cs="Times New Roman" w:eastAsia="Times New Roman"/>
          <w:szCs w:val="24"/>
        </w:rPr>
      </w:pPr>
    </w:p>
    <w:p w:rsidRDefault="004C4DC8" w:rsidP="004C4DC8" w:rsidR="004C4DC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MLAT j. d. o. o. Labin, Sveta Katarina 14, OIB 34792385024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040294001.</w:t>
      </w:r>
    </w:p>
    <w:p w:rsidRDefault="004C4DC8" w:rsidP="004C4DC8" w:rsidR="004C4DC8">
      <w:pPr>
        <w:rPr>
          <w:rFonts w:cs="Times New Roman" w:eastAsia="Times New Roman"/>
          <w:szCs w:val="24"/>
        </w:rPr>
      </w:pPr>
    </w:p>
    <w:p w:rsidRDefault="004C4DC8" w:rsidP="004C4DC8" w:rsidR="004C4DC8" w:rsidRPr="005D578C">
      <w:pPr>
        <w:rPr>
          <w:rFonts w:cs="Times New Roman" w:eastAsia="Times New Roman"/>
          <w:szCs w:val="24"/>
        </w:rPr>
      </w:pPr>
    </w:p>
    <w:p w:rsidRDefault="004C4DC8" w:rsidP="004C4DC8" w:rsidR="004C4DC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C4DC8" w:rsidP="004C4DC8" w:rsidR="004C4DC8">
      <w:pPr>
        <w:ind w:firstLine="708"/>
        <w:rPr>
          <w:rFonts w:cs="Times New Roman" w:eastAsia="Times New Roman"/>
          <w:szCs w:val="24"/>
        </w:rPr>
      </w:pPr>
    </w:p>
    <w:p w:rsidRDefault="004C4DC8" w:rsidP="004C4DC8" w:rsidR="004C4DC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MLAT j. d. o. o. Labin.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St-958/2015-3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C4DC8" w:rsidP="004C4DC8" w:rsidR="004C4DC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C4DC8" w:rsidP="004C4DC8" w:rsidR="004C4DC8" w:rsidRPr="005D578C">
      <w:pPr>
        <w:rPr>
          <w:rFonts w:cs="Times New Roman" w:eastAsia="Times New Roman"/>
          <w:szCs w:val="24"/>
        </w:rPr>
      </w:pPr>
    </w:p>
    <w:p w:rsidRDefault="004C4DC8" w:rsidP="004C4DC8" w:rsidR="004C4DC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326C37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C4DC8" w:rsidP="004C4DC8" w:rsidR="004C4DC8">
      <w:pPr>
        <w:rPr>
          <w:rFonts w:cs="Times New Roman" w:eastAsia="Times New Roman"/>
          <w:szCs w:val="24"/>
        </w:rPr>
      </w:pPr>
    </w:p>
    <w:p w:rsidRDefault="004C4DC8" w:rsidP="004C4DC8" w:rsidR="004C4DC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C4DC8" w:rsidP="004C4DC8" w:rsidR="004C4DC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AD61D0">
        <w:rPr>
          <w:rFonts w:cs="Times New Roman" w:eastAsia="Times New Roman"/>
          <w:szCs w:val="24"/>
        </w:rPr>
        <w:t>, v. r.</w:t>
      </w:r>
    </w:p>
    <w:p w:rsidRDefault="004C4DC8" w:rsidP="004C4DC8" w:rsidR="004C4DC8">
      <w:pPr>
        <w:jc w:val="left"/>
        <w:rPr>
          <w:rFonts w:cs="Times New Roman" w:eastAsia="Times New Roman"/>
          <w:szCs w:val="24"/>
        </w:rPr>
      </w:pPr>
    </w:p>
    <w:p w:rsidRDefault="004C4DC8" w:rsidP="004C4DC8" w:rsidR="004C4DC8" w:rsidRPr="005D578C">
      <w:pPr>
        <w:jc w:val="left"/>
        <w:rPr>
          <w:rFonts w:cs="Times New Roman" w:eastAsia="Times New Roman"/>
          <w:szCs w:val="24"/>
        </w:rPr>
      </w:pPr>
    </w:p>
    <w:p w:rsidRDefault="004C4DC8" w:rsidP="004C4DC8" w:rsidR="004C4DC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C4DC8" w:rsidP="004C4DC8" w:rsidR="004C4DC8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4C4DC8" w:rsidP="004C4DC8" w:rsidR="004C4DC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4C4DC8" w:rsidP="004C4DC8" w:rsidR="004C4DC8">
      <w:pPr>
        <w:rPr>
          <w:rFonts w:cs="Times New Roman" w:eastAsia="Times New Roman"/>
          <w:szCs w:val="24"/>
        </w:rPr>
      </w:pPr>
    </w:p>
    <w:p w:rsidRDefault="004C4DC8" w:rsidP="004C4DC8" w:rsidR="004C4DC8" w:rsidRPr="005D578C">
      <w:pPr>
        <w:rPr>
          <w:rFonts w:cs="Times New Roman" w:eastAsia="Times New Roman"/>
          <w:szCs w:val="24"/>
        </w:rPr>
      </w:pPr>
    </w:p>
    <w:p w:rsidRDefault="004C4DC8" w:rsidP="004C4DC8" w:rsidR="004C4DC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C4DC8" w:rsidP="004C4DC8" w:rsidR="004C4DC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C4DC8" w:rsidP="004C4DC8" w:rsidR="004C4DC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MLAT j. d. o. o. Labin, Sveta Katarina 143,</w:t>
      </w:r>
    </w:p>
    <w:p w:rsidRDefault="004C4DC8" w:rsidP="004C4DC8" w:rsidR="004C4DC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Marika Živčić, Labin, Kapelica, Kapelica 2, </w:t>
      </w:r>
    </w:p>
    <w:p w:rsidRDefault="004C4DC8" w:rsidP="004C4DC8" w:rsidR="004C4DC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4C4DC8" w:rsidP="004C4DC8" w:rsidR="004C4DC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C4DC8" w:rsidP="004C4DC8" w:rsidR="004C4DC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4C4DC8" w:rsidP="004C4DC8" w:rsidR="004C4DC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4C4DC8" w:rsidP="004C4DC8" w:rsidR="004C4DC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4C4DC8" w:rsidP="004C4DC8" w:rsidR="004C4DC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4C4DC8" w:rsidP="004C4DC8" w:rsidR="004C4DC8"/>
    <w:p w:rsidRDefault="004C4DC8" w:rsidP="004C4DC8" w:rsidR="004C4DC8"/>
    <w:p w:rsidRDefault="004C4DC8" w:rsidP="004C4DC8" w:rsidR="004C4DC8"/>
    <w:p w:rsidRDefault="004C4DC8" w:rsidP="004C4DC8" w:rsidR="004C4DC8"/>
    <w:p w:rsidRDefault="00AD61D0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4DC8" w:rsidP="004C4DC8" w:rsidR="004C4DC8">
      <w:r>
        <w:separator/>
      </w:r>
    </w:p>
  </w:endnote>
  <w:endnote w:id="0" w:type="continuationSeparator">
    <w:p w:rsidRDefault="004C4DC8" w:rsidP="004C4DC8" w:rsidR="004C4D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4DC8" w:rsidP="004C4DC8" w:rsidR="004C4DC8">
      <w:r>
        <w:separator/>
      </w:r>
    </w:p>
  </w:footnote>
  <w:footnote w:id="0" w:type="continuationSeparator">
    <w:p w:rsidRDefault="004C4DC8" w:rsidP="004C4DC8" w:rsidR="004C4D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DC8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D61D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St-958/2015-5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DC8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St-958/2015-5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5D8C"/>
    <w:rsid w:val="00326C37"/>
    <w:rsid w:val="004C4DC8"/>
    <w:rsid w:val="0075528E"/>
    <w:rsid w:val="0079403F"/>
    <w:rsid w:val="007B2968"/>
    <w:rsid w:val="00AD61D0"/>
    <w:rsid w:val="00C65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4DC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4DC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C4DC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4D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4DC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4D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4DC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61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1D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D61D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D61D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D61D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4DC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4DC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C4DC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4D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4DC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4D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4DC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61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1D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D61D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D61D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D61D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958</izvorni_sadrzaj>
    <derivirana_varijabla naziv="DomainObject.Predmet.Broj_1">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St-958/2015</izvorni_sadrzaj>
    <derivirana_varijabla naziv="DomainObject.Predmet.OznakaBroj_1">St-958/2015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MLAT j.d.o.o. LABIN</izvorni_sadrzaj>
    <derivirana_varijabla naziv="DomainObject.Predmet.ProtustrankaFormated_1">  MLAT j.d.o.o. LABIN</derivirana_varijabla>
  </DomainObject.Predmet.ProtustrankaFormated>
  <DomainObject.Predmet.ProtustrankaFormatedOIB>
    <izvorni_sadrzaj>  MLAT j.d.o.o. LABIN, OIB 34792385024</izvorni_sadrzaj>
    <derivirana_varijabla naziv="DomainObject.Predmet.ProtustrankaFormatedOIB_1">  MLAT j.d.o.o. LABIN, OIB 34792385024</derivirana_varijabla>
  </DomainObject.Predmet.ProtustrankaFormatedOIB>
  <DomainObject.Predmet.ProtustrankaFormatedWithAdress>
    <izvorni_sadrzaj> MLAT j.d.o.o. LABIN, Sveta Katarina 14, 52220 Labin</izvorni_sadrzaj>
    <derivirana_varijabla naziv="DomainObject.Predmet.ProtustrankaFormatedWithAdress_1"> MLAT j.d.o.o. LABIN, Sveta Katarina 14, 52220 Labin</derivirana_varijabla>
  </DomainObject.Predmet.ProtustrankaFormatedWithAdress>
  <DomainObject.Predmet.ProtustrankaFormatedWithAdressOIB>
    <izvorni_sadrzaj> MLAT j.d.o.o. LABIN, OIB 34792385024, Sveta Katarina 14, 52220 Labin</izvorni_sadrzaj>
    <derivirana_varijabla naziv="DomainObject.Predmet.ProtustrankaFormatedWithAdressOIB_1"> MLAT j.d.o.o. LABIN, OIB 34792385024, Sveta Katarina 14, 52220 Labin</derivirana_varijabla>
  </DomainObject.Predmet.ProtustrankaFormatedWithAdressOIB>
  <DomainObject.Predmet.ProtustrankaWithAdress>
    <izvorni_sadrzaj>MLAT j.d.o.o. LABIN Sveta Katarina 14, 52220 Labin</izvorni_sadrzaj>
    <derivirana_varijabla naziv="DomainObject.Predmet.ProtustrankaWithAdress_1">MLAT j.d.o.o. LABIN Sveta Katarina 14, 52220 Labin</derivirana_varijabla>
  </DomainObject.Predmet.ProtustrankaWithAdress>
  <DomainObject.Predmet.ProtustrankaWithAdressOIB>
    <izvorni_sadrzaj>MLAT j.d.o.o. LABIN, OIB 34792385024, Sveta Katarina 14, 52220 Labin</izvorni_sadrzaj>
    <derivirana_varijabla naziv="DomainObject.Predmet.ProtustrankaWithAdressOIB_1">MLAT j.d.o.o. LABIN, OIB 34792385024, Sveta Katarina 14, 52220 Labin</derivirana_varijabla>
  </DomainObject.Predmet.ProtustrankaWithAdressOIB>
  <DomainObject.Predmet.ProtustrankaNazivFormated>
    <izvorni_sadrzaj>MLAT j.d.o.o. LABIN</izvorni_sadrzaj>
    <derivirana_varijabla naziv="DomainObject.Predmet.ProtustrankaNazivFormated_1">MLAT j.d.o.o. LABIN</derivirana_varijabla>
  </DomainObject.Predmet.ProtustrankaNazivFormated>
  <DomainObject.Predmet.ProtustrankaNazivFormatedOIB>
    <izvorni_sadrzaj>MLAT j.d.o.o. LABIN, OIB 34792385024</izvorni_sadrzaj>
    <derivirana_varijabla naziv="DomainObject.Predmet.ProtustrankaNazivFormatedOIB_1">MLAT j.d.o.o. LABIN, OIB 34792385024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22861.11</izvorni_sadrzaj>
    <derivirana_varijabla naziv="DomainObject.Predmet.TrenutnaVrijednost_1">22861.11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MLAT j.d.o.o. LABIN</item>
    </izvorni_sadrzaj>
    <derivirana_varijabla naziv="DomainObject.Predmet.ProtuStrankaListFormated_1">
      <item>MLAT j.d.o.o. LABIN</item>
    </derivirana_varijabla>
  </DomainObject.Predmet.ProtuStrankaListFormated>
  <DomainObject.Predmet.ProtuStrankaListFormatedOIB>
    <izvorni_sadrzaj>
      <item>MLAT j.d.o.o. LABIN, OIB 34792385024</item>
    </izvorni_sadrzaj>
    <derivirana_varijabla naziv="DomainObject.Predmet.ProtuStrankaListFormatedOIB_1">
      <item>MLAT j.d.o.o. LABIN, OIB 34792385024</item>
    </derivirana_varijabla>
  </DomainObject.Predmet.ProtuStrankaListFormatedOIB>
  <DomainObject.Predmet.ProtuStrankaListFormatedWithAdress>
    <izvorni_sadrzaj>
      <item>MLAT j.d.o.o. LABIN, Sveta Katarina 14, 52220 Labin</item>
    </izvorni_sadrzaj>
    <derivirana_varijabla naziv="DomainObject.Predmet.ProtuStrankaListFormatedWithAdress_1">
      <item>MLAT j.d.o.o. LABIN, Sveta Katarina 14, 52220 Labin</item>
    </derivirana_varijabla>
  </DomainObject.Predmet.ProtuStrankaListFormatedWithAdress>
  <DomainObject.Predmet.ProtuStrankaListFormatedWithAdressOIB>
    <izvorni_sadrzaj>
      <item>MLAT j.d.o.o. LABIN, OIB 34792385024, Sveta Katarina 14, 52220 Labin</item>
    </izvorni_sadrzaj>
    <derivirana_varijabla naziv="DomainObject.Predmet.ProtuStrankaListFormatedWithAdressOIB_1">
      <item>MLAT j.d.o.o. LABIN, OIB 34792385024, Sveta Katarina 14, 52220 Labin</item>
    </derivirana_varijabla>
  </DomainObject.Predmet.ProtuStrankaListFormatedWithAdressOIB>
  <DomainObject.Predmet.ProtuStrankaListNazivFormated>
    <izvorni_sadrzaj>
      <item>MLAT j.d.o.o. LABIN</item>
    </izvorni_sadrzaj>
    <derivirana_varijabla naziv="DomainObject.Predmet.ProtuStrankaListNazivFormated_1">
      <item>MLAT j.d.o.o. LABIN</item>
    </derivirana_varijabla>
  </DomainObject.Predmet.ProtuStrankaListNazivFormated>
  <DomainObject.Predmet.ProtuStrankaListNazivFormatedOIB>
    <izvorni_sadrzaj>
      <item>MLAT j.d.o.o. LABIN, OIB 34792385024</item>
    </izvorni_sadrzaj>
    <derivirana_varijabla naziv="DomainObject.Predmet.ProtuStrankaListNazivFormatedOIB_1">
      <item>MLAT j.d.o.o. LABIN, OIB 34792385024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MLAT j.d.o.o. LABIN</izvorni_sadrzaj>
    <derivirana_varijabla naziv="DomainObject.Predmet.ProtustrankaIDrugi_1">MLAT j.d.o.o. LABIN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MLAT j.d.o.o. LABIN, OIB 34792385024, Sveta Katarina 14, 52220 Labin</izvorni_sadrzaj>
    <derivirana_varijabla naziv="DomainObject.Predmet.ProtustrankaIDrugiAdressOIB_1">MLAT j.d.o.o. LABIN, OIB 34792385024, Sveta Katarina 14,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MLAT j.d.o.o. LABIN</item>
    </izvorni_sadrzaj>
    <derivirana_varijabla naziv="DomainObject.Predmet.SudioniciListNaziv_1">
      <item>FINANCIJSKA AGENCIJA, RC RIJEKA, PODRUŽNICA PULA, PULA</item>
      <item>MLAT j.d.o.o. LABIN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MLAT j.d.o.o. LABIN, OIB 34792385024, Sveta Katarina 14,52220 Labin</item>
    </izvorni_sadrzaj>
    <derivirana_varijabla naziv="DomainObject.Predmet.SudioniciListAdressOIB_1">
      <item>FINANCIJSKA AGENCIJA, RC RIJEKA, PODRUŽNICA PULA, PULA, OIB 85821130368, Ulica grada Vukovara 70,Zagreb</item>
      <item>MLAT j.d.o.o. LABIN, OIB 34792385024, Sveta Katarina 14,52220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34792385024</item>
    </izvorni_sadrzaj>
    <derivirana_varijabla naziv="DomainObject.Predmet.SudioniciListNazivOIB_1">
      <item>, OIB 85821130368</item>
      <item>, OIB 34792385024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3019</properties:Characters>
  <properties:Lines>79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2016-03-17T11:03:00Z</dcterms:created>
  <dc:creator>Mihaela Kaligari</dc:creator>
  <dc:description/>
  <cp:keywords/>
  <cp:lastModifiedBy>Jasmina Matika</cp:lastModifiedBy>
  <cp:lastPrinted>2016-03-23T07:14:00Z</cp:lastPrinted>
  <dcterms:modified xmlns:xsi="http://www.w3.org/2001/XMLSchema-instance" xsi:type="dcterms:W3CDTF">2016-03-23T11:22:00Z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