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bbc5" w14:paraId="499bbc5" w:rsidRDefault="001F6163" w:rsidP="001F6163" w:rsidR="001F6163">
      <w:pPr>
        <w:pStyle w:val="Zaglavlje"/>
        <w:jc w:val="right"/>
        <w15:collapsed w:val="false"/>
      </w:pPr>
      <w:bookmarkStart w:name="_GoBack" w:id="0"/>
      <w:bookmarkEnd w:id="0"/>
      <w:r>
        <w:t>13 St-</w:t>
      </w:r>
      <w:r w:rsidR="00E24B00">
        <w:t>1683</w:t>
      </w:r>
      <w:r>
        <w:t>/2017-3</w:t>
      </w:r>
    </w:p>
    <w:p w:rsidRDefault="001F6163" w:rsidP="001F6163" w:rsidR="001F6163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163" w:rsidP="001F6163" w:rsidR="001F6163"/>
    <w:p w:rsidRDefault="001F6163" w:rsidP="001F6163" w:rsidR="001F616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F6163" w:rsidP="001F6163" w:rsidR="001F616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1F6163" w:rsidP="00870E4C" w:rsidR="001F6163">
      <w:pPr>
        <w:ind w:hanging="720" w:left="360"/>
        <w:jc w:val="both"/>
        <w:rPr>
          <w:sz w:val="22"/>
          <w:szCs w:val="22"/>
        </w:rPr>
      </w:pPr>
    </w:p>
    <w:p w:rsidRDefault="001F6163" w:rsidP="00870E4C" w:rsidR="001F6163">
      <w:pPr>
        <w:tabs>
          <w:tab w:pos="7371" w:val="left"/>
        </w:tabs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</w:t>
      </w:r>
      <w:r w:rsidR="00870E4C">
        <w:t xml:space="preserve"> </w:t>
      </w:r>
      <w:r w:rsidR="00E24B00" w:rsidRPr="00E24B00">
        <w:t>FAST FOOD FINO jednostavno društvo s ograničenom odgovornošću za ugostiteljstvo i usluge</w:t>
      </w:r>
      <w:r>
        <w:t xml:space="preserve">, </w:t>
      </w:r>
      <w:r w:rsidR="00E24B00">
        <w:t xml:space="preserve"> Višnjevac, Eugena Kvaternika 3, </w:t>
      </w:r>
      <w:r>
        <w:t xml:space="preserve">MBS: </w:t>
      </w:r>
      <w:r w:rsidR="00E24B00" w:rsidRPr="00E24B00">
        <w:t>030174811</w:t>
      </w:r>
      <w:r>
        <w:t xml:space="preserve">, OIB: </w:t>
      </w:r>
      <w:r w:rsidR="00E24B00" w:rsidRPr="00E24B00">
        <w:t>20119271364</w:t>
      </w:r>
      <w:r>
        <w:t xml:space="preserve">, temeljem članka 430. Stečajnog zakona („Narodne novine“ 71/15), dana </w:t>
      </w:r>
      <w:r w:rsidR="00E24B00">
        <w:t>13</w:t>
      </w:r>
      <w:r>
        <w:t>. prosinca 2017. godine, objavljuje sljedeći</w:t>
      </w:r>
    </w:p>
    <w:p w:rsidRDefault="001F6163" w:rsidP="001F6163" w:rsidR="001F6163">
      <w:pPr>
        <w:jc w:val="both"/>
      </w:pPr>
    </w:p>
    <w:p w:rsidRDefault="001F6163" w:rsidP="001F6163" w:rsidR="001F6163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1F6163" w:rsidP="001F6163" w:rsidR="001F6163">
      <w:pPr>
        <w:jc w:val="both"/>
        <w:rPr>
          <w:bCs/>
        </w:rPr>
      </w:pPr>
    </w:p>
    <w:p w:rsidRDefault="001F6163" w:rsidP="001F6163" w:rsidR="001F6163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24B00" w:rsidRPr="00E24B00">
        <w:t>FAST FOOD FINO jednostavno društvo s ograničenom odgovornošću za ugostiteljstvo i usluge</w:t>
      </w:r>
      <w:r w:rsidR="00E24B00">
        <w:t xml:space="preserve">,  Višnjevac, Eugena Kvaternika 3, MBS: </w:t>
      </w:r>
      <w:r w:rsidR="00E24B00" w:rsidRPr="00E24B00">
        <w:t>030174811</w:t>
      </w:r>
      <w:r w:rsidR="00E24B00">
        <w:t xml:space="preserve">, OIB: </w:t>
      </w:r>
      <w:r w:rsidR="00E24B00" w:rsidRPr="00E24B00">
        <w:t>20119271364</w:t>
      </w:r>
      <w:r w:rsidR="00E24B00">
        <w:t>,</w:t>
      </w:r>
      <w:r>
        <w:t xml:space="preserve"> iznosi </w:t>
      </w:r>
      <w:r w:rsidR="00E24B00">
        <w:t>28.009,57</w:t>
      </w:r>
      <w:r>
        <w:t xml:space="preserve"> kn.</w:t>
      </w:r>
    </w:p>
    <w:p w:rsidRDefault="001F6163" w:rsidP="001F6163" w:rsidR="001F6163">
      <w:pPr>
        <w:ind w:left="708"/>
        <w:jc w:val="both"/>
      </w:pPr>
      <w:r>
        <w:t xml:space="preserve">II Poziva se osoba ovlaštena za zastupanje dužnika </w:t>
      </w:r>
      <w:r w:rsidR="00E24B00">
        <w:t xml:space="preserve">KREŠIMIR PEJIĆ, Višnjevac, Eugena Kvaternika 3, </w:t>
      </w:r>
      <w:r>
        <w:t xml:space="preserve">OIB: </w:t>
      </w:r>
      <w:r w:rsidR="00E24B00">
        <w:t>67734084119</w:t>
      </w:r>
      <w:r>
        <w:t xml:space="preserve">,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F6163" w:rsidP="001F6163" w:rsidR="001F6163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24B00">
        <w:t>1683</w:t>
      </w:r>
      <w:r>
        <w:t>-17 (članak 430 Stečajnog zakona u vezi s člankom 132. Stečajnog zakona Narodne novine broj 71/15).</w:t>
      </w:r>
    </w:p>
    <w:p w:rsidRDefault="001F6163" w:rsidP="001F6163" w:rsidR="001F6163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F6163" w:rsidP="001F6163" w:rsidR="001F6163">
      <w:pPr>
        <w:ind w:left="708"/>
        <w:jc w:val="both"/>
      </w:pPr>
    </w:p>
    <w:p w:rsidRDefault="001F6163" w:rsidP="001F6163" w:rsidR="001F6163">
      <w:pPr>
        <w:ind w:left="708"/>
        <w:jc w:val="center"/>
      </w:pPr>
      <w:r>
        <w:t xml:space="preserve">U Osijeku </w:t>
      </w:r>
      <w:r w:rsidR="00E24B00">
        <w:t>13</w:t>
      </w:r>
      <w:r>
        <w:t>. prosinca 2017.g.</w:t>
      </w:r>
    </w:p>
    <w:p w:rsidRDefault="001F6163" w:rsidP="001F6163" w:rsidR="001F6163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1F6163" w:rsidP="00E24B00" w:rsidR="00E24B00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Jadranka Herman</w:t>
      </w:r>
    </w:p>
    <w:p w:rsidRDefault="001F6163" w:rsidP="00E24B00" w:rsidR="001F6163" w:rsidRPr="00E24B00">
      <w:pPr>
        <w:jc w:val="both"/>
        <w:rPr>
          <w:bCs/>
        </w:rPr>
      </w:pPr>
      <w:r>
        <w:rPr>
          <w:sz w:val="20"/>
          <w:szCs w:val="20"/>
        </w:rPr>
        <w:t>DNA</w:t>
      </w:r>
    </w:p>
    <w:p w:rsidRDefault="001F6163" w:rsidP="001F6163" w:rsidR="001F616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F6163" w:rsidP="001F6163" w:rsidR="001F616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1F6163" w:rsidP="001F6163" w:rsidR="001F6163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kal. </w:t>
      </w:r>
      <w:r w:rsidR="00E24B00">
        <w:rPr>
          <w:sz w:val="20"/>
          <w:szCs w:val="20"/>
        </w:rPr>
        <w:t>5</w:t>
      </w:r>
      <w:r>
        <w:rPr>
          <w:sz w:val="20"/>
          <w:szCs w:val="20"/>
        </w:rPr>
        <w:t>/</w:t>
      </w:r>
      <w:r w:rsidR="00E24B00">
        <w:rPr>
          <w:sz w:val="20"/>
          <w:szCs w:val="20"/>
        </w:rPr>
        <w:t>2</w:t>
      </w:r>
    </w:p>
    <w:sectPr w:rsidR="001F61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87E"/>
    <w:rsid w:val="001675D0"/>
    <w:rsid w:val="001F6163"/>
    <w:rsid w:val="00434550"/>
    <w:rsid w:val="004D3ED2"/>
    <w:rsid w:val="005B1BE2"/>
    <w:rsid w:val="007A519F"/>
    <w:rsid w:val="00870E4C"/>
    <w:rsid w:val="008F087E"/>
    <w:rsid w:val="009C19E5"/>
    <w:rsid w:val="00BD302F"/>
    <w:rsid w:val="00C70C7B"/>
    <w:rsid w:val="00D466AB"/>
    <w:rsid w:val="00DF79A3"/>
    <w:rsid w:val="00E24B00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163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6163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F6163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1F6163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F6163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1F6163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63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9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163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6163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F6163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1F6163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F6163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1F6163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63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9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St-1683/2017</izvorni_sadrzaj>
    <derivirana_varijabla naziv="DomainObject.Predmet.OznakaBroj_1">St-1683/2017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FINO jednostavno društvo s ograničenom odgovornošću za ugostiteljstvo i usluge</izvorni_sadrzaj>
    <derivirana_varijabla naziv="DomainObject.Predmet.ProtustrankaFormated_1">  FAST FOOD FINO jednostavno društvo s ograničenom odgovornošću za ugostiteljstvo i usluge</derivirana_varijabla>
  </DomainObject.Predmet.ProtustrankaFormated>
  <DomainObject.Predmet.ProtustrankaFormatedOIB>
    <izvorni_sadrzaj>  FAST FOOD FINO jednostavno društvo s ograničenom odgovornošću za ugostiteljstvo i usluge, OIB 20119271364</izvorni_sadrzaj>
    <derivirana_varijabla naziv="DomainObject.Predmet.ProtustrankaFormatedOIB_1">  FAST FOOD FINO jednostavno društvo s ograničenom odgovornošću za ugostiteljstvo i usluge, OIB 20119271364</derivirana_varijabla>
  </DomainObject.Predmet.ProtustrankaFormatedOIB>
  <DomainObject.Predmet.ProtustrankaFormatedWithAdress>
    <izvorni_sadrzaj> FAST FOOD FINO jednostavno društvo s ograničenom odgovornošću za ugostiteljstvo i usluge, Eugena Kvaternika 3, 31220 Višnjevac</izvorni_sadrzaj>
    <derivirana_varijabla naziv="DomainObject.Predmet.ProtustrankaFormatedWithAdress_1"> FAST FOOD FINO jednostavno društvo s ograničenom odgovornošću za ugostiteljstvo i usluge, Eugena Kvaternika 3, 31220 Višnjevac</derivirana_varijabla>
  </DomainObject.Predmet.ProtustrankaFormatedWithAdress>
  <DomainObject.Predmet.ProtustrankaFormatedWithAdressOIB>
    <izvorni_sadrzaj> FAST FOOD FINO jednostavno društvo s ograničenom odgovornošću za ugostiteljstvo i usluge, OIB 20119271364, Eugena Kvaternika 3, 31220 Višnjevac</izvorni_sadrzaj>
    <derivirana_varijabla naziv="DomainObject.Predmet.ProtustrankaFormatedWithAdressOIB_1"> FAST FOOD FINO jednostavno društvo s ograničenom odgovornošću za ugostiteljstvo i usluge, OIB 20119271364, Eugena Kvaternika 3, 31220 Višnjevac</derivirana_varijabla>
  </DomainObject.Predmet.ProtustrankaFormatedWithAdressOIB>
  <DomainObject.Predmet.ProtustrankaWithAdress>
    <izvorni_sadrzaj>FAST FOOD FINO jednostavno društvo s ograničenom odgovornošću za ugostiteljstvo i usluge Eugena Kvaternika 3, 31220 Višnjevac</izvorni_sadrzaj>
    <derivirana_varijabla naziv="DomainObject.Predmet.ProtustrankaWithAdress_1">FAST FOOD FINO jednostavno društvo s ograničenom odgovornošću za ugostiteljstvo i usluge Eugena Kvaternika 3, 31220 Višnjevac</derivirana_varijabla>
  </DomainObject.Predmet.ProtustrankaWithAdress>
  <DomainObject.Predmet.ProtustrankaWithAdressOIB>
    <izvorni_sadrzaj>FAST FOOD FINO jednostavno društvo s ograničenom odgovornošću za ugostiteljstvo i usluge, OIB 20119271364, Eugena Kvaternika 3, 31220 Višnjevac</izvorni_sadrzaj>
    <derivirana_varijabla naziv="DomainObject.Predmet.ProtustrankaWithAdressOIB_1">FAST FOOD FINO jednostavno društvo s ograničenom odgovornošću za ugostiteljstvo i usluge, OIB 20119271364, Eugena Kvaternika 3, 31220 Višnjevac</derivirana_varijabla>
  </DomainObject.Predmet.ProtustrankaWithAdressOIB>
  <DomainObject.Predmet.ProtustrankaNazivFormated>
    <izvorni_sadrzaj>FAST FOOD FINO jednostavno društvo s ograničenom odgovornošću za ugostiteljstvo i usluge</izvorni_sadrzaj>
    <derivirana_varijabla naziv="DomainObject.Predmet.ProtustrankaNazivFormated_1">FAST FOOD FINO jednostavno društvo s ograničenom odgovornošću za ugostiteljstvo i usluge</derivirana_varijabla>
  </DomainObject.Predmet.ProtustrankaNazivFormated>
  <DomainObject.Predmet.ProtustrankaNazivFormatedOIB>
    <izvorni_sadrzaj>FAST FOOD FINO jednostavno društvo s ograničenom odgovornošću za ugostiteljstvo i usluge, OIB 20119271364</izvorni_sadrzaj>
    <derivirana_varijabla naziv="DomainObject.Predmet.ProtustrankaNazivFormatedOIB_1">FAST FOOD FINO jednostavno društvo s ograničenom odgovornošću za ugostiteljstvo i usluge, OIB 20119271364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FAST FOOD FINO jednostavno društvo s ograničenom odgovornošću za ugostiteljstvo i usluge</item>
    </izvorni_sadrzaj>
    <derivirana_varijabla naziv="DomainObject.Predmet.ProtuStrankaListFormated_1">
      <item>FAST FOOD FINO jednostavno društvo s ograničenom odgovornošću za ugostiteljstvo i usluge</item>
    </derivirana_varijabla>
  </DomainObject.Predmet.ProtuStrankaListFormated>
  <DomainObject.Predmet.ProtuStrankaListFormatedOIB>
    <izvorni_sadrzaj>
      <item>FAST FOOD FINO jednostavno društvo s ograničenom odgovornošću za ugostiteljstvo i usluge, OIB 20119271364</item>
    </izvorni_sadrzaj>
    <derivirana_varijabla naziv="DomainObject.Predmet.ProtuStrankaListFormatedOIB_1">
      <item>FAST FOOD FINO jednostavno društvo s ograničenom odgovornošću za ugostiteljstvo i usluge, OIB 20119271364</item>
    </derivirana_varijabla>
  </DomainObject.Predmet.ProtuStrankaListFormatedOIB>
  <DomainObject.Predmet.ProtuStrankaListFormatedWithAdress>
    <izvorni_sadrzaj>
      <item>FAST FOOD FINO jednostavno društvo s ograničenom odgovornošću za ugostiteljstvo i usluge, Eugena Kvaternika 3, 31220 Višnjevac</item>
    </izvorni_sadrzaj>
    <derivirana_varijabla naziv="DomainObject.Predmet.ProtuStrankaListFormatedWithAdress_1">
      <item>FAST FOOD FINO jednostavno društvo s ograničenom odgovornošću za ugostiteljstvo i usluge, Eugena Kvaternika 3, 31220 Višnjevac</item>
    </derivirana_varijabla>
  </DomainObject.Predmet.ProtuStrankaListFormatedWithAdress>
  <DomainObject.Predmet.ProtuStrankaListFormatedWithAdressOIB>
    <izvorni_sadrzaj>
      <item>FAST FOOD FINO jednostavno društvo s ograničenom odgovornošću za ugostiteljstvo i usluge, OIB 20119271364, Eugena Kvaternika 3, 31220 Višnjevac</item>
    </izvorni_sadrzaj>
    <derivirana_varijabla naziv="DomainObject.Predmet.ProtuStrankaListFormatedWithAdressOIB_1">
      <item>FAST FOOD FINO jednostavno društvo s ograničenom odgovornošću za ugostiteljstvo i usluge, OIB 20119271364, Eugena Kvaternika 3, 31220 Višnjevac</item>
    </derivirana_varijabla>
  </DomainObject.Predmet.ProtuStrankaListFormatedWithAdressOIB>
  <DomainObject.Predmet.ProtuStrankaListNazivFormated>
    <izvorni_sadrzaj>
      <item>FAST FOOD FINO jednostavno društvo s ograničenom odgovornošću za ugostiteljstvo i usluge</item>
    </izvorni_sadrzaj>
    <derivirana_varijabla naziv="DomainObject.Predmet.ProtuStrankaListNazivFormated_1">
      <item>FAST FOOD FINO jednostavno društvo s ograničenom odgovornošću za ugostiteljstvo i usluge</item>
    </derivirana_varijabla>
  </DomainObject.Predmet.ProtuStrankaListNazivFormated>
  <DomainObject.Predmet.ProtuStrankaListNazivFormatedOIB>
    <izvorni_sadrzaj>
      <item>FAST FOOD FINO jednostavno društvo s ograničenom odgovornošću za ugostiteljstvo i usluge, OIB 20119271364</item>
    </izvorni_sadrzaj>
    <derivirana_varijabla naziv="DomainObject.Predmet.ProtuStrankaListNazivFormatedOIB_1">
      <item>FAST FOOD FINO jednostavno društvo s ograničenom odgovornošću za ugostiteljstvo i usluge, OIB 20119271364</item>
    </derivirana_varijabla>
  </DomainObject.Predmet.ProtuStrankaListNazivFormatedOIB>
  <DomainObject.Predmet.OstaliListFormated>
    <izvorni_sadrzaj>
      <item>Krešimir Pejić</item>
    </izvorni_sadrzaj>
    <derivirana_varijabla naziv="DomainObject.Predmet.OstaliListFormated_1">
      <item>Krešimir Pejić</item>
    </derivirana_varijabla>
  </DomainObject.Predmet.OstaliListFormated>
  <DomainObject.Predmet.OstaliListFormatedOIB>
    <izvorni_sadrzaj>
      <item>Krešimir Pejić, OIB 67734084119</item>
    </izvorni_sadrzaj>
    <derivirana_varijabla naziv="DomainObject.Predmet.OstaliListFormatedOIB_1">
      <item>Krešimir Pejić, OIB 67734084119</item>
    </derivirana_varijabla>
  </DomainObject.Predmet.OstaliListFormatedOIB>
  <DomainObject.Predmet.OstaliListFormatedWithAdress>
    <izvorni_sadrzaj>
      <item>Krešimir Pejić, Eugena Kvaternika 3, 31220 Višnjevac</item>
    </izvorni_sadrzaj>
    <derivirana_varijabla naziv="DomainObject.Predmet.OstaliListFormatedWithAdress_1">
      <item>Krešimir Pejić, Eugena Kvaternika 3, 31220 Višnjevac</item>
    </derivirana_varijabla>
  </DomainObject.Predmet.OstaliListFormatedWithAdress>
  <DomainObject.Predmet.OstaliListFormatedWithAdressOIB>
    <izvorni_sadrzaj>
      <item>Krešimir Pejić, OIB 67734084119, Eugena Kvaternika 3, 31220 Višnjevac</item>
    </izvorni_sadrzaj>
    <derivirana_varijabla naziv="DomainObject.Predmet.OstaliListFormatedWithAdressOIB_1">
      <item>Krešimir Pejić, OIB 67734084119, Eugena Kvaternika 3, 31220 Višnjevac</item>
    </derivirana_varijabla>
  </DomainObject.Predmet.OstaliListFormatedWithAdressOIB>
  <DomainObject.Predmet.OstaliListNazivFormated>
    <izvorni_sadrzaj>
      <item>Krešimir Pejić</item>
    </izvorni_sadrzaj>
    <derivirana_varijabla naziv="DomainObject.Predmet.OstaliListNazivFormated_1">
      <item>Krešimir Pejić</item>
    </derivirana_varijabla>
  </DomainObject.Predmet.OstaliListNazivFormated>
  <DomainObject.Predmet.OstaliListNazivFormatedOIB>
    <izvorni_sadrzaj>
      <item>Krešimir Pejić, OIB 67734084119</item>
    </izvorni_sadrzaj>
    <derivirana_varijabla naziv="DomainObject.Predmet.OstaliListNazivFormatedOIB_1">
      <item>Krešimir Pejić, OIB 67734084119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FAST FOOD FINO jednostavno društvo s ograničenom odgovornošću za ugostiteljstvo i usluge</izvorni_sadrzaj>
    <derivirana_varijabla naziv="DomainObject.Predmet.ProtustrankaIDrugi_1">FAST FOOD FINO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FAST FOOD FINO jednostavno društvo s ograničenom odgovornošću za ugostiteljstvo i usluge, OIB 20119271364, Eugena Kvaternika 3, 31220 Višnjevac</izvorni_sadrzaj>
    <derivirana_varijabla naziv="DomainObject.Predmet.ProtustrankaIDrugiAdressOIB_1">FAST FOOD FINO jednostavno društvo s ograničenom odgovornošću za ugostiteljstvo i usluge, OIB 20119271364, Eugena Kvaternika 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FAST FOOD FINO jednostavno društvo s ograničenom odgovornošću za ugostiteljstvo i usluge</item>
      <item>Krešimir Pejić</item>
    </izvorni_sadrzaj>
    <derivirana_varijabla naziv="DomainObject.Predmet.SudioniciListNaziv_1">
      <item>FINA RC OSIJEK</item>
      <item>FAST FOOD FINO jednostavno društvo s ograničenom odgovornošću za ugostiteljstvo i usluge</item>
      <item>Krešimir Pejić</item>
    </derivirana_varijabla>
  </DomainObject.Predmet.SudioniciListNaziv>
  <DomainObject.Predmet.SudioniciListAdressOIB>
    <izvorni_sadrzaj>
      <item>FINA RC OSIJEK, OIB 85821130368</item>
      <item>FAST FOOD FINO jednostavno društvo s ograničenom odgovornošću za ugostiteljstvo i usluge, OIB 20119271364, Eugena Kvaternika 3,31220 Višnjevac</item>
      <item>Krešimir Pejić, OIB 67734084119, Eugena Kvaternika 3,31220 Višnjevac</item>
    </izvorni_sadrzaj>
    <derivirana_varijabla naziv="DomainObject.Predmet.SudioniciListAdressOIB_1">
      <item>FINA RC OSIJEK, OIB 85821130368</item>
      <item>FAST FOOD FINO jednostavno društvo s ograničenom odgovornošću za ugostiteljstvo i usluge, OIB 20119271364, Eugena Kvaternika 3,31220 Višnjevac</item>
      <item>Krešimir Pejić, OIB 67734084119, Eugena Kvaternika 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20119271364</item>
      <item>, OIB 67734084119</item>
    </izvorni_sadrzaj>
    <derivirana_varijabla naziv="DomainObject.Predmet.SudioniciListNazivOIB_1">
      <item>, OIB 85821130368</item>
      <item>, OIB 20119271364</item>
      <item>, OIB 67734084119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2036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2017-12-13T09:45:00Z</dcterms:created>
  <dc:creator>Snježana Markotić Jurić</dc:creator>
  <cp:lastModifiedBy>Snježana Markotić Jurić</cp:lastModifiedBy>
  <cp:lastPrinted>2017-12-13T09:47:00Z</cp:lastPrinted>
  <dcterms:modified xmlns:xsi="http://www.w3.org/2001/XMLSchema-instance" xsi:type="dcterms:W3CDTF">2017-12-13T09:47:00Z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