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74df" w14:paraId="6bd74df" w:rsidRDefault="007C5478" w:rsidP="007C5478" w:rsidR="007C5478">
      <w:pPr>
        <w:jc w:val="right"/>
        <w15:collapsed w:val="false"/>
        <w:rPr>
          <w:szCs w:val="24"/>
        </w:rPr>
      </w:pPr>
    </w:p>
    <w:p w:rsidRDefault="007C5478" w:rsidP="007C5478" w:rsidR="007C5478">
      <w:pPr>
        <w:widowControl w:val="false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C5478" w:rsidP="007C5478" w:rsidR="007C5478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C5478" w:rsidP="007C5478" w:rsidR="007C5478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C5478" w:rsidP="007C5478" w:rsidR="007C5478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C5478" w:rsidP="007C5478" w:rsidR="007C5478"/>
    <w:p w:rsidRDefault="007C5478" w:rsidP="007C5478" w:rsidR="007C5478">
      <w:pPr>
        <w:rPr>
          <w:lang w:eastAsia="en-US"/>
        </w:rPr>
      </w:pPr>
    </w:p>
    <w:p w:rsidRDefault="007C5478" w:rsidP="007C5478" w:rsidR="007C5478">
      <w:pPr>
        <w:jc w:val="center"/>
      </w:pPr>
      <w:r>
        <w:t>U  I M E  R E P U B L I K E  H R V A T S K E</w:t>
      </w:r>
    </w:p>
    <w:p w:rsidRDefault="007C5478" w:rsidP="007C5478" w:rsidR="007C5478"/>
    <w:p w:rsidRDefault="007C5478" w:rsidP="007C5478" w:rsidR="007C5478">
      <w:pPr>
        <w:jc w:val="center"/>
      </w:pPr>
      <w:r>
        <w:t>R J E Š E NJ E</w:t>
      </w:r>
    </w:p>
    <w:p w:rsidRDefault="007C5478" w:rsidP="007C5478" w:rsidR="007C5478"/>
    <w:p w:rsidRDefault="007C5478" w:rsidP="007C5478" w:rsidR="007C5478">
      <w:pPr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PASJE OKO j.d.o.o., OIB: 07542442538 sa sjedištem u ZAVNOH-a 19, 40000 Čakovec, dana 6. rujna 2016.,</w:t>
      </w:r>
    </w:p>
    <w:p w:rsidRDefault="007C5478" w:rsidP="007C5478" w:rsidR="007C5478">
      <w:pPr>
        <w:jc w:val="both"/>
        <w:rPr>
          <w:szCs w:val="24"/>
        </w:rPr>
      </w:pPr>
    </w:p>
    <w:p w:rsidRDefault="007C5478" w:rsidP="007C5478" w:rsidR="007C5478">
      <w:pPr>
        <w:jc w:val="center"/>
      </w:pPr>
      <w:r>
        <w:t>r i j e š i o  j e</w:t>
      </w:r>
    </w:p>
    <w:p w:rsidRDefault="007C5478" w:rsidP="007C5478" w:rsidR="007C5478">
      <w:pPr>
        <w:jc w:val="center"/>
      </w:pPr>
    </w:p>
    <w:p w:rsidRDefault="007C5478" w:rsidP="007C5478" w:rsidR="007C5478"/>
    <w:p w:rsidRDefault="007C5478" w:rsidP="007C5478" w:rsidR="007C5478">
      <w:pPr>
        <w:jc w:val="both"/>
      </w:pPr>
      <w:r>
        <w:tab/>
        <w:t>I Otvara se stečajni postupak nad stečajnim dužnikom PASJE OKO j.d.o.o., OIB: 07542442538 sa sjedištem u ZAVNOH-a 19, 40000 Čakovec, s danom 6. rujna 2016. u 15,00 sati.</w:t>
      </w:r>
    </w:p>
    <w:p w:rsidRDefault="007C5478" w:rsidP="007C5478" w:rsidR="007C5478">
      <w:pPr>
        <w:jc w:val="both"/>
      </w:pPr>
    </w:p>
    <w:p w:rsidRDefault="007C5478" w:rsidP="007C5478" w:rsidR="007C5478">
      <w:pPr>
        <w:jc w:val="both"/>
      </w:pPr>
      <w:r>
        <w:tab/>
        <w:t>II Zaključuje se stečajni postupak nad stečajnim dužnikom PASJE OKO j.d.o.o., OIB: 07542442538 sa sjedištem u ZAVNOH-a 19, 40000 Čakovec.</w:t>
      </w:r>
    </w:p>
    <w:p w:rsidRDefault="007C5478" w:rsidP="007C5478" w:rsidR="007C5478">
      <w:pPr>
        <w:jc w:val="both"/>
        <w:rPr>
          <w:szCs w:val="24"/>
        </w:rPr>
      </w:pPr>
    </w:p>
    <w:p w:rsidRDefault="007C5478" w:rsidP="007C5478" w:rsidR="007C5478">
      <w:pPr>
        <w:jc w:val="both"/>
      </w:pPr>
      <w:r>
        <w:tab/>
        <w:t xml:space="preserve">III Za stečajnog upravitelja imenuje se </w:t>
      </w:r>
      <w:r w:rsidR="001A3189">
        <w:t>Renato Sabljić, OIB: 74644810692, Zdenački zavoj 14, 10000 Zagreb.</w:t>
      </w:r>
    </w:p>
    <w:p w:rsidRDefault="007C5478" w:rsidP="007C5478" w:rsidR="007C5478">
      <w:pPr>
        <w:jc w:val="both"/>
        <w:rPr>
          <w:color w:val="FF0000"/>
        </w:rPr>
      </w:pPr>
    </w:p>
    <w:p w:rsidRDefault="007C5478" w:rsidP="007C5478" w:rsidR="007C5478">
      <w:pPr>
        <w:jc w:val="both"/>
      </w:pPr>
      <w:r>
        <w:tab/>
        <w:t>IV Ovo rješenje objavit će se na e-oglasnoj ploči suda.</w:t>
      </w:r>
    </w:p>
    <w:p w:rsidRDefault="007C5478" w:rsidP="007C5478" w:rsidR="007C5478">
      <w:pPr>
        <w:jc w:val="both"/>
      </w:pPr>
    </w:p>
    <w:p w:rsidRDefault="007C5478" w:rsidP="007C5478" w:rsidR="007C5478">
      <w:pPr>
        <w:jc w:val="both"/>
      </w:pPr>
      <w:r>
        <w:tab/>
        <w:t>V Po pravomoćnosti ovoga rješenja stečajni dužnik PASJE OKO j.d.o.o., OIB: 07542442538 sa sjedištem u ZAVNOH-a 19, 40000 Čakovec, bit će brisan iz sudskog registra.</w:t>
      </w:r>
    </w:p>
    <w:p w:rsidRDefault="007C5478" w:rsidP="007C5478" w:rsidR="007C5478"/>
    <w:p w:rsidRDefault="007C5478" w:rsidP="007C5478" w:rsidR="007C5478">
      <w:pPr>
        <w:jc w:val="center"/>
      </w:pPr>
      <w:r>
        <w:t>Obrazloženje</w:t>
      </w:r>
    </w:p>
    <w:p w:rsidRDefault="007C5478" w:rsidP="007C5478" w:rsidR="007C5478">
      <w:pPr>
        <w:jc w:val="center"/>
      </w:pPr>
    </w:p>
    <w:p w:rsidRDefault="007C5478" w:rsidP="007C5478" w:rsidR="007C5478"/>
    <w:p w:rsidRDefault="007C5478" w:rsidP="007C5478" w:rsidR="007C5478">
      <w:pPr>
        <w:jc w:val="both"/>
      </w:pPr>
      <w:r>
        <w:tab/>
        <w:t xml:space="preserve">Predlagatelj je dana 3. ožujka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C5478" w:rsidP="007C5478" w:rsidR="007C5478"/>
    <w:p w:rsidRDefault="007C5478" w:rsidP="007C5478" w:rsidR="007C5478">
      <w:pPr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C5478" w:rsidP="007C5478" w:rsidR="007C5478"/>
    <w:p w:rsidRDefault="007C5478" w:rsidP="007C5478" w:rsidR="007C5478"/>
    <w:p w:rsidRDefault="007C5478" w:rsidP="007C5478" w:rsidR="007C5478">
      <w:pPr>
        <w:jc w:val="center"/>
      </w:pPr>
      <w:r>
        <w:t>U Varaždinu, 6. rujna 2016.</w:t>
      </w:r>
    </w:p>
    <w:p w:rsidRDefault="007C5478" w:rsidP="007C5478" w:rsidR="007C5478">
      <w:r>
        <w:t xml:space="preserve">                                                                                                  </w:t>
      </w:r>
    </w:p>
    <w:p w:rsidRDefault="007C5478" w:rsidP="007C5478" w:rsidR="007C5478">
      <w:r>
        <w:t xml:space="preserve">     </w:t>
      </w:r>
    </w:p>
    <w:p w:rsidRDefault="007C5478" w:rsidP="007C5478" w:rsidR="007C54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7C5478" w:rsidP="007C5478" w:rsidR="007C5478"/>
    <w:p w:rsidRDefault="007C5478" w:rsidP="007C5478" w:rsidR="007C5478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5C6BD1">
        <w:t>, v.r.</w:t>
      </w:r>
    </w:p>
    <w:p w:rsidRDefault="005C6BD1" w:rsidP="007C5478" w:rsidR="005C6BD1"/>
    <w:p w:rsidRDefault="005C6BD1" w:rsidP="005C6BD1" w:rsidR="005C6BD1">
      <w:pPr>
        <w:ind w:firstLine="708" w:left="4248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C5478" w:rsidP="007C5478" w:rsidR="007C5478">
      <w:r>
        <w:t xml:space="preserve"> </w:t>
      </w:r>
    </w:p>
    <w:p w:rsidRDefault="007C5478" w:rsidP="007C5478" w:rsidR="007C5478"/>
    <w:p w:rsidRDefault="007C5478" w:rsidP="007C5478" w:rsidR="007C5478">
      <w:r>
        <w:t xml:space="preserve">                              </w:t>
      </w:r>
    </w:p>
    <w:p w:rsidRDefault="007C5478" w:rsidP="007C5478" w:rsidR="007C5478">
      <w:r>
        <w:tab/>
        <w:t>Uputa o pravnom lijeku:</w:t>
      </w:r>
    </w:p>
    <w:p w:rsidRDefault="007C5478" w:rsidP="007C5478" w:rsidR="007C5478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C5478" w:rsidP="007C5478" w:rsidR="007C5478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C5478" w:rsidP="007C5478" w:rsidR="007C5478"/>
    <w:p w:rsidRDefault="007C5478" w:rsidP="007C5478" w:rsidR="007C5478"/>
    <w:p w:rsidRDefault="007C5478" w:rsidP="007C5478" w:rsidR="007C5478">
      <w:r>
        <w:t>DNA:</w:t>
      </w:r>
    </w:p>
    <w:p w:rsidRDefault="007C5478" w:rsidP="007C5478" w:rsidR="007C5478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7C5478" w:rsidP="007C5478" w:rsidR="007C5478">
      <w:pPr>
        <w:numPr>
          <w:ilvl w:val="0"/>
          <w:numId w:val="1"/>
        </w:numPr>
        <w:jc w:val="both"/>
        <w:rPr>
          <w:szCs w:val="24"/>
        </w:rPr>
      </w:pPr>
      <w:r>
        <w:t>Županijsko državno odvjetništvo u Varaždinu, Braće Radića 2</w:t>
      </w:r>
    </w:p>
    <w:p w:rsidRDefault="007C5478" w:rsidP="007C5478" w:rsidR="007C5478">
      <w:pPr>
        <w:numPr>
          <w:ilvl w:val="0"/>
          <w:numId w:val="1"/>
        </w:numPr>
      </w:pPr>
      <w:r>
        <w:t xml:space="preserve">Dužnik PASJE OKO j.d.o.o., ZAVNOH-a 19, 40000 Čakovec </w:t>
      </w:r>
    </w:p>
    <w:p w:rsidRDefault="007C5478" w:rsidP="007C5478" w:rsidR="007C5478">
      <w:pPr>
        <w:numPr>
          <w:ilvl w:val="0"/>
          <w:numId w:val="1"/>
        </w:numPr>
      </w:pPr>
      <w:r>
        <w:t>Sudski registar ovog suda radi zabilježbe (odmah i nakon pravomoćnosti)</w:t>
      </w:r>
      <w:r w:rsidRPr="007C5478">
        <w:rPr>
          <w:rFonts w:eastAsia="Calibri"/>
        </w:rPr>
        <w:t xml:space="preserve"> </w:t>
      </w:r>
    </w:p>
    <w:p w:rsidRDefault="007C5478" w:rsidP="007C5478" w:rsidR="007C5478">
      <w:pPr>
        <w:numPr>
          <w:ilvl w:val="0"/>
          <w:numId w:val="1"/>
        </w:numPr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7C5478" w:rsidP="007C5478" w:rsidR="007C5478">
      <w:pPr>
        <w:numPr>
          <w:ilvl w:val="0"/>
          <w:numId w:val="1"/>
        </w:numPr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1A3189">
        <w:t>Renato Sabljić, Zdenački zavoj 14, 10000 Zagreb</w:t>
      </w:r>
    </w:p>
    <w:p w:rsidRDefault="007C5478" w:rsidP="007C5478" w:rsidR="007C5478">
      <w:pPr>
        <w:pStyle w:val="Odlomakpopisa"/>
        <w:widowControl w:val="false"/>
        <w:numPr>
          <w:ilvl w:val="0"/>
          <w:numId w:val="1"/>
        </w:numPr>
        <w:jc w:val="both"/>
      </w:pPr>
      <w:r>
        <w:t>e-oglasna ploča suda</w:t>
      </w:r>
    </w:p>
    <w:p w:rsidRDefault="008A79C2" w:rsidR="008A79C2"/>
    <w:sectPr w:rsidR="008A79C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0FA" w:rsidP="007C5478" w:rsidR="00F040FA">
      <w:r>
        <w:separator/>
      </w:r>
    </w:p>
  </w:endnote>
  <w:endnote w:id="0" w:type="continuationSeparator">
    <w:p w:rsidRDefault="00F040FA" w:rsidP="007C5478" w:rsidR="00F04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0FA" w:rsidP="007C5478" w:rsidR="00F040FA">
      <w:r>
        <w:separator/>
      </w:r>
    </w:p>
  </w:footnote>
  <w:footnote w:id="0" w:type="continuationSeparator">
    <w:p w:rsidRDefault="00F040FA" w:rsidP="007C5478" w:rsidR="00F040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478" w:rsidP="007C5478" w:rsidR="007C5478">
    <w:pPr>
      <w:pStyle w:val="Zaglavlje"/>
      <w:jc w:val="right"/>
    </w:pPr>
    <w:r>
      <w:t>Poslovni broj: 6 St-342/16-4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9F4"/>
    <w:rsid w:val="000279F4"/>
    <w:rsid w:val="001A3189"/>
    <w:rsid w:val="00493D37"/>
    <w:rsid w:val="00532D42"/>
    <w:rsid w:val="005C6BD1"/>
    <w:rsid w:val="00713446"/>
    <w:rsid w:val="007C5478"/>
    <w:rsid w:val="008A79C2"/>
    <w:rsid w:val="00D55105"/>
    <w:rsid w:val="00F0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547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C54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54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547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54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478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54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5478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4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34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44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4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4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47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C54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54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547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54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478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54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5478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4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34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44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4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4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5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Rješenjem 9 St-184715-7 odbačen je prijedlog Financijske agencije 4. prosinca 2015. godine. Spis a/a.</izvorni_sadrzaj>
    <derivirana_varijabla naziv="DomainObject.Predmet.PrimjedbaSuca_1">Rješenjem 9 St-184715-7 odbačen je prijedlog Financijske agencije 4. prosinca 2015. godine. Spis a/a.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PASJE OKO jednostavno društvo s ograničenom odgovornošću za trgovinu</izvorni_sadrzaj>
    <derivirana_varijabla naziv="DomainObject.Predmet.ProtustrankaFormated_1">  PASJE OKO jednostavno društvo s ograničenom odgovornošću za trgovinu</derivirana_varijabla>
  </DomainObject.Predmet.ProtustrankaFormated>
  <DomainObject.Predmet.ProtustrankaFormatedOIB>
    <izvorni_sadrzaj>  PASJE OKO jednostavno društvo s ograničenom odgovornošću za trgovinu, OIB 07542442538</izvorni_sadrzaj>
    <derivirana_varijabla naziv="DomainObject.Predmet.ProtustrankaFormatedOIB_1">  PASJE OKO jednostavno društvo s ograničenom odgovornošću za trgovinu, OIB 07542442538</derivirana_varijabla>
  </DomainObject.Predmet.ProtustrankaFormatedOIB>
  <DomainObject.Predmet.ProtustrankaFormatedWithAdress>
    <izvorni_sadrzaj> PASJE OKO jednostavno društvo s ograničenom odgovornošću za trgovinu, Zavnoh-a 19, 40000 Čakovec</izvorni_sadrzaj>
    <derivirana_varijabla naziv="DomainObject.Predmet.ProtustrankaFormatedWithAdress_1"> PASJE OKO jednostavno društvo s ograničenom odgovornošću za trgovinu, Zavnoh-a 19, 40000 Čakovec</derivirana_varijabla>
  </DomainObject.Predmet.ProtustrankaFormatedWithAdress>
  <DomainObject.Predmet.ProtustrankaFormatedWithAdressOIB>
    <izvorni_sadrzaj> PASJE OKO jednostavno društvo s ograničenom odgovornošću za trgovinu, OIB 07542442538, Zavnoh-a 19, 40000 Čakovec</izvorni_sadrzaj>
    <derivirana_varijabla naziv="DomainObject.Predmet.ProtustrankaFormatedWithAdressOIB_1"> PASJE OKO jednostavno društvo s ograničenom odgovornošću za trgovinu, OIB 07542442538, Zavnoh-a 19, 40000 Čakovec</derivirana_varijabla>
  </DomainObject.Predmet.ProtustrankaFormatedWithAdressOIB>
  <DomainObject.Predmet.ProtustrankaWithAdress>
    <izvorni_sadrzaj>PASJE OKO jednostavno društvo s ograničenom odgovornošću za trgovinu Zavnoh-a 19, 40000 Čakovec</izvorni_sadrzaj>
    <derivirana_varijabla naziv="DomainObject.Predmet.ProtustrankaWithAdress_1">PASJE OKO jednostavno društvo s ograničenom odgovornošću za trgovinu Zavnoh-a 19, 40000 Čakovec</derivirana_varijabla>
  </DomainObject.Predmet.ProtustrankaWithAdress>
  <DomainObject.Predmet.ProtustrankaWithAdressOIB>
    <izvorni_sadrzaj>PASJE OKO jednostavno društvo s ograničenom odgovornošću za trgovinu, OIB 07542442538, Zavnoh-a 19, 40000 Čakovec</izvorni_sadrzaj>
    <derivirana_varijabla naziv="DomainObject.Predmet.ProtustrankaWithAdressOIB_1">PASJE OKO jednostavno društvo s ograničenom odgovornošću za trgovinu, OIB 07542442538, Zavnoh-a 19, 40000 Čakovec</derivirana_varijabla>
  </DomainObject.Predmet.ProtustrankaWithAdressOIB>
  <DomainObject.Predmet.ProtustrankaNazivFormated>
    <izvorni_sadrzaj>PASJE OKO jednostavno društvo s ograničenom odgovornošću za trgovinu</izvorni_sadrzaj>
    <derivirana_varijabla naziv="DomainObject.Predmet.ProtustrankaNazivFormated_1">PASJE OKO jednostavno društvo s ograničenom odgovornošću za trgovinu</derivirana_varijabla>
  </DomainObject.Predmet.ProtustrankaNazivFormated>
  <DomainObject.Predmet.ProtustrankaNazivFormatedOIB>
    <izvorni_sadrzaj>PASJE OKO jednostavno društvo s ograničenom odgovornošću za trgovinu, OIB 07542442538</izvorni_sadrzaj>
    <derivirana_varijabla naziv="DomainObject.Predmet.ProtustrankaNazivFormatedOIB_1">PASJE OKO jednostavno društvo s ograničenom odgovornošću za trgovinu, OIB 07542442538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9469.79</izvorni_sadrzaj>
    <derivirana_varijabla naziv="DomainObject.Predmet.TrenutnaVrijednost_1">9469.79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PASJE OKO jednostavno društvo s ograničenom odgovornošću za trgovinu</item>
    </izvorni_sadrzaj>
    <derivirana_varijabla naziv="DomainObject.Predmet.ProtuStrankaListFormated_1">
      <item>PASJE OKO jednostavno društvo s ograničenom odgovornošću za trgovinu</item>
    </derivirana_varijabla>
  </DomainObject.Predmet.ProtuStrankaListFormated>
  <DomainObject.Predmet.ProtuStrankaListFormatedOIB>
    <izvorni_sadrzaj>
      <item>PASJE OKO jednostavno društvo s ograničenom odgovornošću za trgovinu, OIB 07542442538</item>
    </izvorni_sadrzaj>
    <derivirana_varijabla naziv="DomainObject.Predmet.ProtuStrankaListFormatedOIB_1">
      <item>PASJE OKO jednostavno društvo s ograničenom odgovornošću za trgovinu, OIB 07542442538</item>
    </derivirana_varijabla>
  </DomainObject.Predmet.ProtuStrankaListFormatedOIB>
  <DomainObject.Predmet.ProtuStrankaListFormatedWithAdress>
    <izvorni_sadrzaj>
      <item>PASJE OKO jednostavno društvo s ograničenom odgovornošću za trgovinu, Zavnoh-a 19, 40000 Čakovec</item>
    </izvorni_sadrzaj>
    <derivirana_varijabla naziv="DomainObject.Predmet.ProtuStrankaListFormatedWithAdress_1">
      <item>PASJE OKO jednostavno društvo s ograničenom odgovornošću za trgovinu, Zavnoh-a 19, 40000 Čakovec</item>
    </derivirana_varijabla>
  </DomainObject.Predmet.ProtuStrankaListFormatedWithAdress>
  <DomainObject.Predmet.ProtuStrankaListFormatedWithAdressOIB>
    <izvorni_sadrzaj>
      <item>PASJE OKO jednostavno društvo s ograničenom odgovornošću za trgovinu, OIB 07542442538, Zavnoh-a 19, 40000 Čakovec</item>
    </izvorni_sadrzaj>
    <derivirana_varijabla naziv="DomainObject.Predmet.ProtuStrankaListFormatedWithAdressOIB_1">
      <item>PASJE OKO jednostavno društvo s ograničenom odgovornošću za trgovinu, OIB 07542442538, Zavnoh-a 19, 40000 Čakovec</item>
    </derivirana_varijabla>
  </DomainObject.Predmet.ProtuStrankaListFormatedWithAdressOIB>
  <DomainObject.Predmet.ProtuStrankaListNazivFormated>
    <izvorni_sadrzaj>
      <item>PASJE OKO jednostavno društvo s ograničenom odgovornošću za trgovinu</item>
    </izvorni_sadrzaj>
    <derivirana_varijabla naziv="DomainObject.Predmet.ProtuStrankaListNazivFormated_1">
      <item>PASJE OKO jednostavno društvo s ograničenom odgovornošću za trgovinu</item>
    </derivirana_varijabla>
  </DomainObject.Predmet.ProtuStrankaListNazivFormated>
  <DomainObject.Predmet.ProtuStrankaListNazivFormatedOIB>
    <izvorni_sadrzaj>
      <item>PASJE OKO jednostavno društvo s ograničenom odgovornošću za trgovinu, OIB 07542442538</item>
    </izvorni_sadrzaj>
    <derivirana_varijabla naziv="DomainObject.Predmet.ProtuStrankaListNazivFormatedOIB_1">
      <item>PASJE OKO jednostavno društvo s ograničenom odgovornošću za trgovinu, OIB 07542442538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PASJE OKO jednostavno društvo s ograničenom odgovornošću za trgovinu</izvorni_sadrzaj>
    <derivirana_varijabla naziv="DomainObject.Predmet.ProtustrankaIDrugi_1">PASJE OKO jednostavno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PASJE OKO jednostavno društvo s ograničenom odgovornošću za trgovinu, OIB 07542442538, Zavnoh-a 19, 40000 Čakovec</izvorni_sadrzaj>
    <derivirana_varijabla naziv="DomainObject.Predmet.ProtustrankaIDrugiAdressOIB_1">PASJE OKO jednostavno društvo s ograničenom odgovornošću za trgovinu, OIB 07542442538, Zavnoh-a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PASJE OKO jednostavno društvo s ograničenom odgovornošću za trgovinu</item>
      <item>Sudski registar</item>
    </izvorni_sadrzaj>
    <derivirana_varijabla naziv="DomainObject.Predmet.SudioniciListNaziv_1">
      <item>Financijska agencija</item>
      <item>PASJE OKO jednostavno društvo s ograničenom odgovornošću za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PASJE OKO jednostavno društvo s ograničenom odgovornošću za trgovinu, OIB 07542442538, Zavnoh-a 19,40000 Čakovec</item>
      <item>Sudski registar</item>
    </izvorni_sadrzaj>
    <derivirana_varijabla naziv="DomainObject.Predmet.SudioniciListAdressOIB_1">
      <item>Financijska agencija, OIB 85821130368, A. Cesarca 2,42000 Varaždin</item>
      <item>PASJE OKO jednostavno društvo s ograničenom odgovornošću za trgovinu, OIB 07542442538, Zavnoh-a 19,40000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07542442538</item>
      <item>, OIB null</item>
    </izvorni_sadrzaj>
    <derivirana_varijabla naziv="DomainObject.Predmet.SudioniciListNazivOIB_1">
      <item>, OIB 85821130368</item>
      <item>, OIB 07542442538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2712</properties:Characters>
  <properties:Lines>85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2016-09-06T04:59:00Z</dcterms:created>
  <dc:creator>Tea Meister</dc:creator>
  <dc:description/>
  <cp:keywords/>
  <cp:lastModifiedBy>Tea Meister</cp:lastModifiedBy>
  <cp:lastPrinted>2016-09-06T08:02:00Z</cp:lastPrinted>
  <dcterms:modified xmlns:xsi="http://www.w3.org/2001/XMLSchema-instance" xsi:type="dcterms:W3CDTF">2016-09-06T08:02:00Z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