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b5efd" w14:paraId="58b5efd" w:rsidRDefault="002D1868" w:rsidP="002D1868" w:rsidR="002D1868">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1.St-563/2011</w:t>
      </w:r>
    </w:p>
    <w:p w:rsidRDefault="002D1868" w:rsidP="002D1868" w:rsidR="002D1868">
      <w:pPr>
        <w:rPr>
          <w:b/>
        </w:rPr>
      </w:pPr>
      <w:r>
        <w:rPr>
          <w:b/>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2D1868" w:rsidP="002D1868" w:rsidR="002D1868">
      <w:pPr>
        <w:rPr>
          <w:b/>
        </w:rPr>
      </w:pPr>
    </w:p>
    <w:p w:rsidRDefault="002D1868" w:rsidP="002D1868" w:rsidR="002D1868">
      <w:pPr>
        <w:rPr>
          <w:b/>
        </w:rPr>
      </w:pPr>
      <w:r>
        <w:rPr>
          <w:b/>
        </w:rPr>
        <w:t>REPUBLIKA HRVATSKA</w:t>
      </w:r>
    </w:p>
    <w:p w:rsidRDefault="002D1868" w:rsidP="002D1868" w:rsidR="002D1868">
      <w:pPr>
        <w:rPr>
          <w:b/>
        </w:rPr>
      </w:pPr>
      <w:r>
        <w:rPr>
          <w:b/>
        </w:rPr>
        <w:t>TRGOVAČKI SUD U SPLITU</w:t>
      </w:r>
    </w:p>
    <w:p w:rsidRDefault="002D1868" w:rsidP="002D1868" w:rsidR="002D1868">
      <w:pPr>
        <w:rPr>
          <w:b/>
        </w:rPr>
      </w:pPr>
      <w:r>
        <w:rPr>
          <w:b/>
        </w:rPr>
        <w:t xml:space="preserve">Split, Sukoišanska 6 </w:t>
      </w:r>
    </w:p>
    <w:p w:rsidRDefault="002D1868" w:rsidP="002D1868" w:rsidR="002D1868">
      <w:pPr>
        <w:pStyle w:val="Bezproreda"/>
      </w:pPr>
    </w:p>
    <w:p w:rsidRDefault="002D1868" w:rsidP="002D1868" w:rsidR="002D1868">
      <w:pPr>
        <w:pStyle w:val="Bezproreda"/>
        <w:jc w:val="center"/>
        <w:rPr>
          <w:b/>
        </w:rPr>
      </w:pPr>
      <w:r>
        <w:rPr>
          <w:b/>
        </w:rPr>
        <w:t>Z A K LJ U Č A K</w:t>
      </w:r>
    </w:p>
    <w:p w:rsidRDefault="002D1868" w:rsidP="002D1868" w:rsidR="002D1868">
      <w:pPr>
        <w:pStyle w:val="Bezproreda"/>
      </w:pPr>
    </w:p>
    <w:p w:rsidRDefault="002D1868" w:rsidP="002D1868" w:rsidR="002D1868">
      <w:r>
        <w:tab/>
        <w:t>TRGOVAČKI SUD U SPLITU, po sucu tog suda Velimiru Vukoviću, kao stečajnom sucu, u stečajnom postupku nad dužnikom  TEHNIKA d.d. u stečaju Split, Lovretska  27., OIB, 02048078228  kao stečajnim Dužnikom (dalje: Dužnik ), kojega zastupa stečajni upravitelj  Zoran Miletić iz Splita, Nazorov prilaz 1 A</w:t>
      </w:r>
      <w:r>
        <w:rPr>
          <w:rFonts w:cs="Times New Roman" w:eastAsia="Times New Roman"/>
          <w:lang w:eastAsia="hr-HR"/>
        </w:rPr>
        <w:t>,  d</w:t>
      </w:r>
      <w:r>
        <w:t>ana  08.ožujka  2018. godine,</w:t>
      </w:r>
    </w:p>
    <w:p w:rsidRDefault="002D1868" w:rsidP="002D1868" w:rsidR="002D1868"/>
    <w:p w:rsidRDefault="002D1868" w:rsidP="002D1868" w:rsidR="002D1868">
      <w:pPr>
        <w:jc w:val="center"/>
      </w:pPr>
      <w:r>
        <w:t>z a k lj u č i o  j e :</w:t>
      </w:r>
    </w:p>
    <w:p w:rsidRDefault="002D1868" w:rsidP="002D1868" w:rsidR="002D1868"/>
    <w:p w:rsidRDefault="002D1868" w:rsidP="002D1868" w:rsidR="002D1868">
      <w:r>
        <w:t>I.</w:t>
      </w:r>
      <w:r>
        <w:tab/>
        <w:t>Utvrđuje se da stečajni upravitelj nije prihvatio niti jednu ponudu pristiglu sa javnog otvaranja ponuda koje je održano kod ovog suda dana 07.ožujka 2018. godine s početkom u 9,00 sati.</w:t>
      </w:r>
    </w:p>
    <w:p w:rsidRDefault="002D1868" w:rsidP="002D1868" w:rsidR="002D1868"/>
    <w:p w:rsidRDefault="002D1868" w:rsidP="002D1868" w:rsidR="002D1868">
      <w:r>
        <w:t>II.</w:t>
      </w:r>
      <w:r>
        <w:tab/>
        <w:t xml:space="preserve">Termin održavanja usmene javne dražbe za prodaju nekretnina u vlasništvu stečajnog dužnika  određuje se kod ovog suda za dan 19.travnja 2018. godine u 9,00 sati, sudnica br.1.-prizemlje, time da će detalji provođenja predmetne dražbe biti navedeni u oglasu kojeg će objaviti stečajni upravitelj. </w:t>
      </w:r>
    </w:p>
    <w:p w:rsidRDefault="002D1868" w:rsidP="002D1868" w:rsidR="002D1868"/>
    <w:p w:rsidRDefault="002D1868" w:rsidP="002D1868" w:rsidR="002D1868" w:rsidRPr="002D1868">
      <w:pPr>
        <w:jc w:val="center"/>
      </w:pPr>
      <w:r w:rsidRPr="002D1868">
        <w:t>Obrazloženje:</w:t>
      </w:r>
    </w:p>
    <w:p w:rsidRDefault="002D1868" w:rsidP="002D1868" w:rsidR="002D1868">
      <w:r>
        <w:tab/>
      </w:r>
    </w:p>
    <w:p w:rsidRDefault="002D1868" w:rsidP="002D1868" w:rsidR="002D1868">
      <w:r>
        <w:tab/>
        <w:t>Stečajni upravitelj je u podnesku od 08. ožujka 2018. godine, predložio sudu da zbog određenih grešaka odnosno  nejasnoće oko provođenja javnog nadmetanja za kupnju nekretnina stečajnog dužnika koje je bilo određeno za 07.ožujka 2018. godine, sud ne prihvati niti jednu pristiglu ponudu sa javnog otvaranja koje je održano 07. ožujka 2018. godine s početkom u 9,00 sati, te da odredi novi termin održavanja usmene javne dražbe za prodaju nekretnina stečajnog dužnika koj</w:t>
      </w:r>
      <w:r w:rsidR="003F36F1">
        <w:t>a</w:t>
      </w:r>
      <w:r>
        <w:t xml:space="preserve"> će se održati pred sudom.</w:t>
      </w:r>
    </w:p>
    <w:p w:rsidRDefault="002D1868" w:rsidP="002D1868" w:rsidR="002D1868"/>
    <w:p w:rsidRDefault="002D1868" w:rsidP="002D1868" w:rsidR="002D1868">
      <w:r>
        <w:tab/>
        <w:t>Kako je odlukom Skupštine vjerovnika od 26.listopada 2016. godine  određeno da prodaju imovine stečajnog dužnika provodi stečajni upravitelj a ne sud , to u konkretnom slučaju</w:t>
      </w:r>
      <w:r w:rsidR="003F36F1">
        <w:t>,</w:t>
      </w:r>
      <w:r>
        <w:t xml:space="preserve"> sud ne odlučuje o prihvaćanju ili neprihvaćanju ponuda pristiglih na javno nadmetanje koje je održano kod ovog suda dana 07.ožujka 2018. godine već stečajni upravitelj. Sud samo utvrđuje da je stečajni upravitelj prihvatio ili nije prihvatio najpovoljniju ponudu.</w:t>
      </w:r>
    </w:p>
    <w:p w:rsidRDefault="002D1868" w:rsidP="002D1868" w:rsidR="002D1868"/>
    <w:p w:rsidRDefault="002D1868" w:rsidP="002D1868" w:rsidR="003F36F1">
      <w:r>
        <w:tab/>
        <w:t>Nadalje, stečajni upravitelj je u podnesku od 08.ožujka 2018. godine predložio da sud odredi termin održavanja usmene javne dražbe za prodaju nekretnina stečajnog dužni</w:t>
      </w:r>
      <w:r w:rsidR="003F36F1">
        <w:t>ka, pa kako nema zapreke da se tom zahtjevu stečajnog upravitelja udovolji odnosno da se usmena javna dražba koju oglasi stečajni upravitelj održi u zgradi suda pred stečajnim sucem, sud je zahtjevu  udovoljio te odlučio kao u izreci.</w:t>
      </w:r>
    </w:p>
    <w:p w:rsidRDefault="003F36F1" w:rsidP="002D1868" w:rsidR="003F36F1" w:rsidRPr="003F36F1">
      <w:pPr>
        <w:rPr>
          <w:b/>
        </w:rPr>
      </w:pPr>
      <w:r>
        <w:lastRenderedPageBreak/>
        <w:tab/>
      </w:r>
      <w:r>
        <w:tab/>
      </w:r>
      <w:r>
        <w:tab/>
      </w:r>
      <w:r>
        <w:tab/>
      </w:r>
      <w:r>
        <w:tab/>
      </w:r>
      <w:r>
        <w:tab/>
        <w:t>2</w:t>
      </w:r>
      <w:r>
        <w:tab/>
      </w:r>
      <w:r>
        <w:tab/>
      </w:r>
      <w:r>
        <w:tab/>
      </w:r>
      <w:r>
        <w:tab/>
      </w:r>
      <w:r w:rsidRPr="003F36F1">
        <w:rPr>
          <w:b/>
        </w:rPr>
        <w:t>1.St-563/2011</w:t>
      </w:r>
    </w:p>
    <w:p w:rsidRDefault="003F36F1" w:rsidP="002D1868" w:rsidR="003F36F1"/>
    <w:p w:rsidRDefault="003F36F1" w:rsidP="002D1868" w:rsidR="003F36F1">
      <w:r>
        <w:tab/>
        <w:t xml:space="preserve">Jedina primjedba stečajnog suca koja se tiče uvjeta oglašavanja koje je naveo stečajni upravitelj u prijedlogu oglasa, dostavljenog uz podnesak od 08.ožujka 2018. godine tiče se  roka za uplatu jamčevina od 48 sati prije datuma održavanja javne dražbe. </w:t>
      </w:r>
    </w:p>
    <w:p w:rsidRDefault="003F36F1" w:rsidP="002D1868" w:rsidR="003F36F1"/>
    <w:p w:rsidRDefault="003F36F1" w:rsidP="002D1868" w:rsidR="003F36F1">
      <w:r>
        <w:tab/>
        <w:t>Sud ne vidi nikakvog razloga da taj rok bude zadnji dan prije datuma održavanja javne dražbe, a sve imajući u vidu mogućnosti suda da prati pristigle uplate jamčevine na depozitni račun suda  kod Hrvatske poštanske banke.</w:t>
      </w:r>
    </w:p>
    <w:p w:rsidRDefault="003F36F1" w:rsidP="002D1868" w:rsidR="003F36F1"/>
    <w:p w:rsidRDefault="002D1868" w:rsidP="002D1868" w:rsidR="002D1868">
      <w:r>
        <w:tab/>
      </w:r>
      <w:r>
        <w:tab/>
      </w:r>
      <w:r>
        <w:tab/>
      </w:r>
      <w:r>
        <w:tab/>
        <w:t>U Splitu, 08. ožujka 2018. godine.</w:t>
      </w:r>
    </w:p>
    <w:p w:rsidRDefault="002D1868" w:rsidP="002D1868" w:rsidR="002D1868">
      <w:r>
        <w:tab/>
      </w:r>
      <w:r>
        <w:tab/>
      </w:r>
      <w:r>
        <w:tab/>
      </w:r>
      <w:r>
        <w:tab/>
      </w:r>
      <w:r>
        <w:tab/>
      </w:r>
      <w:r>
        <w:tab/>
      </w:r>
      <w:r>
        <w:tab/>
      </w:r>
      <w:r>
        <w:tab/>
      </w:r>
      <w:r>
        <w:tab/>
        <w:t>S  U  D  A  C</w:t>
      </w:r>
    </w:p>
    <w:p w:rsidRDefault="002D1868" w:rsidP="002D1868" w:rsidR="002D1868"/>
    <w:p w:rsidRDefault="002D1868" w:rsidP="002D1868" w:rsidR="002D1868">
      <w:r>
        <w:tab/>
      </w:r>
      <w:r>
        <w:tab/>
      </w:r>
      <w:r>
        <w:tab/>
      </w:r>
      <w:r>
        <w:tab/>
      </w:r>
      <w:r>
        <w:tab/>
      </w:r>
      <w:r>
        <w:tab/>
      </w:r>
      <w:r>
        <w:tab/>
      </w:r>
      <w:r>
        <w:tab/>
      </w:r>
      <w:r>
        <w:tab/>
        <w:t>Velimir Vuković</w:t>
      </w:r>
    </w:p>
    <w:p w:rsidRDefault="002D1868" w:rsidP="002D1868" w:rsidR="002D1868">
      <w:r>
        <w:t>Pouka o pravnom lijeku:</w:t>
      </w:r>
    </w:p>
    <w:p w:rsidRDefault="002D1868" w:rsidP="002D1868" w:rsidR="002D1868"/>
    <w:p w:rsidRDefault="002D1868" w:rsidP="002D1868" w:rsidR="002D1868">
      <w:r>
        <w:t xml:space="preserve">Protiv ovog zaključka nije dopuštena posebna žalba. </w:t>
      </w:r>
    </w:p>
    <w:p w:rsidRDefault="002D1868" w:rsidP="002D1868" w:rsidR="002D1868"/>
    <w:p w:rsidRDefault="002D1868" w:rsidP="002D1868" w:rsidR="002D1868">
      <w:r>
        <w:t>DNA:</w:t>
      </w:r>
    </w:p>
    <w:p w:rsidRDefault="002D1868" w:rsidP="002D1868" w:rsidR="002D1868">
      <w:r>
        <w:t>- stečajnom upravitelju Zoranu Miletić</w:t>
      </w:r>
    </w:p>
    <w:p w:rsidRDefault="002D1868" w:rsidP="002D1868" w:rsidR="002D1868">
      <w:r>
        <w:t>- e -oglasna ploča</w:t>
      </w:r>
    </w:p>
    <w:p w:rsidRDefault="002D1868" w:rsidP="002D1868" w:rsidR="002D1868"/>
    <w:p w:rsidRDefault="005E339B"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D1868"/>
    <w:rsid w:val="000050BF"/>
    <w:rsid w:val="00007D57"/>
    <w:rsid w:val="000256D3"/>
    <w:rsid w:val="000A7750"/>
    <w:rsid w:val="0010074F"/>
    <w:rsid w:val="00103F47"/>
    <w:rsid w:val="00110BE4"/>
    <w:rsid w:val="00132A7E"/>
    <w:rsid w:val="00186451"/>
    <w:rsid w:val="001B56D0"/>
    <w:rsid w:val="001D0C4C"/>
    <w:rsid w:val="001E1B30"/>
    <w:rsid w:val="00204170"/>
    <w:rsid w:val="00255806"/>
    <w:rsid w:val="002854BB"/>
    <w:rsid w:val="002D1868"/>
    <w:rsid w:val="00322DE3"/>
    <w:rsid w:val="003A4819"/>
    <w:rsid w:val="003F36F1"/>
    <w:rsid w:val="00407DC1"/>
    <w:rsid w:val="00440A7C"/>
    <w:rsid w:val="00454D6B"/>
    <w:rsid w:val="004D5AF6"/>
    <w:rsid w:val="005061A6"/>
    <w:rsid w:val="00527B71"/>
    <w:rsid w:val="00543C6E"/>
    <w:rsid w:val="0055047E"/>
    <w:rsid w:val="00572A55"/>
    <w:rsid w:val="00572E64"/>
    <w:rsid w:val="005C2192"/>
    <w:rsid w:val="005E339B"/>
    <w:rsid w:val="005F20F8"/>
    <w:rsid w:val="006A3B07"/>
    <w:rsid w:val="00735D8B"/>
    <w:rsid w:val="007766AB"/>
    <w:rsid w:val="008A10ED"/>
    <w:rsid w:val="008D5DF1"/>
    <w:rsid w:val="0092602F"/>
    <w:rsid w:val="00A05026"/>
    <w:rsid w:val="00A86D22"/>
    <w:rsid w:val="00AB6E49"/>
    <w:rsid w:val="00AC09D9"/>
    <w:rsid w:val="00B01348"/>
    <w:rsid w:val="00B40090"/>
    <w:rsid w:val="00B603FD"/>
    <w:rsid w:val="00B72C27"/>
    <w:rsid w:val="00B874FD"/>
    <w:rsid w:val="00BF1B09"/>
    <w:rsid w:val="00C655DC"/>
    <w:rsid w:val="00CD066E"/>
    <w:rsid w:val="00D41B11"/>
    <w:rsid w:val="00D47954"/>
    <w:rsid w:val="00DB228F"/>
    <w:rsid w:val="00DE53A8"/>
    <w:rsid w:val="00E72187"/>
    <w:rsid w:val="00EF5686"/>
    <w:rsid w:val="00F82D1F"/>
    <w:rsid w:val="00FF10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D1868"/>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2D1868"/>
  </w:style>
  <w:style w:styleId="Tekstbalonia" w:type="paragraph">
    <w:name w:val="Balloon Text"/>
    <w:basedOn w:val="Normal"/>
    <w:link w:val="TekstbaloniaChar"/>
    <w:uiPriority w:val="99"/>
    <w:semiHidden/>
    <w:unhideWhenUsed/>
    <w:rsid w:val="002D186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D1868"/>
    <w:rPr>
      <w:rFonts w:cs="Tahoma" w:hAnsi="Tahoma" w:ascii="Tahoma"/>
      <w:sz w:val="16"/>
      <w:szCs w:val="16"/>
    </w:rPr>
  </w:style>
  <w:style w:styleId="Tekstrezerviranogmjesta" w:type="character">
    <w:name w:val="Placeholder Text"/>
    <w:basedOn w:val="Zadanifontodlomka"/>
    <w:uiPriority w:val="99"/>
    <w:semiHidden/>
    <w:rsid w:val="005E339B"/>
    <w:rPr>
      <w:color w:val="808080"/>
      <w:bdr w:space="0" w:sz="0" w:color="auto" w:val="none"/>
      <w:shd w:fill="auto" w:color="auto" w:val="clear"/>
    </w:rPr>
  </w:style>
  <w:style w:customStyle="true" w:styleId="eSPISCCParagraphDefaultFont" w:type="character">
    <w:name w:val="eSPIS_CC_Paragraph Default Font"/>
    <w:basedOn w:val="Zadanifontodlomka"/>
    <w:rsid w:val="005E339B"/>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E339B"/>
    <w:rPr>
      <w:b/>
      <w:bdr w:space="0" w:sz="0" w:color="auto" w:val="none"/>
      <w:shd w:fill="FFFFCC" w:color="auto" w:val="clear"/>
      <w:lang w:val="hr-HR"/>
    </w:rPr>
  </w:style>
  <w:style w:customStyle="true" w:styleId="PozadinaSvijetloCrvena" w:type="character">
    <w:name w:val="Pozadina_SvijetloCrvena"/>
    <w:basedOn w:val="eSPISCCParagraphDefaultFont"/>
    <w:rsid w:val="005E339B"/>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E339B"/>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D1868"/>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2D1868"/>
  </w:style>
  <w:style w:styleId="Tekstbalonia" w:type="paragraph">
    <w:name w:val="Balloon Text"/>
    <w:basedOn w:val="Normal"/>
    <w:link w:val="TekstbaloniaChar"/>
    <w:uiPriority w:val="99"/>
    <w:semiHidden/>
    <w:unhideWhenUsed/>
    <w:rsid w:val="002D1868"/>
    <w:rPr>
      <w:rFonts w:ascii="Tahoma" w:cs="Tahoma" w:hAnsi="Tahoma"/>
      <w:sz w:val="16"/>
      <w:szCs w:val="16"/>
    </w:rPr>
  </w:style>
  <w:style w:customStyle="1" w:styleId="TekstbaloniaChar" w:type="character">
    <w:name w:val="Tekst balončića Char"/>
    <w:basedOn w:val="Zadanifontodlomka"/>
    <w:link w:val="Tekstbalonia"/>
    <w:uiPriority w:val="99"/>
    <w:semiHidden/>
    <w:rsid w:val="002D1868"/>
    <w:rPr>
      <w:rFonts w:ascii="Tahoma" w:cs="Tahoma" w:hAnsi="Tahoma"/>
      <w:sz w:val="16"/>
      <w:szCs w:val="16"/>
    </w:rPr>
  </w:style>
  <w:style w:styleId="Tekstrezerviranogmjesta" w:type="character">
    <w:name w:val="Placeholder Text"/>
    <w:basedOn w:val="Zadanifontodlomka"/>
    <w:uiPriority w:val="99"/>
    <w:semiHidden/>
    <w:rsid w:val="005E339B"/>
    <w:rPr>
      <w:color w:val="808080"/>
      <w:bdr w:color="auto" w:space="0" w:sz="0" w:val="none"/>
      <w:shd w:color="auto" w:fill="auto" w:val="clear"/>
    </w:rPr>
  </w:style>
  <w:style w:customStyle="1" w:styleId="eSPISCCParagraphDefaultFont" w:type="character">
    <w:name w:val="eSPIS_CC_Paragraph Default Font"/>
    <w:basedOn w:val="Zadanifontodlomka"/>
    <w:rsid w:val="005E339B"/>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E339B"/>
    <w:rPr>
      <w:b/>
      <w:bdr w:color="auto" w:space="0" w:sz="0" w:val="none"/>
      <w:shd w:color="auto" w:fill="FFFFCC" w:val="clear"/>
      <w:lang w:val="hr-HR"/>
    </w:rPr>
  </w:style>
  <w:style w:customStyle="1" w:styleId="PozadinaSvijetloCrvena" w:type="character">
    <w:name w:val="Pozadina_SvijetloCrvena"/>
    <w:basedOn w:val="eSPISCCParagraphDefaultFont"/>
    <w:rsid w:val="005E339B"/>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E339B"/>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4191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ožujka 2018.</izvorni_sadrzaj>
    <derivirana_varijabla naziv="DomainObject.DatumDonosenjaOdluke_1">8.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563</izvorni_sadrzaj>
    <derivirana_varijabla naziv="DomainObject.Predmet.Broj_1">563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2011.</izvorni_sadrzaj>
    <derivirana_varijabla naziv="DomainObject.Predmet.DatumOsnivanja_1">2. kolovoza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St-563/2011</izvorni_sadrzaj>
    <derivirana_varijabla naziv="DomainObject.Predmet.OznakaBroj_1">St-563/2011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TEHNIKA, društvo s ograničenom odgovornošću za inženjering, građevinarstvo i marketing "u stečaju"</izvorni_sadrzaj>
    <derivirana_varijabla naziv="DomainObject.Predmet.ProtustrankaFormated_1">  TEHNIKA, društvo s ograničenom odgovornošću za inženjering, građevinarstvo i marketing "u stečaju"</derivirana_varijabla>
  </DomainObject.Predmet.ProtustrankaFormated>
  <DomainObject.Predmet.ProtustrankaFormatedOIB>
    <izvorni_sadrzaj>  TEHNIKA, društvo s ograničenom odgovornošću za inženjering, građevinarstvo i marketing "u stečaju", OIB 02048078228</izvorni_sadrzaj>
    <derivirana_varijabla naziv="DomainObject.Predmet.ProtustrankaFormatedOIB_1">  TEHNIKA, društvo s ograničenom odgovornošću za inženjering, građevinarstvo i marketing "u stečaju", OIB 02048078228</derivirana_varijabla>
  </DomainObject.Predmet.ProtustrankaFormatedOIB>
  <DomainObject.Predmet.ProtustrankaFormatedWithAdress>
    <izvorni_sadrzaj> TEHNIKA, društvo s ograničenom odgovornošću za inženjering, građevinarstvo i marketing "u stečaju", Lovretska 27, 21000 Split</izvorni_sadrzaj>
    <derivirana_varijabla naziv="DomainObject.Predmet.ProtustrankaFormatedWithAdress_1"> TEHNIKA, društvo s ograničenom odgovornošću za inženjering, građevinarstvo i marketing "u stečaju", Lovretska 27, 21000 Split</derivirana_varijabla>
  </DomainObject.Predmet.ProtustrankaFormatedWithAdress>
  <DomainObject.Predmet.ProtustrankaFormatedWithAdressOIB>
    <izvorni_sadrzaj> TEHNIKA, društvo s ograničenom odgovornošću za inženjering, građevinarstvo i marketing "u stečaju", OIB 02048078228, Lovretska 27, 21000 Split</izvorni_sadrzaj>
    <derivirana_varijabla naziv="DomainObject.Predmet.ProtustrankaFormatedWithAdressOIB_1"> TEHNIKA, društvo s ograničenom odgovornošću za inženjering, građevinarstvo i marketing "u stečaju", OIB 02048078228, Lovretska 27, 21000 Split</derivirana_varijabla>
  </DomainObject.Predmet.ProtustrankaFormatedWithAdressOIB>
  <DomainObject.Predmet.ProtustrankaWithAdress>
    <izvorni_sadrzaj>TEHNIKA, društvo s ograničenom odgovornošću za inženjering, građevinarstvo i marketing "u stečaju" Lovretska 27, 21000 Split</izvorni_sadrzaj>
    <derivirana_varijabla naziv="DomainObject.Predmet.ProtustrankaWithAdress_1">TEHNIKA, društvo s ograničenom odgovornošću za inženjering, građevinarstvo i marketing "u stečaju" Lovretska 27, 21000 Split</derivirana_varijabla>
  </DomainObject.Predmet.ProtustrankaWithAdress>
  <DomainObject.Predmet.ProtustrankaWithAdressOIB>
    <izvorni_sadrzaj>TEHNIKA, društvo s ograničenom odgovornošću za inženjering, građevinarstvo i marketing "u stečaju", OIB 02048078228, Lovretska 27, 21000 Split</izvorni_sadrzaj>
    <derivirana_varijabla naziv="DomainObject.Predmet.ProtustrankaWithAdressOIB_1">TEHNIKA, društvo s ograničenom odgovornošću za inženjering, građevinarstvo i marketing "u stečaju", OIB 02048078228, Lovretska 27, 21000 Split</derivirana_varijabla>
  </DomainObject.Predmet.ProtustrankaWithAdressOIB>
  <DomainObject.Predmet.ProtustrankaNazivFormated>
    <izvorni_sadrzaj>TEHNIKA, društvo s ograničenom odgovornošću za inženjering, građevinarstvo i marketing "u stečaju"</izvorni_sadrzaj>
    <derivirana_varijabla naziv="DomainObject.Predmet.ProtustrankaNazivFormated_1">TEHNIKA, društvo s ograničenom odgovornošću za inženjering, građevinarstvo i marketing "u stečaju"</derivirana_varijabla>
  </DomainObject.Predmet.ProtustrankaNazivFormated>
  <DomainObject.Predmet.ProtustrankaNazivFormatedOIB>
    <izvorni_sadrzaj>TEHNIKA, društvo s ograničenom odgovornošću za inženjering, građevinarstvo i marketing "u stečaju", OIB 02048078228</izvorni_sadrzaj>
    <derivirana_varijabla naziv="DomainObject.Predmet.ProtustrankaNazivFormatedOIB_1">TEHNIKA, društvo s ograničenom odgovornošću za inženjering, građevinarstvo i marketing "u stečaju", OIB 02048078228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MIRO ŠARIĆ zastupanog po punomoćniku Jagoda Đinđić; EDO KOLJATIĆ; MATRONA d.o.o. putnička agencija; OTIS DIZALA, društvo s ograničenom odgovornošću za proizvodnju, montažu, remont i održavanje dizala; VIPnet, društvo s ograničenom odgovornošću za usluge javnih telekomunikacija; SPLITING,d.o.o. za građevinski inženjering i trgovinu; KOLJA KUZMANIĆ; JANASO, projektiranje i izvođenje kotlovnica, instalacija grijanja, klimatizacije, vode, plinskih i elektro instalacija, d.o.o.</izvorni_sadrzaj>
    <derivirana_varijabla naziv="DomainObject.Predmet.StrankaFormated_1">  MIRO ŠARIĆ zastupanog po punomoćniku Jagoda Đinđić; EDO KOLJATIĆ; MATRONA d.o.o. putnička agencija; OTIS DIZALA, društvo s ograničenom odgovornošću za proizvodnju, montažu, remont i održavanje dizala; VIPnet, društvo s ograničenom odgovornošću za usluge javnih telekomunikacija; SPLITING,d.o.o. za građevinski inženjering i trgovinu; KOLJA KUZMANIĆ; JANASO, projektiranje i izvođenje kotlovnica, instalacija grijanja, klimatizacije, vode, plinskih i elektro instalacija, d.o.o.</derivirana_varijabla>
  </DomainObject.Predmet.StrankaFormated>
  <DomainObject.Predmet.StrankaFormatedOIB>
    <izvorni_sadrzaj>  MIRO ŠARIĆ, OIB 95129913801 zastupanog po punomoćniku Jagoda Đinđić; EDO KOLJATIĆ, OIB 56700396356; MATRONA d.o.o. putnička agencija, OIB 39653698861; OTIS DIZALA, društvo s ograničenom odgovornošću za proizvodnju, montažu, remont i održavanje dizala, OIB 76080865307; VIPnet, društvo s ograničenom odgovornošću za usluge javnih telekomunikacija, OIB 29524210204; SPLITING,d.o.o. za građevinski inženjering i trgovinu, OIB 06280878935; KOLJA KUZMANIĆ, OIB 68755790505; JANASO, projektiranje i izvođenje kotlovnica, instalacija grijanja, klimatizacije, vode, plinskih i elektro instalacija, d.o.o., OIB 33821575818</izvorni_sadrzaj>
    <derivirana_varijabla naziv="DomainObject.Predmet.StrankaFormatedOIB_1">  MIRO ŠARIĆ, OIB 95129913801 zastupanog po punomoćniku Jagoda Đinđić; EDO KOLJATIĆ, OIB 56700396356; MATRONA d.o.o. putnička agencija, OIB 39653698861; OTIS DIZALA, društvo s ograničenom odgovornošću za proizvodnju, montažu, remont i održavanje dizala, OIB 76080865307; VIPnet, društvo s ograničenom odgovornošću za usluge javnih telekomunikacija, OIB 29524210204; SPLITING,d.o.o. za građevinski inženjering i trgovinu, OIB 06280878935; KOLJA KUZMANIĆ, OIB 68755790505; JANASO, projektiranje i izvođenje kotlovnica, instalacija grijanja, klimatizacije, vode, plinskih i elektro instalacija, d.o.o., OIB 33821575818</derivirana_varijabla>
  </DomainObject.Predmet.StrankaFormatedOIB>
  <DomainObject.Predmet.StrankaFormatedWithAdress>
    <izvorni_sadrzaj> MIRO ŠARIĆ, Sukoišanska 11, 21000 Split zastupanog po punomoćniku Jagoda Đinđić; EDO KOLJATIĆ, Plančićeva 6, 21000 Split; MATRONA d.o.o. putnička agencija, Ribarska 4, Rijeka; OTIS DIZALA, društvo s ograničenom odgovornošću za proizvodnju, montažu, remont i održavanje dizala, Prilaz Vladislava Brajkovića 15, 10000 Zagreb; VIPnet, društvo s ograničenom odgovornošću za usluge javnih telekomunikacija, Vrtni put 1, 10000 Zagreb; SPLITING,d.o.o. za građevinski inženjering i trgovinu, Šibenska 29, Split; KOLJA KUZMANIĆ, Dubrovačka 10, 21000 Split; JANASO, projektiranje i izvođenje kotlovnica, instalacija grijanja, klimatizacije, vode, plinskih i elektro instalacija, d.o.o., Sukoišanska 43, Split</izvorni_sadrzaj>
    <derivirana_varijabla naziv="DomainObject.Predmet.StrankaFormatedWithAdress_1"> MIRO ŠARIĆ, Sukoišanska 11, 21000 Split zastupanog po punomoćniku Jagoda Đinđić; EDO KOLJATIĆ, Plančićeva 6, 21000 Split; MATRONA d.o.o. putnička agencija, Ribarska 4, Rijeka; OTIS DIZALA, društvo s ograničenom odgovornošću za proizvodnju, montažu, remont i održavanje dizala, Prilaz Vladislava Brajkovića 15, 10000 Zagreb; VIPnet, društvo s ograničenom odgovornošću za usluge javnih telekomunikacija, Vrtni put 1, 10000 Zagreb; SPLITING,d.o.o. za građevinski inženjering i trgovinu, Šibenska 29, Split; KOLJA KUZMANIĆ, Dubrovačka 10, 21000 Split; JANASO, projektiranje i izvođenje kotlovnica, instalacija grijanja, klimatizacije, vode, plinskih i elektro instalacija, d.o.o., Sukoišanska 43, Split</derivirana_varijabla>
  </DomainObject.Predmet.StrankaFormatedWithAdress>
  <DomainObject.Predmet.StrankaFormatedWithAdressOIB>
    <izvorni_sadrzaj> MIRO ŠARIĆ, OIB 95129913801, Sukoišanska 11, 21000 Split zastupanog po punomoćniku Jagoda Đinđić; EDO KOLJATIĆ, OIB 56700396356, Plančićeva 6, 21000 Split; MATRONA d.o.o. putnička agencija, OIB 39653698861, Ribarska 4, Rijeka; OTIS DIZALA, društvo s ograničenom odgovornošću za proizvodnju, montažu, remont i održavanje dizala, OIB 76080865307, Prilaz Vladislava Brajkovića 15, 10000 Zagreb; VIPnet, društvo s ograničenom odgovornošću za usluge javnih telekomunikacija, OIB 29524210204, Vrtni put 1, 10000 Zagreb; SPLITING,d.o.o. za građevinski inženjering i trgovinu, OIB 06280878935, Šibenska 29, Split; KOLJA KUZMANIĆ, OIB 68755790505, Dubrovačka 10, 21000 Split; JANASO, projektiranje i izvođenje kotlovnica, instalacija grijanja, klimatizacije, vode, plinskih i elektro instalacija, d.o.o., OIB 33821575818, Sukoišanska 43, Split</izvorni_sadrzaj>
    <derivirana_varijabla naziv="DomainObject.Predmet.StrankaFormatedWithAdressOIB_1"> MIRO ŠARIĆ, OIB 95129913801, Sukoišanska 11, 21000 Split zastupanog po punomoćniku Jagoda Đinđić; EDO KOLJATIĆ, OIB 56700396356, Plančićeva 6, 21000 Split; MATRONA d.o.o. putnička agencija, OIB 39653698861, Ribarska 4, Rijeka; OTIS DIZALA, društvo s ograničenom odgovornošću za proizvodnju, montažu, remont i održavanje dizala, OIB 76080865307, Prilaz Vladislava Brajkovića 15, 10000 Zagreb; VIPnet, društvo s ograničenom odgovornošću za usluge javnih telekomunikacija, OIB 29524210204, Vrtni put 1, 10000 Zagreb; SPLITING,d.o.o. za građevinski inženjering i trgovinu, OIB 06280878935, Šibenska 29, Split; KOLJA KUZMANIĆ, OIB 68755790505, Dubrovačka 10, 21000 Split; JANASO, projektiranje i izvođenje kotlovnica, instalacija grijanja, klimatizacije, vode, plinskih i elektro instalacija, d.o.o., OIB 33821575818, Sukoišanska 43, Split</derivirana_varijabla>
  </DomainObject.Predmet.StrankaFormatedWithAdressOIB>
  <DomainObject.Predmet.StrankaWithAdress>
    <izvorni_sadrzaj>MIRO ŠARIĆ Sukoišanska 11,21000 Split,EDO KOLJATIĆ Plančićeva 6,21000 Split,MATRONA d.o.o. putnička agencija Ribarska 4,Rijeka,OTIS DIZALA, društvo s ograničenom odgovornošću za proizvodnju, montažu, remont i održavanje dizala Prilaz Vladislava Brajkovića 15,10000 Zagreb,VIPnet, društvo s ograničenom odgovornošću za usluge javnih telekomunikacija Vrtni put 1,10000 Zagreb,SPLITING,d.o.o. za građevinski inženjering i trgovinu Šibenska 29,Split,KOLJA KUZMANIĆ Dubrovačka 10,21000 Split,JANASO, projektiranje i izvođenje kotlovnica, instalacija grijanja, klimatizacije, vode, plinskih i elektro instalacija, d.o.o. Sukoišanska 43,Split</izvorni_sadrzaj>
    <derivirana_varijabla naziv="DomainObject.Predmet.StrankaWithAdress_1">MIRO ŠARIĆ Sukoišanska 11,21000 Split,EDO KOLJATIĆ Plančićeva 6,21000 Split,MATRONA d.o.o. putnička agencija Ribarska 4,Rijeka,OTIS DIZALA, društvo s ograničenom odgovornošću za proizvodnju, montažu, remont i održavanje dizala Prilaz Vladislava Brajkovića 15,10000 Zagreb,VIPnet, društvo s ograničenom odgovornošću za usluge javnih telekomunikacija Vrtni put 1,10000 Zagreb,SPLITING,d.o.o. za građevinski inženjering i trgovinu Šibenska 29,Split,KOLJA KUZMANIĆ Dubrovačka 10,21000 Split,JANASO, projektiranje i izvođenje kotlovnica, instalacija grijanja, klimatizacije, vode, plinskih i elektro instalacija, d.o.o. Sukoišanska 43,Split</derivirana_varijabla>
  </DomainObject.Predmet.StrankaWithAdress>
  <DomainObject.Predmet.StrankaWithAdressOIB>
    <izvorni_sadrzaj>MIRO ŠARIĆ, OIB 95129913801, Sukoišanska 11,21000 Split,EDO KOLJATIĆ, OIB 56700396356, Plančićeva 6,21000 Split,MATRONA d.o.o. putnička agencija, OIB 39653698861, Ribarska 4,Rijeka,OTIS DIZALA, društvo s ograničenom odgovornošću za proizvodnju, montažu, remont i održavanje dizala, OIB 76080865307, Prilaz Vladislava Brajkovića 15,10000 Zagreb,VIPnet, društvo s ograničenom odgovornošću za usluge javnih telekomunikacija, OIB 29524210204, Vrtni put 1,10000 Zagreb,SPLITING,d.o.o. za građevinski inženjering i trgovinu, OIB 06280878935, Šibenska 29,Split,KOLJA KUZMANIĆ, OIB 68755790505, Dubrovačka 10,21000 Split,JANASO, projektiranje i izvođenje kotlovnica, instalacija grijanja, klimatizacije, vode, plinskih i elektro instalacija, d.o.o., OIB 33821575818, Sukoišanska 43,Split</izvorni_sadrzaj>
    <derivirana_varijabla naziv="DomainObject.Predmet.StrankaWithAdressOIB_1">MIRO ŠARIĆ, OIB 95129913801, Sukoišanska 11,21000 Split,EDO KOLJATIĆ, OIB 56700396356, Plančićeva 6,21000 Split,MATRONA d.o.o. putnička agencija, OIB 39653698861, Ribarska 4,Rijeka,OTIS DIZALA, društvo s ograničenom odgovornošću za proizvodnju, montažu, remont i održavanje dizala, OIB 76080865307, Prilaz Vladislava Brajkovića 15,10000 Zagreb,VIPnet, društvo s ograničenom odgovornošću za usluge javnih telekomunikacija, OIB 29524210204, Vrtni put 1,10000 Zagreb,SPLITING,d.o.o. za građevinski inženjering i trgovinu, OIB 06280878935, Šibenska 29,Split,KOLJA KUZMANIĆ, OIB 68755790505, Dubrovačka 10,21000 Split,JANASO, projektiranje i izvođenje kotlovnica, instalacija grijanja, klimatizacije, vode, plinskih i elektro instalacija, d.o.o., OIB 33821575818, Sukoišanska 43,Split</derivirana_varijabla>
  </DomainObject.Predmet.StrankaWithAdressOIB>
  <DomainObject.Predmet.StrankaNazivFormated>
    <izvorni_sadrzaj>MIRO ŠARIĆ,EDO KOLJATIĆ,MATRONA d.o.o. putnička agencija,OTIS DIZALA, društvo s ograničenom odgovornošću za proizvodnju, montažu, remont i održavanje dizala,VIPnet, društvo s ograničenom odgovornošću za usluge javnih telekomunikacija,SPLITING,d.o.o. za građevinski inženjering i trgovinu,KOLJA KUZMANIĆ,JANASO, projektiranje i izvođenje kotlovnica, instalacija grijanja, klimatizacije, vode, plinskih i elektro instalacija, d.o.o.</izvorni_sadrzaj>
    <derivirana_varijabla naziv="DomainObject.Predmet.StrankaNazivFormated_1">MIRO ŠARIĆ,EDO KOLJATIĆ,MATRONA d.o.o. putnička agencija,OTIS DIZALA, društvo s ograničenom odgovornošću za proizvodnju, montažu, remont i održavanje dizala,VIPnet, društvo s ograničenom odgovornošću za usluge javnih telekomunikacija,SPLITING,d.o.o. za građevinski inženjering i trgovinu,KOLJA KUZMANIĆ,JANASO, projektiranje i izvođenje kotlovnica, instalacija grijanja, klimatizacije, vode, plinskih i elektro instalacija, d.o.o.</derivirana_varijabla>
  </DomainObject.Predmet.StrankaNazivFormated>
  <DomainObject.Predmet.StrankaNazivFormatedOIB>
    <izvorni_sadrzaj>MIRO ŠARIĆ, OIB 95129913801,EDO KOLJATIĆ, OIB 56700396356,MATRONA d.o.o. putnička agencija, OIB 39653698861,OTIS DIZALA, društvo s ograničenom odgovornošću za proizvodnju, montažu, remont i održavanje dizala, OIB 76080865307,VIPnet, društvo s ograničenom odgovornošću za usluge javnih telekomunikacija, OIB 29524210204,SPLITING,d.o.o. za građevinski inženjering i trgovinu, OIB 06280878935,KOLJA KUZMANIĆ, OIB 68755790505,JANASO, projektiranje i izvođenje kotlovnica, instalacija grijanja, klimatizacije, vode, plinskih i elektro instalacija, d.o.o., OIB 33821575818</izvorni_sadrzaj>
    <derivirana_varijabla naziv="DomainObject.Predmet.StrankaNazivFormatedOIB_1">MIRO ŠARIĆ, OIB 95129913801,EDO KOLJATIĆ, OIB 56700396356,MATRONA d.o.o. putnička agencija, OIB 39653698861,OTIS DIZALA, društvo s ograničenom odgovornošću za proizvodnju, montažu, remont i održavanje dizala, OIB 76080865307,VIPnet, društvo s ograničenom odgovornošću za usluge javnih telekomunikacija, OIB 29524210204,SPLITING,d.o.o. za građevinski inženjering i trgovinu, OIB 06280878935,KOLJA KUZMANIĆ, OIB 68755790505,JANASO, projektiranje i izvođenje kotlovnica, instalacija grijanja, klimatizacije, vode, plinskih i elektro instalacija, d.o.o., OIB 33821575818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MIRO ŠARIĆ zastupanog po punomoćniku Jagoda Đinđić</item>
      <item>EDO KOLJATIĆ</item>
      <item>MATRONA d.o.o. putnička agencija</item>
      <item>OTIS DIZALA, društvo s ograničenom odgovornošću za proizvodnju, montažu, remont i održavanje dizala</item>
      <item>VIPnet, društvo s ograničenom odgovornošću za usluge javnih telekomunikacija</item>
      <item>SPLITING,d.o.o. za građevinski inženjering i trgovinu</item>
      <item>KOLJA KUZMANIĆ</item>
      <item>JANASO, projektiranje i izvođenje kotlovnica, instalacija grijanja, klimatizacije, vode, plinskih i elektro instalacija, d.o.o.</item>
    </izvorni_sadrzaj>
    <derivirana_varijabla naziv="DomainObject.Predmet.StrankaListFormated_1">
      <item>MIRO ŠARIĆ zastupanog po punomoćniku Jagoda Đinđić</item>
      <item>EDO KOLJATIĆ</item>
      <item>MATRONA d.o.o. putnička agencija</item>
      <item>OTIS DIZALA, društvo s ograničenom odgovornošću za proizvodnju, montažu, remont i održavanje dizala</item>
      <item>VIPnet, društvo s ograničenom odgovornošću za usluge javnih telekomunikacija</item>
      <item>SPLITING,d.o.o. za građevinski inženjering i trgovinu</item>
      <item>KOLJA KUZMANIĆ</item>
      <item>JANASO, projektiranje i izvođenje kotlovnica, instalacija grijanja, klimatizacije, vode, plinskih i elektro instalacija, d.o.o.</item>
    </derivirana_varijabla>
  </DomainObject.Predmet.StrankaListFormated>
  <DomainObject.Predmet.StrankaListFormatedOIB>
    <izvorni_sadrzaj>
      <item>MIRO ŠARIĆ, OIB 95129913801 zastupanog po punomoćniku Jagoda Đinđić</item>
      <item>EDO KOLJATIĆ, OIB 56700396356</item>
      <item>MATRONA d.o.o. putnička agencija, OIB 39653698861</item>
      <item>OTIS DIZALA, društvo s ograničenom odgovornošću za proizvodnju, montažu, remont i održavanje dizala, OIB 76080865307</item>
      <item>VIPnet, društvo s ograničenom odgovornošću za usluge javnih telekomunikacija, OIB 29524210204</item>
      <item>SPLITING,d.o.o. za građevinski inženjering i trgovinu, OIB 06280878935</item>
      <item>KOLJA KUZMANIĆ, OIB 68755790505</item>
      <item>JANASO, projektiranje i izvođenje kotlovnica, instalacija grijanja, klimatizacije, vode, plinskih i elektro instalacija, d.o.o., OIB 33821575818</item>
    </izvorni_sadrzaj>
    <derivirana_varijabla naziv="DomainObject.Predmet.StrankaListFormatedOIB_1">
      <item>MIRO ŠARIĆ, OIB 95129913801 zastupanog po punomoćniku Jagoda Đinđić</item>
      <item>EDO KOLJATIĆ, OIB 56700396356</item>
      <item>MATRONA d.o.o. putnička agencija, OIB 39653698861</item>
      <item>OTIS DIZALA, društvo s ograničenom odgovornošću za proizvodnju, montažu, remont i održavanje dizala, OIB 76080865307</item>
      <item>VIPnet, društvo s ograničenom odgovornošću za usluge javnih telekomunikacija, OIB 29524210204</item>
      <item>SPLITING,d.o.o. za građevinski inženjering i trgovinu, OIB 06280878935</item>
      <item>KOLJA KUZMANIĆ, OIB 68755790505</item>
      <item>JANASO, projektiranje i izvođenje kotlovnica, instalacija grijanja, klimatizacije, vode, plinskih i elektro instalacija, d.o.o., OIB 33821575818</item>
    </derivirana_varijabla>
  </DomainObject.Predmet.StrankaListFormatedOIB>
  <DomainObject.Predmet.StrankaListFormatedWithAdress>
    <izvorni_sadrzaj>
      <item>MIRO ŠARIĆ, Sukoišanska 11, 21000 Split zastupanog po punomoćniku Jagoda Đinđić</item>
      <item>EDO KOLJATIĆ, Plančićeva 6, 21000 Split</item>
      <item>MATRONA d.o.o. putnička agencija, Ribarska 4, Rijeka</item>
      <item>OTIS DIZALA, društvo s ograničenom odgovornošću za proizvodnju, montažu, remont i održavanje dizala, Prilaz Vladislava Brajkovića 15, 10000 Zagreb</item>
      <item>VIPnet, društvo s ograničenom odgovornošću za usluge javnih telekomunikacija, Vrtni put 1, 10000 Zagreb</item>
      <item>SPLITING,d.o.o. za građevinski inženjering i trgovinu, Šibenska 29, Split</item>
      <item>KOLJA KUZMANIĆ, Dubrovačka 10, 21000 Split</item>
      <item>JANASO, projektiranje i izvođenje kotlovnica, instalacija grijanja, klimatizacije, vode, plinskih i elektro instalacija, d.o.o., Sukoišanska 43, Split</item>
    </izvorni_sadrzaj>
    <derivirana_varijabla naziv="DomainObject.Predmet.StrankaListFormatedWithAdress_1">
      <item>MIRO ŠARIĆ, Sukoišanska 11, 21000 Split zastupanog po punomoćniku Jagoda Đinđić</item>
      <item>EDO KOLJATIĆ, Plančićeva 6, 21000 Split</item>
      <item>MATRONA d.o.o. putnička agencija, Ribarska 4, Rijeka</item>
      <item>OTIS DIZALA, društvo s ograničenom odgovornošću za proizvodnju, montažu, remont i održavanje dizala, Prilaz Vladislava Brajkovića 15, 10000 Zagreb</item>
      <item>VIPnet, društvo s ograničenom odgovornošću za usluge javnih telekomunikacija, Vrtni put 1, 10000 Zagreb</item>
      <item>SPLITING,d.o.o. za građevinski inženjering i trgovinu, Šibenska 29, Split</item>
      <item>KOLJA KUZMANIĆ, Dubrovačka 10, 21000 Split</item>
      <item>JANASO, projektiranje i izvođenje kotlovnica, instalacija grijanja, klimatizacije, vode, plinskih i elektro instalacija, d.o.o., Sukoišanska 43, Split</item>
    </derivirana_varijabla>
  </DomainObject.Predmet.StrankaListFormatedWithAdress>
  <DomainObject.Predmet.StrankaListFormatedWithAdressOIB>
    <izvorni_sadrzaj>
      <item>MIRO ŠARIĆ, OIB 95129913801, Sukoišanska 11, 21000 Split zastupanog po punomoćniku Jagoda Đinđić</item>
      <item>EDO KOLJATIĆ, OIB 56700396356, Plančićeva 6, 21000 Split</item>
      <item>MATRONA d.o.o. putnička agencija, OIB 39653698861, Ribarska 4, Rijeka</item>
      <item>OTIS DIZALA, društvo s ograničenom odgovornošću za proizvodnju, montažu, remont i održavanje dizala, OIB 76080865307, Prilaz Vladislava Brajkovića 15, 10000 Zagreb</item>
      <item>VIPnet, društvo s ograničenom odgovornošću za usluge javnih telekomunikacija, OIB 29524210204, Vrtni put 1, 10000 Zagreb</item>
      <item>SPLITING,d.o.o. za građevinski inženjering i trgovinu, OIB 06280878935, Šibenska 29, Split</item>
      <item>KOLJA KUZMANIĆ, OIB 68755790505, Dubrovačka 10, 21000 Split</item>
      <item>JANASO, projektiranje i izvođenje kotlovnica, instalacija grijanja, klimatizacije, vode, plinskih i elektro instalacija, d.o.o., OIB 33821575818, Sukoišanska 43, Split</item>
    </izvorni_sadrzaj>
    <derivirana_varijabla naziv="DomainObject.Predmet.StrankaListFormatedWithAdressOIB_1">
      <item>MIRO ŠARIĆ, OIB 95129913801, Sukoišanska 11, 21000 Split zastupanog po punomoćniku Jagoda Đinđić</item>
      <item>EDO KOLJATIĆ, OIB 56700396356, Plančićeva 6, 21000 Split</item>
      <item>MATRONA d.o.o. putnička agencija, OIB 39653698861, Ribarska 4, Rijeka</item>
      <item>OTIS DIZALA, društvo s ograničenom odgovornošću za proizvodnju, montažu, remont i održavanje dizala, OIB 76080865307, Prilaz Vladislava Brajkovića 15, 10000 Zagreb</item>
      <item>VIPnet, društvo s ograničenom odgovornošću za usluge javnih telekomunikacija, OIB 29524210204, Vrtni put 1, 10000 Zagreb</item>
      <item>SPLITING,d.o.o. za građevinski inženjering i trgovinu, OIB 06280878935, Šibenska 29, Split</item>
      <item>KOLJA KUZMANIĆ, OIB 68755790505, Dubrovačka 10, 21000 Split</item>
      <item>JANASO, projektiranje i izvođenje kotlovnica, instalacija grijanja, klimatizacije, vode, plinskih i elektro instalacija, d.o.o., OIB 33821575818, Sukoišanska 43, Split</item>
    </derivirana_varijabla>
  </DomainObject.Predmet.StrankaListFormatedWithAdressOIB>
  <DomainObject.Predmet.StrankaListNazivFormated>
    <izvorni_sadrzaj>
      <item>MIRO ŠARIĆ</item>
      <item>EDO KOLJATIĆ</item>
      <item>MATRONA d.o.o. putnička agencija</item>
      <item>OTIS DIZALA, društvo s ograničenom odgovornošću za proizvodnju, montažu, remont i održavanje dizala</item>
      <item>VIPnet, društvo s ograničenom odgovornošću za usluge javnih telekomunikacija</item>
      <item>SPLITING,d.o.o. za građevinski inženjering i trgovinu</item>
      <item>KOLJA KUZMANIĆ</item>
      <item>JANASO, projektiranje i izvođenje kotlovnica, instalacija grijanja, klimatizacije, vode, plinskih i elektro instalacija, d.o.o.</item>
    </izvorni_sadrzaj>
    <derivirana_varijabla naziv="DomainObject.Predmet.StrankaListNazivFormated_1">
      <item>MIRO ŠARIĆ</item>
      <item>EDO KOLJATIĆ</item>
      <item>MATRONA d.o.o. putnička agencija</item>
      <item>OTIS DIZALA, društvo s ograničenom odgovornošću za proizvodnju, montažu, remont i održavanje dizala</item>
      <item>VIPnet, društvo s ograničenom odgovornošću za usluge javnih telekomunikacija</item>
      <item>SPLITING,d.o.o. za građevinski inženjering i trgovinu</item>
      <item>KOLJA KUZMANIĆ</item>
      <item>JANASO, projektiranje i izvođenje kotlovnica, instalacija grijanja, klimatizacije, vode, plinskih i elektro instalacija, d.o.o.</item>
    </derivirana_varijabla>
  </DomainObject.Predmet.StrankaListNazivFormated>
  <DomainObject.Predmet.StrankaListNazivFormatedOIB>
    <izvorni_sadrzaj>
      <item>MIRO ŠARIĆ, OIB 95129913801</item>
      <item>EDO KOLJATIĆ, OIB 56700396356</item>
      <item>MATRONA d.o.o. putnička agencija, OIB 39653698861</item>
      <item>OTIS DIZALA, društvo s ograničenom odgovornošću za proizvodnju, montažu, remont i održavanje dizala, OIB 76080865307</item>
      <item>VIPnet, društvo s ograničenom odgovornošću za usluge javnih telekomunikacija, OIB 29524210204</item>
      <item>SPLITING,d.o.o. za građevinski inženjering i trgovinu, OIB 06280878935</item>
      <item>KOLJA KUZMANIĆ, OIB 68755790505</item>
      <item>JANASO, projektiranje i izvođenje kotlovnica, instalacija grijanja, klimatizacije, vode, plinskih i elektro instalacija, d.o.o., OIB 33821575818</item>
    </izvorni_sadrzaj>
    <derivirana_varijabla naziv="DomainObject.Predmet.StrankaListNazivFormatedOIB_1">
      <item>MIRO ŠARIĆ, OIB 95129913801</item>
      <item>EDO KOLJATIĆ, OIB 56700396356</item>
      <item>MATRONA d.o.o. putnička agencija, OIB 39653698861</item>
      <item>OTIS DIZALA, društvo s ograničenom odgovornošću za proizvodnju, montažu, remont i održavanje dizala, OIB 76080865307</item>
      <item>VIPnet, društvo s ograničenom odgovornošću za usluge javnih telekomunikacija, OIB 29524210204</item>
      <item>SPLITING,d.o.o. za građevinski inženjering i trgovinu, OIB 06280878935</item>
      <item>KOLJA KUZMANIĆ, OIB 68755790505</item>
      <item>JANASO, projektiranje i izvođenje kotlovnica, instalacija grijanja, klimatizacije, vode, plinskih i elektro instalacija, d.o.o., OIB 33821575818</item>
    </derivirana_varijabla>
  </DomainObject.Predmet.StrankaListNazivFormatedOIB>
  <DomainObject.Predmet.ProtuStrankaListFormated>
    <izvorni_sadrzaj>
      <item>TEHNIKA, društvo s ograničenom odgovornošću za inženjering, građevinarstvo i marketing "u stečaju"</item>
    </izvorni_sadrzaj>
    <derivirana_varijabla naziv="DomainObject.Predmet.ProtuStrankaListFormated_1">
      <item>TEHNIKA, društvo s ograničenom odgovornošću za inženjering, građevinarstvo i marketing "u stečaju"</item>
    </derivirana_varijabla>
  </DomainObject.Predmet.ProtuStrankaListFormated>
  <DomainObject.Predmet.ProtuStrankaListFormatedOIB>
    <izvorni_sadrzaj>
      <item>TEHNIKA, društvo s ograničenom odgovornošću za inženjering, građevinarstvo i marketing "u stečaju", OIB 02048078228</item>
    </izvorni_sadrzaj>
    <derivirana_varijabla naziv="DomainObject.Predmet.ProtuStrankaListFormatedOIB_1">
      <item>TEHNIKA, društvo s ograničenom odgovornošću za inženjering, građevinarstvo i marketing "u stečaju", OIB 02048078228</item>
    </derivirana_varijabla>
  </DomainObject.Predmet.ProtuStrankaListFormatedOIB>
  <DomainObject.Predmet.ProtuStrankaListFormatedWithAdress>
    <izvorni_sadrzaj>
      <item>TEHNIKA, društvo s ograničenom odgovornošću za inženjering, građevinarstvo i marketing "u stečaju", Lovretska 27, 21000 Split</item>
    </izvorni_sadrzaj>
    <derivirana_varijabla naziv="DomainObject.Predmet.ProtuStrankaListFormatedWithAdress_1">
      <item>TEHNIKA, društvo s ograničenom odgovornošću za inženjering, građevinarstvo i marketing "u stečaju", Lovretska 27, 21000 Split</item>
    </derivirana_varijabla>
  </DomainObject.Predmet.ProtuStrankaListFormatedWithAdress>
  <DomainObject.Predmet.ProtuStrankaListFormatedWithAdressOIB>
    <izvorni_sadrzaj>
      <item>TEHNIKA, društvo s ograničenom odgovornošću za inženjering, građevinarstvo i marketing "u stečaju", OIB 02048078228, Lovretska 27, 21000 Split</item>
    </izvorni_sadrzaj>
    <derivirana_varijabla naziv="DomainObject.Predmet.ProtuStrankaListFormatedWithAdressOIB_1">
      <item>TEHNIKA, društvo s ograničenom odgovornošću za inženjering, građevinarstvo i marketing "u stečaju", OIB 02048078228, Lovretska 27, 21000 Split</item>
    </derivirana_varijabla>
  </DomainObject.Predmet.ProtuStrankaListFormatedWithAdressOIB>
  <DomainObject.Predmet.ProtuStrankaListNazivFormated>
    <izvorni_sadrzaj>
      <item>TEHNIKA, društvo s ograničenom odgovornošću za inženjering, građevinarstvo i marketing "u stečaju"</item>
    </izvorni_sadrzaj>
    <derivirana_varijabla naziv="DomainObject.Predmet.ProtuStrankaListNazivFormated_1">
      <item>TEHNIKA, društvo s ograničenom odgovornošću za inženjering, građevinarstvo i marketing "u stečaju"</item>
    </derivirana_varijabla>
  </DomainObject.Predmet.ProtuStrankaListNazivFormated>
  <DomainObject.Predmet.ProtuStrankaListNazivFormatedOIB>
    <izvorni_sadrzaj>
      <item>TEHNIKA, društvo s ograničenom odgovornošću za inženjering, građevinarstvo i marketing "u stečaju", OIB 02048078228</item>
    </izvorni_sadrzaj>
    <derivirana_varijabla naziv="DomainObject.Predmet.ProtuStrankaListNazivFormatedOIB_1">
      <item>TEHNIKA, društvo s ograničenom odgovornošću za inženjering, građevinarstvo i marketing "u stečaju", OIB 02048078228</item>
    </derivirana_varijabla>
  </DomainObject.Predmet.ProtuStrankaListNazivFormatedOIB>
  <DomainObject.Predmet.OstaliListFormated>
    <izvorni_sadrzaj>
      <item>Jagoda Đinđić punomoćnik sudionika u postupku MIRO ŠARIĆ</item>
      <item>IVAN MIROŠEVIĆ</item>
      <item>dr.sc. Zoran Miletić</item>
      <item>Financijska agencija REGIONALNI CENTAR SPLIT</item>
      <item>Trgovački sud Split Pisarnica</item>
      <item>ŽUPANIJSKO DRŽAVNO ODVJETNIŠTVO U SPLITU Građansko upravni odjel</item>
      <item>Trgovački sud Split Oglasna ploča</item>
      <item>Trgovački sud Split Ovršni odjel</item>
      <item>NARODNE NOVINE, dioničko društvo za izdavanje i tiskanje Službenog lista Republike Hrvatske, službenih i drugih obrazaca te </item>
      <item>Trgovački sud Split Registarski odjel</item>
      <item>JANASO, projektiranje i izvođenje kotlovnica, instalacija grijanja, klimatizacije, vode, plinskih i elektro instalacija, d.o.o.</item>
      <item>Natalija Mladineo dipl.oec,</item>
      <item>Ivan Mirošević</item>
      <item>mr.sc. Mate Vučica</item>
      <item>Goran Katura</item>
      <item>Željko Puljić</item>
      <item>HIRNEA d.o.o. za računovodstvene poslove</item>
      <item>GRAD SPLIT</item>
      <item>Trgovački sud Split Ured predsjednika suda</item>
      <item>Porezna uprava Split</item>
      <item>Općinski sud u Splitu Zemljišno knjižni odjel</item>
      <item>Trgovački sud Split Računovodstvo</item>
      <item>Boško Božić</item>
      <item>Goran Poljak</item>
      <item>mr.sc. Mate Vučica</item>
      <item>Sonja Kotarac</item>
      <item>Agencija za osiguranje radničkih potraživanja u slučaju stečaja poslodavca</item>
      <item>Općinski sud u Splitu Stalna služb u Omišu</item>
    </izvorni_sadrzaj>
    <derivirana_varijabla naziv="DomainObject.Predmet.OstaliListFormated_1">
      <item>Jagoda Đinđić punomoćnik sudionika u postupku MIRO ŠARIĆ</item>
      <item>IVAN MIROŠEVIĆ</item>
      <item>dr.sc. Zoran Miletić</item>
      <item>Financijska agencija REGIONALNI CENTAR SPLIT</item>
      <item>Trgovački sud Split Pisarnica</item>
      <item>ŽUPANIJSKO DRŽAVNO ODVJETNIŠTVO U SPLITU Građansko upravni odjel</item>
      <item>Trgovački sud Split Oglasna ploča</item>
      <item>Trgovački sud Split Ovršni odjel</item>
      <item>NARODNE NOVINE, dioničko društvo za izdavanje i tiskanje Službenog lista Republike Hrvatske, službenih i drugih obrazaca te </item>
      <item>Trgovački sud Split Registarski odjel</item>
      <item>JANASO, projektiranje i izvođenje kotlovnica, instalacija grijanja, klimatizacije, vode, plinskih i elektro instalacija, d.o.o.</item>
      <item>Natalija Mladineo dipl.oec,</item>
      <item>Ivan Mirošević</item>
      <item>mr.sc. Mate Vučica</item>
      <item>Goran Katura</item>
      <item>Željko Puljić</item>
      <item>HIRNEA d.o.o. za računovodstvene poslove</item>
      <item>GRAD SPLIT</item>
      <item>Trgovački sud Split Ured predsjednika suda</item>
      <item>Porezna uprava Split</item>
      <item>Općinski sud u Splitu Zemljišno knjižni odjel</item>
      <item>Trgovački sud Split Računovodstvo</item>
      <item>Boško Božić</item>
      <item>Goran Poljak</item>
      <item>mr.sc. Mate Vučica</item>
      <item>Sonja Kotarac</item>
      <item>Agencija za osiguranje radničkih potraživanja u slučaju stečaja poslodavca</item>
      <item>Općinski sud u Splitu Stalna služb u Omišu</item>
    </derivirana_varijabla>
  </DomainObject.Predmet.OstaliListFormated>
  <DomainObject.Predmet.OstaliListFormatedOIB>
    <izvorni_sadrzaj>
      <item>Jagoda Đinđić punomoćnik sudionika u postupku MIRO ŠARIĆ</item>
      <item>IVAN MIROŠEVIĆ</item>
      <item>dr.sc. Zoran Miletić, OIB 73025684607</item>
      <item>Financijska agencija REGIONALNI CENTAR SPLIT, OIB 85821130368</item>
      <item>Trgovački sud Split Pisarnica, OIB 30842297926</item>
      <item>ŽUPANIJSKO DRŽAVNO ODVJETNIŠTVO U SPLITU Građansko upravni odjel, OIB 70793241859</item>
      <item>Trgovački sud Split Oglasna ploča, OIB 30842297926</item>
      <item>Trgovački sud Split Ovršni odjel, OIB 30842297926</item>
      <item>NARODNE NOVINE, dioničko društvo za izdavanje i tiskanje Službenog lista Republike Hrvatske, službenih i drugih obrazaca te , OIB 64546066176</item>
      <item>Trgovački sud Split Registarski odjel, OIB 30842297926</item>
      <item>JANASO, projektiranje i izvođenje kotlovnica, instalacija grijanja, klimatizacije, vode, plinskih i elektro instalacija, d.o.o., OIB 33821575818</item>
      <item>Natalija Mladineo dipl.oec,, OIB 62875698528</item>
      <item>Ivan Mirošević</item>
      <item>mr.sc. Mate Vučica, OIB 71421617824</item>
      <item>Goran Katura, OIB 16996972317</item>
      <item>Željko Puljić</item>
      <item>HIRNEA d.o.o. za računovodstvene poslove, OIB 72093067289</item>
      <item>GRAD SPLIT</item>
      <item>Trgovački sud Split Ured predsjednika suda, OIB 30842297926</item>
      <item>Porezna uprava Split, OIB 18683136487</item>
      <item>Općinski sud u Splitu Zemljišno knjižni odjel, OIB 61980608934</item>
      <item>Trgovački sud Split Računovodstvo, OIB 30842297926</item>
      <item>Boško Božić, OIB 74326173023</item>
      <item>Goran Poljak</item>
      <item>mr.sc. Mate Vučica, OIB 71421617824</item>
      <item>Sonja Kotarac, OIB 60454657826</item>
      <item>Agencija za osiguranje radničkih potraživanja u slučaju stečaja poslodavca, OIB 04323472109</item>
      <item>Općinski sud u Splitu Stalna služb u Omišu, OIB 61980608934</item>
    </izvorni_sadrzaj>
    <derivirana_varijabla naziv="DomainObject.Predmet.OstaliListFormatedOIB_1">
      <item>Jagoda Đinđić punomoćnik sudionika u postupku MIRO ŠARIĆ</item>
      <item>IVAN MIROŠEVIĆ</item>
      <item>dr.sc. Zoran Miletić, OIB 73025684607</item>
      <item>Financijska agencija REGIONALNI CENTAR SPLIT, OIB 85821130368</item>
      <item>Trgovački sud Split Pisarnica, OIB 30842297926</item>
      <item>ŽUPANIJSKO DRŽAVNO ODVJETNIŠTVO U SPLITU Građansko upravni odjel, OIB 70793241859</item>
      <item>Trgovački sud Split Oglasna ploča, OIB 30842297926</item>
      <item>Trgovački sud Split Ovršni odjel, OIB 30842297926</item>
      <item>NARODNE NOVINE, dioničko društvo za izdavanje i tiskanje Službenog lista Republike Hrvatske, službenih i drugih obrazaca te , OIB 64546066176</item>
      <item>Trgovački sud Split Registarski odjel, OIB 30842297926</item>
      <item>JANASO, projektiranje i izvođenje kotlovnica, instalacija grijanja, klimatizacije, vode, plinskih i elektro instalacija, d.o.o., OIB 33821575818</item>
      <item>Natalija Mladineo dipl.oec,, OIB 62875698528</item>
      <item>Ivan Mirošević</item>
      <item>mr.sc. Mate Vučica, OIB 71421617824</item>
      <item>Goran Katura, OIB 16996972317</item>
      <item>Željko Puljić</item>
      <item>HIRNEA d.o.o. za računovodstvene poslove, OIB 72093067289</item>
      <item>GRAD SPLIT</item>
      <item>Trgovački sud Split Ured predsjednika suda, OIB 30842297926</item>
      <item>Porezna uprava Split, OIB 18683136487</item>
      <item>Općinski sud u Splitu Zemljišno knjižni odjel, OIB 61980608934</item>
      <item>Trgovački sud Split Računovodstvo, OIB 30842297926</item>
      <item>Boško Božić, OIB 74326173023</item>
      <item>Goran Poljak</item>
      <item>mr.sc. Mate Vučica, OIB 71421617824</item>
      <item>Sonja Kotarac, OIB 60454657826</item>
      <item>Agencija za osiguranje radničkih potraživanja u slučaju stečaja poslodavca, OIB 04323472109</item>
      <item>Općinski sud u Splitu Stalna služb u Omišu, OIB 61980608934</item>
    </derivirana_varijabla>
  </DomainObject.Predmet.OstaliListFormatedOIB>
  <DomainObject.Predmet.OstaliListFormatedWithAdress>
    <izvorni_sadrzaj>
      <item>Jagoda Đinđić, Marmontova 1/II, 21000 Split punomoćnik sudionika u postupku MIRO ŠARIĆ</item>
      <item>IVAN MIROŠEVIĆ, Gundulićeva 26 A, 21000 Split</item>
      <item>dr.sc. Zoran Miletić, Njegoševa 1, 21000 Split</item>
      <item>Financijska agencija REGIONALNI CENTAR SPLIT, Vrtni put 3, 10000 Zagreb</item>
      <item>Trgovački sud Split Pisarnica, Sukoišanska 6, 21000 Split</item>
      <item>ŽUPANIJSKO DRŽAVNO ODVJETNIŠTVO U SPLITU Građansko upravni odjel, Gundulićeva 29 a, 21000 Split</item>
      <item>Trgovački sud Split Oglasna ploča, Sukoišanska 6, 21000 Split</item>
      <item>Trgovački sud Split Ovršni odjel, Sukoišanska 6, 21000 Split</item>
      <item>NARODNE NOVINE, dioničko društvo za izdavanje i tiskanje Službenog lista Republike Hrvatske, službenih i drugih obrazaca te , Savski Gaj XIII. put 6, 10000 Zagreb</item>
      <item>Trgovački sud Split Registarski odjel, Sukoiošanska 6, 21000 Split</item>
      <item>JANASO, projektiranje i izvođenje kotlovnica, instalacija grijanja, klimatizacije, vode, plinskih i elektro instalacija, d.o.o., Sukoišanska 43, Split</item>
      <item>Natalija Mladineo dipl.oec,, Viška 24, 21000 Split</item>
      <item>Ivan Mirošević, Gundulićeva 26 a, 21000 Split</item>
      <item>mr.sc. Mate Vučica, Lička 23, 21000 Split</item>
      <item>Goran Katura, Domovinskog rata 26/III, 21000 Split</item>
      <item>Željko Puljić, Ante Starčevića 11/I, 21000 Split</item>
      <item>HIRNEA d.o.o. za računovodstvene poslove, Lovretska 27, Split</item>
      <item>GRAD SPLIT, Branimirova obala 17, 21000 Split</item>
      <item>Trgovački sud Split Ured predsjednika suda, Sukoišanska 6, 21000 Split</item>
      <item>Porezna uprava Split, Trg dr. Franje Tuđmana 4, 21000 Split</item>
      <item>Općinski sud u Splitu Zemljišno knjižni odjel, Gundulićeva 29, 21000 Split</item>
      <item>Trgovački sud Split Računovodstvo, Sukoišanska 6, 21000 Split</item>
      <item>Boško Božić, Put Skalica 11, 21000 Split</item>
      <item>Goran Poljak, Put Skalica 49, 21000 Split</item>
      <item>mr.sc. Mate Vučica, Lička 23, 21000 Split</item>
      <item>Sonja Kotarac, Alojzija Stepinca 32, 21000 Split</item>
      <item>Agencija za osiguranje radničkih potraživanja u slučaju stečaja poslodavca, Frankopanska 11, 10000 Zagreb</item>
      <item>Općinski sud u Splitu Stalna služb u Omišu, Trg kralja Tomislava 5, 21310 Omiš</item>
    </izvorni_sadrzaj>
    <derivirana_varijabla naziv="DomainObject.Predmet.OstaliListFormatedWithAdress_1">
      <item>Jagoda Đinđić, Marmontova 1/II, 21000 Split punomoćnik sudionika u postupku MIRO ŠARIĆ</item>
      <item>IVAN MIROŠEVIĆ, Gundulićeva 26 A, 21000 Split</item>
      <item>dr.sc. Zoran Miletić, Njegoševa 1, 21000 Split</item>
      <item>Financijska agencija REGIONALNI CENTAR SPLIT, Vrtni put 3, 10000 Zagreb</item>
      <item>Trgovački sud Split Pisarnica, Sukoišanska 6, 21000 Split</item>
      <item>ŽUPANIJSKO DRŽAVNO ODVJETNIŠTVO U SPLITU Građansko upravni odjel, Gundulićeva 29 a, 21000 Split</item>
      <item>Trgovački sud Split Oglasna ploča, Sukoišanska 6, 21000 Split</item>
      <item>Trgovački sud Split Ovršni odjel, Sukoišanska 6, 21000 Split</item>
      <item>NARODNE NOVINE, dioničko društvo za izdavanje i tiskanje Službenog lista Republike Hrvatske, službenih i drugih obrazaca te , Savski Gaj XIII. put 6, 10000 Zagreb</item>
      <item>Trgovački sud Split Registarski odjel, Sukoiošanska 6, 21000 Split</item>
      <item>JANASO, projektiranje i izvođenje kotlovnica, instalacija grijanja, klimatizacije, vode, plinskih i elektro instalacija, d.o.o., Sukoišanska 43, Split</item>
      <item>Natalija Mladineo dipl.oec,, Viška 24, 21000 Split</item>
      <item>Ivan Mirošević, Gundulićeva 26 a, 21000 Split</item>
      <item>mr.sc. Mate Vučica, Lička 23, 21000 Split</item>
      <item>Goran Katura, Domovinskog rata 26/III, 21000 Split</item>
      <item>Željko Puljić, Ante Starčevića 11/I, 21000 Split</item>
      <item>HIRNEA d.o.o. za računovodstvene poslove, Lovretska 27, Split</item>
      <item>GRAD SPLIT, Branimirova obala 17, 21000 Split</item>
      <item>Trgovački sud Split Ured predsjednika suda, Sukoišanska 6, 21000 Split</item>
      <item>Porezna uprava Split, Trg dr. Franje Tuđmana 4, 21000 Split</item>
      <item>Općinski sud u Splitu Zemljišno knjižni odjel, Gundulićeva 29, 21000 Split</item>
      <item>Trgovački sud Split Računovodstvo, Sukoišanska 6, 21000 Split</item>
      <item>Boško Božić, Put Skalica 11, 21000 Split</item>
      <item>Goran Poljak, Put Skalica 49, 21000 Split</item>
      <item>mr.sc. Mate Vučica, Lička 23, 21000 Split</item>
      <item>Sonja Kotarac, Alojzija Stepinca 32, 21000 Split</item>
      <item>Agencija za osiguranje radničkih potraživanja u slučaju stečaja poslodavca, Frankopanska 11, 10000 Zagreb</item>
      <item>Općinski sud u Splitu Stalna služb u Omišu, Trg kralja Tomislava 5, 21310 Omiš</item>
    </derivirana_varijabla>
  </DomainObject.Predmet.OstaliListFormatedWithAdress>
  <DomainObject.Predmet.OstaliListFormatedWithAdressOIB>
    <izvorni_sadrzaj>
      <item>Jagoda Đinđić, Marmontova 1/II, 21000 Split punomoćnik sudionika u postupku MIRO ŠARIĆ</item>
      <item>IVAN MIROŠEVIĆ, Gundulićeva 26 A, 21000 Split</item>
      <item>dr.sc. Zoran Miletić, OIB 73025684607, Njegoševa 1, 21000 Split</item>
      <item>Financijska agencija REGIONALNI CENTAR SPLIT, OIB 85821130368, Vrtni put 3, 10000 Zagreb</item>
      <item>Trgovački sud Split Pisarnica, OIB 30842297926, Sukoišanska 6, 21000 Split</item>
      <item>ŽUPANIJSKO DRŽAVNO ODVJETNIŠTVO U SPLITU Građansko upravni odjel, OIB 70793241859, Gundulićeva 29 a, 21000 Split</item>
      <item>Trgovački sud Split Oglasna ploča, OIB 30842297926, Sukoišanska 6, 21000 Split</item>
      <item>Trgovački sud Split Ovršni odjel, OIB 30842297926, Sukoišanska 6, 21000 Split</item>
      <item>NARODNE NOVINE, dioničko društvo za izdavanje i tiskanje Službenog lista Republike Hrvatske, službenih i drugih obrazaca te , OIB 64546066176, Savski Gaj XIII. put 6, 10000 Zagreb</item>
      <item>Trgovački sud Split Registarski odjel, OIB 30842297926, Sukoiošanska 6, 21000 Split</item>
      <item>JANASO, projektiranje i izvođenje kotlovnica, instalacija grijanja, klimatizacije, vode, plinskih i elektro instalacija, d.o.o., OIB 33821575818, Sukoišanska 43, Split</item>
      <item>Natalija Mladineo dipl.oec,, OIB 62875698528, Viška 24, 21000 Split</item>
      <item>Ivan Mirošević, Gundulićeva 26 a, 21000 Split</item>
      <item>mr.sc. Mate Vučica, OIB 71421617824, Lička 23, 21000 Split</item>
      <item>Goran Katura, OIB 16996972317, Domovinskog rata 26/III, 21000 Split</item>
      <item>Željko Puljić, Ante Starčevića 11/I, 21000 Split</item>
      <item>HIRNEA d.o.o. za računovodstvene poslove, OIB 72093067289, Lovretska 27, Split</item>
      <item>GRAD SPLIT, Branimirova obala 17, 21000 Split</item>
      <item>Trgovački sud Split Ured predsjednika suda, OIB 30842297926, Sukoišanska 6, 21000 Split</item>
      <item>Porezna uprava Split, OIB 18683136487, Trg dr. Franje Tuđmana 4, 21000 Split</item>
      <item>Općinski sud u Splitu Zemljišno knjižni odjel, OIB 61980608934, Gundulićeva 29, 21000 Split</item>
      <item>Trgovački sud Split Računovodstvo, OIB 30842297926, Sukoišanska 6, 21000 Split</item>
      <item>Boško Božić, OIB 74326173023, Put Skalica 11, 21000 Split</item>
      <item>Goran Poljak, Put Skalica 49, 21000 Split</item>
      <item>mr.sc. Mate Vučica, OIB 71421617824, Lička 23, 21000 Split</item>
      <item>Sonja Kotarac, OIB 60454657826, Alojzija Stepinca 32, 21000 Split</item>
      <item>Agencija za osiguranje radničkih potraživanja u slučaju stečaja poslodavca, OIB 04323472109, Frankopanska 11, 10000 Zagreb</item>
      <item>Općinski sud u Splitu Stalna služb u Omišu, OIB 61980608934, Trg kralja Tomislava 5, 21310 Omiš</item>
    </izvorni_sadrzaj>
    <derivirana_varijabla naziv="DomainObject.Predmet.OstaliListFormatedWithAdressOIB_1">
      <item>Jagoda Đinđić, Marmontova 1/II, 21000 Split punomoćnik sudionika u postupku MIRO ŠARIĆ</item>
      <item>IVAN MIROŠEVIĆ, Gundulićeva 26 A, 21000 Split</item>
      <item>dr.sc. Zoran Miletić, OIB 73025684607, Njegoševa 1, 21000 Split</item>
      <item>Financijska agencija REGIONALNI CENTAR SPLIT, OIB 85821130368, Vrtni put 3, 10000 Zagreb</item>
      <item>Trgovački sud Split Pisarnica, OIB 30842297926, Sukoišanska 6, 21000 Split</item>
      <item>ŽUPANIJSKO DRŽAVNO ODVJETNIŠTVO U SPLITU Građansko upravni odjel, OIB 70793241859, Gundulićeva 29 a, 21000 Split</item>
      <item>Trgovački sud Split Oglasna ploča, OIB 30842297926, Sukoišanska 6, 21000 Split</item>
      <item>Trgovački sud Split Ovršni odjel, OIB 30842297926, Sukoišanska 6, 21000 Split</item>
      <item>NARODNE NOVINE, dioničko društvo za izdavanje i tiskanje Službenog lista Republike Hrvatske, službenih i drugih obrazaca te , OIB 64546066176, Savski Gaj XIII. put 6, 10000 Zagreb</item>
      <item>Trgovački sud Split Registarski odjel, OIB 30842297926, Sukoiošanska 6, 21000 Split</item>
      <item>JANASO, projektiranje i izvođenje kotlovnica, instalacija grijanja, klimatizacije, vode, plinskih i elektro instalacija, d.o.o., OIB 33821575818, Sukoišanska 43, Split</item>
      <item>Natalija Mladineo dipl.oec,, OIB 62875698528, Viška 24, 21000 Split</item>
      <item>Ivan Mirošević, Gundulićeva 26 a, 21000 Split</item>
      <item>mr.sc. Mate Vučica, OIB 71421617824, Lička 23, 21000 Split</item>
      <item>Goran Katura, OIB 16996972317, Domovinskog rata 26/III, 21000 Split</item>
      <item>Željko Puljić, Ante Starčevića 11/I, 21000 Split</item>
      <item>HIRNEA d.o.o. za računovodstvene poslove, OIB 72093067289, Lovretska 27, Split</item>
      <item>GRAD SPLIT, Branimirova obala 17, 21000 Split</item>
      <item>Trgovački sud Split Ured predsjednika suda, OIB 30842297926, Sukoišanska 6, 21000 Split</item>
      <item>Porezna uprava Split, OIB 18683136487, Trg dr. Franje Tuđmana 4, 21000 Split</item>
      <item>Općinski sud u Splitu Zemljišno knjižni odjel, OIB 61980608934, Gundulićeva 29, 21000 Split</item>
      <item>Trgovački sud Split Računovodstvo, OIB 30842297926, Sukoišanska 6, 21000 Split</item>
      <item>Boško Božić, OIB 74326173023, Put Skalica 11, 21000 Split</item>
      <item>Goran Poljak, Put Skalica 49, 21000 Split</item>
      <item>mr.sc. Mate Vučica, OIB 71421617824, Lička 23, 21000 Split</item>
      <item>Sonja Kotarac, OIB 60454657826, Alojzija Stepinca 32, 21000 Split</item>
      <item>Agencija za osiguranje radničkih potraživanja u slučaju stečaja poslodavca, OIB 04323472109, Frankopanska 11, 10000 Zagreb</item>
      <item>Općinski sud u Splitu Stalna služb u Omišu, OIB 61980608934, Trg kralja Tomislava 5, 21310 Omiš</item>
    </derivirana_varijabla>
  </DomainObject.Predmet.OstaliListFormatedWithAdressOIB>
  <DomainObject.Predmet.OstaliListNazivFormated>
    <izvorni_sadrzaj>
      <item>Jagoda Đinđić</item>
      <item>IVAN MIROŠEVIĆ</item>
      <item>dr.sc. Zoran Miletić</item>
      <item>Financijska agencija REGIONALNI CENTAR SPLIT</item>
      <item>Trgovački sud Split Pisarnica</item>
      <item>ŽUPANIJSKO DRŽAVNO ODVJETNIŠTVO U SPLITU Građansko upravni odjel</item>
      <item>Trgovački sud Split Oglasna ploča</item>
      <item>Trgovački sud Split Ovršni odjel</item>
      <item>NARODNE NOVINE, dioničko društvo za izdavanje i tiskanje Službenog lista Republike Hrvatske, službenih i drugih obrazaca te </item>
      <item>Trgovački sud Split Registarski odjel</item>
      <item>JANASO, projektiranje i izvođenje kotlovnica, instalacija grijanja, klimatizacije, vode, plinskih i elektro instalacija, d.o.o.</item>
      <item>Natalija Mladineo dipl.oec,</item>
      <item>Ivan Mirošević</item>
      <item>mr.sc. Mate Vučica</item>
      <item>Goran Katura</item>
      <item>Željko Puljić</item>
      <item>HIRNEA d.o.o. za računovodstvene poslove</item>
      <item>GRAD SPLIT</item>
      <item>Trgovački sud Split Ured predsjednika suda</item>
      <item>Porezna uprava Split</item>
      <item>Općinski sud u Splitu Zemljišno knjižni odjel</item>
      <item>Trgovački sud Split Računovodstvo</item>
      <item>Boško Božić</item>
      <item>Goran Poljak</item>
      <item>mr.sc. Mate Vučica</item>
      <item>Sonja Kotarac</item>
      <item>Agencija za osiguranje radničkih potraživanja u slučaju stečaja poslodavca</item>
      <item>Općinski sud u Splitu Stalna služb u Omišu</item>
    </izvorni_sadrzaj>
    <derivirana_varijabla naziv="DomainObject.Predmet.OstaliListNazivFormated_1">
      <item>Jagoda Đinđić</item>
      <item>IVAN MIROŠEVIĆ</item>
      <item>dr.sc. Zoran Miletić</item>
      <item>Financijska agencija REGIONALNI CENTAR SPLIT</item>
      <item>Trgovački sud Split Pisarnica</item>
      <item>ŽUPANIJSKO DRŽAVNO ODVJETNIŠTVO U SPLITU Građansko upravni odjel</item>
      <item>Trgovački sud Split Oglasna ploča</item>
      <item>Trgovački sud Split Ovršni odjel</item>
      <item>NARODNE NOVINE, dioničko društvo za izdavanje i tiskanje Službenog lista Republike Hrvatske, službenih i drugih obrazaca te </item>
      <item>Trgovački sud Split Registarski odjel</item>
      <item>JANASO, projektiranje i izvođenje kotlovnica, instalacija grijanja, klimatizacije, vode, plinskih i elektro instalacija, d.o.o.</item>
      <item>Natalija Mladineo dipl.oec,</item>
      <item>Ivan Mirošević</item>
      <item>mr.sc. Mate Vučica</item>
      <item>Goran Katura</item>
      <item>Željko Puljić</item>
      <item>HIRNEA d.o.o. za računovodstvene poslove</item>
      <item>GRAD SPLIT</item>
      <item>Trgovački sud Split Ured predsjednika suda</item>
      <item>Porezna uprava Split</item>
      <item>Općinski sud u Splitu Zemljišno knjižni odjel</item>
      <item>Trgovački sud Split Računovodstvo</item>
      <item>Boško Božić</item>
      <item>Goran Poljak</item>
      <item>mr.sc. Mate Vučica</item>
      <item>Sonja Kotarac</item>
      <item>Agencija za osiguranje radničkih potraživanja u slučaju stečaja poslodavca</item>
      <item>Općinski sud u Splitu Stalna služb u Omišu</item>
    </derivirana_varijabla>
  </DomainObject.Predmet.OstaliListNazivFormated>
  <DomainObject.Predmet.OstaliListNazivFormatedOIB>
    <izvorni_sadrzaj>
      <item>Jagoda Đinđić</item>
      <item>IVAN MIROŠEVIĆ</item>
      <item>dr.sc. Zoran Miletić, OIB 73025684607</item>
      <item>Financijska agencija REGIONALNI CENTAR SPLIT, OIB 85821130368</item>
      <item>Trgovački sud Split Pisarnica, OIB 30842297926</item>
      <item>ŽUPANIJSKO DRŽAVNO ODVJETNIŠTVO U SPLITU Građansko upravni odjel, OIB 70793241859</item>
      <item>Trgovački sud Split Oglasna ploča, OIB 30842297926</item>
      <item>Trgovački sud Split Ovršni odjel, OIB 30842297926</item>
      <item>NARODNE NOVINE, dioničko društvo za izdavanje i tiskanje Službenog lista Republike Hrvatske, službenih i drugih obrazaca te , OIB 64546066176</item>
      <item>Trgovački sud Split Registarski odjel, OIB 30842297926</item>
      <item>JANASO, projektiranje i izvođenje kotlovnica, instalacija grijanja, klimatizacije, vode, plinskih i elektro instalacija, d.o.o., OIB 33821575818</item>
      <item>Natalija Mladineo dipl.oec,, OIB 62875698528</item>
      <item>Ivan Mirošević</item>
      <item>mr.sc. Mate Vučica, OIB 71421617824</item>
      <item>Goran Katura, OIB 16996972317</item>
      <item>Željko Puljić</item>
      <item>HIRNEA d.o.o. za računovodstvene poslove, OIB 72093067289</item>
      <item>GRAD SPLIT</item>
      <item>Trgovački sud Split Ured predsjednika suda, OIB 30842297926</item>
      <item>Porezna uprava Split, OIB 18683136487</item>
      <item>Općinski sud u Splitu Zemljišno knjižni odjel, OIB 61980608934</item>
      <item>Trgovački sud Split Računovodstvo, OIB 30842297926</item>
      <item>Boško Božić, OIB 74326173023</item>
      <item>Goran Poljak</item>
      <item>mr.sc. Mate Vučica, OIB 71421617824</item>
      <item>Sonja Kotarac, OIB 60454657826</item>
      <item>Agencija za osiguranje radničkih potraživanja u slučaju stečaja poslodavca, OIB 04323472109</item>
      <item>Općinski sud u Splitu Stalna služb u Omišu, OIB 61980608934</item>
    </izvorni_sadrzaj>
    <derivirana_varijabla naziv="DomainObject.Predmet.OstaliListNazivFormatedOIB_1">
      <item>Jagoda Đinđić</item>
      <item>IVAN MIROŠEVIĆ</item>
      <item>dr.sc. Zoran Miletić, OIB 73025684607</item>
      <item>Financijska agencija REGIONALNI CENTAR SPLIT, OIB 85821130368</item>
      <item>Trgovački sud Split Pisarnica, OIB 30842297926</item>
      <item>ŽUPANIJSKO DRŽAVNO ODVJETNIŠTVO U SPLITU Građansko upravni odjel, OIB 70793241859</item>
      <item>Trgovački sud Split Oglasna ploča, OIB 30842297926</item>
      <item>Trgovački sud Split Ovršni odjel, OIB 30842297926</item>
      <item>NARODNE NOVINE, dioničko društvo za izdavanje i tiskanje Službenog lista Republike Hrvatske, službenih i drugih obrazaca te , OIB 64546066176</item>
      <item>Trgovački sud Split Registarski odjel, OIB 30842297926</item>
      <item>JANASO, projektiranje i izvođenje kotlovnica, instalacija grijanja, klimatizacije, vode, plinskih i elektro instalacija, d.o.o., OIB 33821575818</item>
      <item>Natalija Mladineo dipl.oec,, OIB 62875698528</item>
      <item>Ivan Mirošević</item>
      <item>mr.sc. Mate Vučica, OIB 71421617824</item>
      <item>Goran Katura, OIB 16996972317</item>
      <item>Željko Puljić</item>
      <item>HIRNEA d.o.o. za računovodstvene poslove, OIB 72093067289</item>
      <item>GRAD SPLIT</item>
      <item>Trgovački sud Split Ured predsjednika suda, OIB 30842297926</item>
      <item>Porezna uprava Split, OIB 18683136487</item>
      <item>Općinski sud u Splitu Zemljišno knjižni odjel, OIB 61980608934</item>
      <item>Trgovački sud Split Računovodstvo, OIB 30842297926</item>
      <item>Boško Božić, OIB 74326173023</item>
      <item>Goran Poljak</item>
      <item>mr.sc. Mate Vučica, OIB 71421617824</item>
      <item>Sonja Kotarac, OIB 60454657826</item>
      <item>Agencija za osiguranje radničkih potraživanja u slučaju stečaja poslodavca, OIB 04323472109</item>
      <item>Općinski sud u Splitu Stalna služb u Omišu, OIB 61980608934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ožujka 2018.</izvorni_sadrzaj>
    <derivirana_varijabla naziv="DomainObject.Datum_1">8. ožujka 2018.</derivirana_varijabla>
  </DomainObject.Datum>
  <DomainObject.PoslovniBrojDokumenta>
    <izvorni_sadrzaj/>
    <derivirana_varijabla naziv="DomainObject.PoslovniBrojDokumenta_1"/>
  </DomainObject.PoslovniBrojDokumenta>
  <DomainObject.Predmet.StrankaIDrugi>
    <izvorni_sadrzaj>EDO KOLJATIĆ i dr.</izvorni_sadrzaj>
    <derivirana_varijabla naziv="DomainObject.Predmet.StrankaIDrugi_1">EDO KOLJATIĆ i dr.</derivirana_varijabla>
  </DomainObject.Predmet.StrankaIDrugi>
  <DomainObject.Predmet.ProtustrankaIDrugi>
    <izvorni_sadrzaj>TEHNIKA, društvo s ograničenom odgovornošću za inženjering, građevinarstvo i marketing "u stečaju"</izvorni_sadrzaj>
    <derivirana_varijabla naziv="DomainObject.Predmet.ProtustrankaIDrugi_1">TEHNIKA, društvo s ograničenom odgovornošću za inženjering, građevinarstvo i marketing "u stečaju"</derivirana_varijabla>
  </DomainObject.Predmet.ProtustrankaIDrugi>
  <DomainObject.Predmet.StrankaIDrugiAdressOIB>
    <izvorni_sadrzaj>EDO KOLJATIĆ, OIB 56700396356, Plančićeva 6, 21000 Split i dr.</izvorni_sadrzaj>
    <derivirana_varijabla naziv="DomainObject.Predmet.StrankaIDrugiAdressOIB_1">EDO KOLJATIĆ, OIB 56700396356, Plančićeva 6, 21000 Split i dr.</derivirana_varijabla>
  </DomainObject.Predmet.StrankaIDrugiAdressOIB>
  <DomainObject.Predmet.ProtustrankaIDrugiAdressOIB>
    <izvorni_sadrzaj>TEHNIKA, društvo s ograničenom odgovornošću za inženjering, građevinarstvo i marketing "u stečaju", OIB 02048078228, Lovretska 27, 21000 Split</izvorni_sadrzaj>
    <derivirana_varijabla naziv="DomainObject.Predmet.ProtustrankaIDrugiAdressOIB_1">TEHNIKA, društvo s ograničenom odgovornošću za inženjering, građevinarstvo i marketing "u stečaju", OIB 02048078228, Lovretska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TEHNIKA, društvo s ograničenom odgovornošću za inženjering, građevinarstvo i marketing "u stečaju"</item>
      <item>Jagoda Đinđić</item>
      <item>MIRO ŠARIĆ</item>
      <item>IVAN MIROŠEVIĆ</item>
      <item>dr.sc. Zoran Miletić</item>
      <item>Financijska agencija REGIONALNI CENTAR SPLIT</item>
      <item>Trgovački sud Split Pisarnica</item>
      <item>ŽUPANIJSKO DRŽAVNO ODVJETNIŠTVO U SPLITU Građansko upravni odjel</item>
      <item>Trgovački sud Split Oglasna ploča</item>
      <item>Trgovački sud Split Ovršni odjel</item>
      <item>NARODNE NOVINE, dioničko društvo za izdavanje i tiskanje Službenog lista Republike Hrvatske, službenih i drugih obrazaca te </item>
      <item>Trgovački sud Split Registarski odjel</item>
      <item>EDO KOLJATIĆ</item>
      <item>MATRONA d.o.o. putnička agencija</item>
      <item>OTIS DIZALA, društvo s ograničenom odgovornošću za proizvodnju, montažu, remont i održavanje dizala</item>
      <item>VIPnet, društvo s ograničenom odgovornošću za usluge javnih telekomunikacija</item>
      <item>SPLITING,d.o.o. za građevinski inženjering i trgovinu</item>
      <item>KOLJA KUZMANIĆ</item>
      <item>JANASO, projektiranje i izvođenje kotlovnica, instalacija grijanja, klimatizacije, vode, plinskih i elektro instalacija, d.o.o.</item>
      <item>JANASO, projektiranje i izvođenje kotlovnica, instalacija grijanja, klimatizacije, vode, plinskih i elektro instalacija, d.o.o.</item>
      <item>Natalija Mladineo dipl.oec,</item>
      <item>Ivan Mirošević</item>
      <item>mr.sc. Mate Vučica</item>
      <item>Goran Katura</item>
      <item>Željko Puljić</item>
      <item>HIRNEA d.o.o. za računovodstvene poslove</item>
      <item>GRAD SPLIT</item>
      <item>Trgovački sud Split Ured predsjednika suda</item>
      <item>Porezna uprava Split</item>
      <item>Općinski sud u Splitu Zemljišno knjižni odjel</item>
      <item>Trgovački sud Split Računovodstvo</item>
      <item>Boško Božić</item>
      <item>Goran Poljak</item>
      <item>mr.sc. Mate Vučica</item>
      <item>Sonja Kotarac</item>
      <item>Agencija za osiguranje radničkih potraživanja u slučaju stečaja poslodavca</item>
      <item>Općinski sud u Splitu Stalna služb u Omišu</item>
    </izvorni_sadrzaj>
    <derivirana_varijabla naziv="DomainObject.Predmet.SudioniciListNaziv_1">
      <item>TEHNIKA, društvo s ograničenom odgovornošću za inženjering, građevinarstvo i marketing "u stečaju"</item>
      <item>Jagoda Đinđić</item>
      <item>MIRO ŠARIĆ</item>
      <item>IVAN MIROŠEVIĆ</item>
      <item>dr.sc. Zoran Miletić</item>
      <item>Financijska agencija REGIONALNI CENTAR SPLIT</item>
      <item>Trgovački sud Split Pisarnica</item>
      <item>ŽUPANIJSKO DRŽAVNO ODVJETNIŠTVO U SPLITU Građansko upravni odjel</item>
      <item>Trgovački sud Split Oglasna ploča</item>
      <item>Trgovački sud Split Ovršni odjel</item>
      <item>NARODNE NOVINE, dioničko društvo za izdavanje i tiskanje Službenog lista Republike Hrvatske, službenih i drugih obrazaca te </item>
      <item>Trgovački sud Split Registarski odjel</item>
      <item>EDO KOLJATIĆ</item>
      <item>MATRONA d.o.o. putnička agencija</item>
      <item>OTIS DIZALA, društvo s ograničenom odgovornošću za proizvodnju, montažu, remont i održavanje dizala</item>
      <item>VIPnet, društvo s ograničenom odgovornošću za usluge javnih telekomunikacija</item>
      <item>SPLITING,d.o.o. za građevinski inženjering i trgovinu</item>
      <item>KOLJA KUZMANIĆ</item>
      <item>JANASO, projektiranje i izvođenje kotlovnica, instalacija grijanja, klimatizacije, vode, plinskih i elektro instalacija, d.o.o.</item>
      <item>JANASO, projektiranje i izvođenje kotlovnica, instalacija grijanja, klimatizacije, vode, plinskih i elektro instalacija, d.o.o.</item>
      <item>Natalija Mladineo dipl.oec,</item>
      <item>Ivan Mirošević</item>
      <item>mr.sc. Mate Vučica</item>
      <item>Goran Katura</item>
      <item>Željko Puljić</item>
      <item>HIRNEA d.o.o. za računovodstvene poslove</item>
      <item>GRAD SPLIT</item>
      <item>Trgovački sud Split Ured predsjednika suda</item>
      <item>Porezna uprava Split</item>
      <item>Općinski sud u Splitu Zemljišno knjižni odjel</item>
      <item>Trgovački sud Split Računovodstvo</item>
      <item>Boško Božić</item>
      <item>Goran Poljak</item>
      <item>mr.sc. Mate Vučica</item>
      <item>Sonja Kotarac</item>
      <item>Agencija za osiguranje radničkih potraživanja u slučaju stečaja poslodavca</item>
      <item>Općinski sud u Splitu Stalna služb u Omišu</item>
    </derivirana_varijabla>
  </DomainObject.Predmet.SudioniciListNaziv>
  <DomainObject.Predmet.SudioniciListAdressOIB>
    <izvorni_sadrzaj>
      <item>TEHNIKA, društvo s ograničenom odgovornošću za inženjering, građevinarstvo i marketing "u stečaju", OIB 02048078228, Lovretska 27,21000 Split</item>
      <item>Jagoda Đinđić, Marmontova 1/II,21000 Split</item>
      <item>MIRO ŠARIĆ, OIB 95129913801, Sukoišanska 11,21000 Split</item>
      <item>IVAN MIROŠEVIĆ, Gundulićeva 26 A,21000 Split</item>
      <item>dr.sc. Zoran Miletić, OIB 73025684607, Njegoševa 1,21000 Split</item>
      <item>Financijska agencija REGIONALNI CENTAR SPLIT, OIB 85821130368, Vrtni put 3,10000 Zagreb</item>
      <item>Trgovački sud Split Pisarnica, OIB 30842297926, Sukoišanska 6,21000 Split</item>
      <item>ŽUPANIJSKO DRŽAVNO ODVJETNIŠTVO U SPLITU Građansko upravni odjel, OIB 70793241859, Gundulićeva 29 a,21000 Split</item>
      <item>Trgovački sud Split Oglasna ploča, OIB 30842297926, Sukoišanska 6,21000 Split</item>
      <item>Trgovački sud Split Ovršni odjel, OIB 30842297926, Sukoišanska 6,21000 Split</item>
      <item>NARODNE NOVINE, dioničko društvo za izdavanje i tiskanje Službenog lista Republike Hrvatske, službenih i drugih obrazaca te , OIB 64546066176, Savski Gaj XIII. put 6,10000 Zagreb</item>
      <item>Trgovački sud Split Registarski odjel, OIB 30842297926, Sukoiošanska 6,21000 Split</item>
      <item>EDO KOLJATIĆ, OIB 56700396356, Plančićeva 6,21000 Split</item>
      <item>MATRONA d.o.o. putnička agencija, OIB 39653698861, Ribarska 4,Rijeka</item>
      <item>OTIS DIZALA, društvo s ograničenom odgovornošću za proizvodnju, montažu, remont i održavanje dizala, OIB 76080865307, Prilaz Vladislava Brajkovića 15,10000 Zagreb</item>
      <item>VIPnet, društvo s ograničenom odgovornošću za usluge javnih telekomunikacija, OIB 29524210204, Vrtni put 1,10000 Zagreb</item>
      <item>SPLITING,d.o.o. za građevinski inženjering i trgovinu, OIB 06280878935, Šibenska 29,Split</item>
      <item>KOLJA KUZMANIĆ, OIB 68755790505, Dubrovačka 10,21000 Split</item>
      <item>JANASO, projektiranje i izvođenje kotlovnica, instalacija grijanja, klimatizacije, vode, plinskih i elektro instalacija, d.o.o., OIB 33821575818, Sukoišanska 43,Split</item>
      <item>JANASO, projektiranje i izvođenje kotlovnica, instalacija grijanja, klimatizacije, vode, plinskih i elektro instalacija, d.o.o., OIB 33821575818, Sukoišanska 43,Split</item>
      <item>Natalija Mladineo dipl.oec,, OIB 62875698528, Viška 24,21000 Split</item>
      <item>Ivan Mirošević, Gundulićeva 26 a,21000 Split</item>
      <item>mr.sc. Mate Vučica, OIB 71421617824, Lička 23,21000 Split</item>
      <item>Goran Katura, OIB 16996972317, Domovinskog rata 26/III,21000 Split</item>
      <item>Željko Puljić, Ante Starčevića 11/I,21000 Split</item>
      <item>HIRNEA d.o.o. za računovodstvene poslove, OIB 72093067289, Lovretska 27,Split</item>
      <item>GRAD SPLIT, Branimirova obala 17,21000 Split</item>
      <item>Trgovački sud Split Ured predsjednika suda, OIB 30842297926, Sukoišanska 6,21000 Split</item>
      <item>Porezna uprava Split, OIB 18683136487, Trg dr. Franje Tuđmana 4,21000 Split</item>
      <item>Općinski sud u Splitu Zemljišno knjižni odjel, OIB 61980608934, Gundulićeva 29,21000 Split</item>
      <item>Trgovački sud Split Računovodstvo, OIB 30842297926, Sukoišanska 6,21000 Split</item>
      <item>Boško Božić, OIB 74326173023, Put Skalica 11,21000 Split</item>
      <item>Goran Poljak, Put Skalica 49,21000 Split</item>
      <item>mr.sc. Mate Vučica, OIB 71421617824, Lička 23,21000 Split</item>
      <item>Sonja Kotarac, OIB 60454657826, Alojzija Stepinca 32,21000 Split</item>
      <item>Agencija za osiguranje radničkih potraživanja u slučaju stečaja poslodavca, OIB 04323472109, Frankopanska 11,10000 Zagreb</item>
      <item>Općinski sud u Splitu Stalna služb u Omišu, OIB 61980608934, Trg kralja Tomislava 5,21310 Omiš</item>
    </izvorni_sadrzaj>
    <derivirana_varijabla naziv="DomainObject.Predmet.SudioniciListAdressOIB_1">
      <item>TEHNIKA, društvo s ograničenom odgovornošću za inženjering, građevinarstvo i marketing "u stečaju", OIB 02048078228, Lovretska 27,21000 Split</item>
      <item>Jagoda Đinđić, Marmontova 1/II,21000 Split</item>
      <item>MIRO ŠARIĆ, OIB 95129913801, Sukoišanska 11,21000 Split</item>
      <item>IVAN MIROŠEVIĆ, Gundulićeva 26 A,21000 Split</item>
      <item>dr.sc. Zoran Miletić, OIB 73025684607, Njegoševa 1,21000 Split</item>
      <item>Financijska agencija REGIONALNI CENTAR SPLIT, OIB 85821130368, Vrtni put 3,10000 Zagreb</item>
      <item>Trgovački sud Split Pisarnica, OIB 30842297926, Sukoišanska 6,21000 Split</item>
      <item>ŽUPANIJSKO DRŽAVNO ODVJETNIŠTVO U SPLITU Građansko upravni odjel, OIB 70793241859, Gundulićeva 29 a,21000 Split</item>
      <item>Trgovački sud Split Oglasna ploča, OIB 30842297926, Sukoišanska 6,21000 Split</item>
      <item>Trgovački sud Split Ovršni odjel, OIB 30842297926, Sukoišanska 6,21000 Split</item>
      <item>NARODNE NOVINE, dioničko društvo za izdavanje i tiskanje Službenog lista Republike Hrvatske, službenih i drugih obrazaca te , OIB 64546066176, Savski Gaj XIII. put 6,10000 Zagreb</item>
      <item>Trgovački sud Split Registarski odjel, OIB 30842297926, Sukoiošanska 6,21000 Split</item>
      <item>EDO KOLJATIĆ, OIB 56700396356, Plančićeva 6,21000 Split</item>
      <item>MATRONA d.o.o. putnička agencija, OIB 39653698861, Ribarska 4,Rijeka</item>
      <item>OTIS DIZALA, društvo s ograničenom odgovornošću za proizvodnju, montažu, remont i održavanje dizala, OIB 76080865307, Prilaz Vladislava Brajkovića 15,10000 Zagreb</item>
      <item>VIPnet, društvo s ograničenom odgovornošću za usluge javnih telekomunikacija, OIB 29524210204, Vrtni put 1,10000 Zagreb</item>
      <item>SPLITING,d.o.o. za građevinski inženjering i trgovinu, OIB 06280878935, Šibenska 29,Split</item>
      <item>KOLJA KUZMANIĆ, OIB 68755790505, Dubrovačka 10,21000 Split</item>
      <item>JANASO, projektiranje i izvođenje kotlovnica, instalacija grijanja, klimatizacije, vode, plinskih i elektro instalacija, d.o.o., OIB 33821575818, Sukoišanska 43,Split</item>
      <item>JANASO, projektiranje i izvođenje kotlovnica, instalacija grijanja, klimatizacije, vode, plinskih i elektro instalacija, d.o.o., OIB 33821575818, Sukoišanska 43,Split</item>
      <item>Natalija Mladineo dipl.oec,, OIB 62875698528, Viška 24,21000 Split</item>
      <item>Ivan Mirošević, Gundulićeva 26 a,21000 Split</item>
      <item>mr.sc. Mate Vučica, OIB 71421617824, Lička 23,21000 Split</item>
      <item>Goran Katura, OIB 16996972317, Domovinskog rata 26/III,21000 Split</item>
      <item>Željko Puljić, Ante Starčevića 11/I,21000 Split</item>
      <item>HIRNEA d.o.o. za računovodstvene poslove, OIB 72093067289, Lovretska 27,Split</item>
      <item>GRAD SPLIT, Branimirova obala 17,21000 Split</item>
      <item>Trgovački sud Split Ured predsjednika suda, OIB 30842297926, Sukoišanska 6,21000 Split</item>
      <item>Porezna uprava Split, OIB 18683136487, Trg dr. Franje Tuđmana 4,21000 Split</item>
      <item>Općinski sud u Splitu Zemljišno knjižni odjel, OIB 61980608934, Gundulićeva 29,21000 Split</item>
      <item>Trgovački sud Split Računovodstvo, OIB 30842297926, Sukoišanska 6,21000 Split</item>
      <item>Boško Božić, OIB 74326173023, Put Skalica 11,21000 Split</item>
      <item>Goran Poljak, Put Skalica 49,21000 Split</item>
      <item>mr.sc. Mate Vučica, OIB 71421617824, Lička 23,21000 Split</item>
      <item>Sonja Kotarac, OIB 60454657826, Alojzija Stepinca 32,21000 Split</item>
      <item>Agencija za osiguranje radničkih potraživanja u slučaju stečaja poslodavca, OIB 04323472109, Frankopanska 11,10000 Zagreb</item>
      <item>Općinski sud u Splitu Stalna služb u Omišu, OIB 61980608934, Trg kralja Tomislava 5,21310 Omiš</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02048078228</item>
      <item>, OIB null</item>
      <item>, OIB 95129913801</item>
      <item>, OIB null</item>
      <item>, OIB 73025684607</item>
      <item>, OIB 85821130368</item>
      <item>, OIB 30842297926</item>
      <item>, OIB 70793241859</item>
      <item>, OIB 30842297926</item>
      <item>, OIB 30842297926</item>
      <item>, OIB 64546066176</item>
      <item>, OIB 30842297926</item>
      <item>, OIB 56700396356</item>
      <item>, OIB 39653698861</item>
      <item>, OIB 76080865307</item>
      <item>, OIB 29524210204</item>
      <item>, OIB 06280878935</item>
      <item>, OIB 68755790505</item>
      <item>, OIB 33821575818</item>
      <item>, OIB 33821575818</item>
      <item>, OIB 62875698528</item>
      <item>, OIB null</item>
      <item>, OIB 71421617824</item>
      <item>, OIB 16996972317</item>
      <item>, OIB null</item>
      <item>, OIB 72093067289</item>
      <item>, OIB null</item>
      <item>, OIB 30842297926</item>
      <item>, OIB 18683136487</item>
      <item>, OIB 61980608934</item>
      <item>, OIB 30842297926</item>
      <item>, OIB 74326173023</item>
      <item>, OIB null</item>
      <item>, OIB 71421617824</item>
      <item>, OIB 60454657826</item>
      <item>, OIB 04323472109</item>
      <item>, OIB 61980608934</item>
    </izvorni_sadrzaj>
    <derivirana_varijabla naziv="DomainObject.Predmet.SudioniciListNazivOIB_1">
      <item>, OIB 02048078228</item>
      <item>, OIB null</item>
      <item>, OIB 95129913801</item>
      <item>, OIB null</item>
      <item>, OIB 73025684607</item>
      <item>, OIB 85821130368</item>
      <item>, OIB 30842297926</item>
      <item>, OIB 70793241859</item>
      <item>, OIB 30842297926</item>
      <item>, OIB 30842297926</item>
      <item>, OIB 64546066176</item>
      <item>, OIB 30842297926</item>
      <item>, OIB 56700396356</item>
      <item>, OIB 39653698861</item>
      <item>, OIB 76080865307</item>
      <item>, OIB 29524210204</item>
      <item>, OIB 06280878935</item>
      <item>, OIB 68755790505</item>
      <item>, OIB 33821575818</item>
      <item>, OIB 33821575818</item>
      <item>, OIB 62875698528</item>
      <item>, OIB null</item>
      <item>, OIB 71421617824</item>
      <item>, OIB 16996972317</item>
      <item>, OIB null</item>
      <item>, OIB 72093067289</item>
      <item>, OIB null</item>
      <item>, OIB 30842297926</item>
      <item>, OIB 18683136487</item>
      <item>, OIB 61980608934</item>
      <item>, OIB 30842297926</item>
      <item>, OIB 74326173023</item>
      <item>, OIB null</item>
      <item>, OIB 71421617824</item>
      <item>, OIB 60454657826</item>
      <item>, OIB 04323472109</item>
      <item>, OIB 61980608934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Zoran Miletić, OIB 73025684607, Nazorov prilaz 1a Split</item>
    </izvorni_sadrzaj>
    <derivirana_varijabla naziv="DomainObject.Predmet.StecajniUpraviteljiListAddressOIB_1">
      <item>Zoran Miletić, OIB 73025684607, Nazorov prilaz 1a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6045E4-C7B9-4E30-ADC1-7BC24BCFB7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466</properties:Words>
  <properties:Characters>2508</properties:Characters>
  <properties:Lines>68</properties:Lines>
  <properties:Paragraphs>24</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2018-03-08T07:23:00Z</dcterms:created>
  <dc:creator>Marija Elez</dc:creator>
  <cp:lastModifiedBy>Marija Elez</cp:lastModifiedBy>
  <cp:lastPrinted>2018-03-08T07:44:00Z</cp:lastPrinted>
  <dcterms:modified xmlns:xsi="http://www.w3.org/2001/XMLSchema-instance" xsi:type="dcterms:W3CDTF">2018-03-08T07:45:00Z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(563-11  Z.docx)</vt:lpwstr>
  </prop:property>
  <prop:property name="CC_coloring" pid="4" fmtid="{D5CDD505-2E9C-101B-9397-08002B2CF9AE}">
    <vt:bool>false</vt:bool>
  </prop:property>
  <prop:property name="BrojStranica" pid="5" fmtid="{D5CDD505-2E9C-101B-9397-08002B2CF9AE}">
    <vt:i4>2</vt:i4>
  </prop:property>
</prop:Properties>
</file>