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6ab0" w14:paraId="3956ab0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1C41C1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1A69C9">
        <w:rPr>
          <w:rFonts w:hAnsi="Times New Roman" w:ascii="Times New Roman"/>
          <w:color w:val="000000"/>
          <w:szCs w:val="24"/>
          <w:lang w:val="hr-HR"/>
        </w:rPr>
        <w:t xml:space="preserve">MLADEN OVČARIĆ, AUTOPRIJEVOZNIK, Stancija Portun 9, Poreč, OIB: 32750830161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1A69C9">
        <w:rPr>
          <w:rFonts w:hAnsi="Times New Roman" w:ascii="Times New Roman"/>
          <w:color w:val="000000"/>
          <w:szCs w:val="24"/>
          <w:lang w:val="hr-HR"/>
        </w:rPr>
        <w:t>3.000,00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E22EC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1A69C9">
        <w:rPr>
          <w:rFonts w:hAnsi="Times New Roman" w:ascii="Times New Roman"/>
          <w:szCs w:val="24"/>
          <w:lang w:val="hr-HR"/>
        </w:rPr>
        <w:t>8. kolovoza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1A69C9">
        <w:rPr>
          <w:rFonts w:hAnsi="Times New Roman" w:ascii="Times New Roman"/>
          <w:szCs w:val="24"/>
          <w:lang w:val="hr-HR"/>
        </w:rPr>
        <w:t>8. kolovoza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2668" w:rsidP="00EC1205" w:rsidR="00F2266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73563F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2668" w:rsidP="00EC1205" w:rsidR="00F22668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1C41C1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1139D0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1139D0" w:rsidR="001139D0" w:rsidRPr="001139D0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1139D0">
        <w:rPr>
          <w:rFonts w:hAnsi="Times New Roman" w:ascii="Times New Roman"/>
        </w:rPr>
        <w:t>Za točnost otpravka-ovl.službenik</w:t>
      </w:r>
    </w:p>
    <w:p w:rsidRDefault="001139D0" w:rsidP="001139D0" w:rsidR="001139D0" w:rsidRPr="001139D0">
      <w:pPr>
        <w:ind w:firstLine="720" w:left="5040"/>
        <w:rPr>
          <w:rFonts w:hAnsi="Times New Roman" w:ascii="Times New Roman"/>
        </w:rPr>
      </w:pPr>
      <w:r w:rsidRPr="001139D0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1C41C1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1139D0" w:rsidRPr="001139D0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1C41C1">
      <w:rPr>
        <w:rFonts w:hAnsi="Times New Roman" w:ascii="Times New Roman"/>
        <w:lang w:val="hr-HR"/>
      </w:rPr>
      <w:t>1576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9D0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41C1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563F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6D5D"/>
    <w:rsid w:val="0084245D"/>
    <w:rsid w:val="008453B2"/>
    <w:rsid w:val="008529C0"/>
    <w:rsid w:val="00872F93"/>
    <w:rsid w:val="00877654"/>
    <w:rsid w:val="00892885"/>
    <w:rsid w:val="008A4401"/>
    <w:rsid w:val="008B4613"/>
    <w:rsid w:val="008C02E2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C0FD7"/>
    <w:rsid w:val="009D1322"/>
    <w:rsid w:val="009D3AA6"/>
    <w:rsid w:val="009D6F57"/>
    <w:rsid w:val="009E3935"/>
    <w:rsid w:val="009E39B7"/>
    <w:rsid w:val="009E544F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2507"/>
    <w:rsid w:val="00F22668"/>
    <w:rsid w:val="00F23F7B"/>
    <w:rsid w:val="00F354CB"/>
    <w:rsid w:val="00F41DAF"/>
    <w:rsid w:val="00F4635B"/>
    <w:rsid w:val="00F501C2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13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9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9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9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9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13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9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9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9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9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952</properties:Words>
  <properties:Characters>5273</properties:Characters>
  <properties:Lines>94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2017-11-17T09:36:00Z</dcterms:created>
  <dc:creator>Sudsko vijeæe</dc:creator>
  <cp:lastModifiedBy>Vinka Mihalinčić</cp:lastModifiedBy>
  <cp:lastPrinted>2017-11-28T11:24:00Z</cp:lastPrinted>
  <dcterms:modified xmlns:xsi="http://www.w3.org/2001/XMLSchema-instance" xsi:type="dcterms:W3CDTF">2017-11-28T11:24:00Z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