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e4493" w14:paraId="cce4493" w:rsidRDefault="00F522D6" w:rsidR="00B6333E">
      <w:pPr>
        <w:jc w:val="center"/>
        <w15:collapsed w:val="false"/>
        <w:rPr>
          <w:rFonts w:cs="Arial"/>
        </w:rPr>
      </w:pPr>
      <w:bookmarkStart w:name="_GoBack" w:id="0"/>
      <w:bookmarkEnd w:id="0"/>
      <w:r>
        <w:rPr>
          <w:rFonts w:cs="Arial"/>
          <w:b/>
          <w:sz w:val="32"/>
          <w:szCs w:val="32"/>
        </w:rPr>
        <w:t>ART ing d.o.o. u stečaju</w:t>
      </w:r>
    </w:p>
    <w:p w:rsidRDefault="00F522D6" w:rsidR="00B6333E">
      <w:pPr>
        <w:jc w:val="center"/>
        <w:rPr>
          <w:rFonts w:cs="Arial"/>
        </w:rPr>
      </w:pPr>
      <w:r>
        <w:rPr>
          <w:rFonts w:cs="Arial"/>
        </w:rPr>
        <w:t>Čakovec, Stjepana Radića 24, OIB: 64831303834</w:t>
      </w:r>
    </w:p>
    <w:p w:rsidRDefault="00F522D6" w:rsidR="00B6333E">
      <w:pPr>
        <w:pBdr>
          <w:top w:space="0" w:sz="0" w:color="000000" w:val="none"/>
          <w:left w:space="0" w:sz="0" w:color="000000" w:val="none"/>
          <w:bottom w:space="1" w:sz="12" w:color="000000" w:val="single"/>
          <w:right w:space="0" w:sz="0" w:color="000000" w:val="none"/>
        </w:pBdr>
        <w:jc w:val="center"/>
      </w:pPr>
      <w:r>
        <w:rPr>
          <w:rFonts w:cs="Arial"/>
        </w:rPr>
        <w:t>Stečajna upraviteljica: Vesna Baranašić Horvat</w:t>
      </w:r>
    </w:p>
    <w:p w:rsidRDefault="004556A8" w:rsidR="00B6333E">
      <w:pPr>
        <w:pBdr>
          <w:top w:space="0" w:sz="0" w:color="000000" w:val="none"/>
          <w:left w:space="0" w:sz="0" w:color="000000" w:val="none"/>
          <w:bottom w:space="1" w:sz="12" w:color="000000" w:val="single"/>
          <w:right w:space="0" w:sz="0" w:color="000000" w:val="none"/>
        </w:pBdr>
        <w:jc w:val="center"/>
        <w:rPr>
          <w:rFonts w:cs="Arial"/>
        </w:rPr>
      </w:pPr>
      <w:hyperlink r:id="rId7" w:history="true">
        <w:r w:rsidR="00F522D6">
          <w:rPr>
            <w:rStyle w:val="Hiperveza"/>
            <w:rFonts w:cs="Arial"/>
          </w:rPr>
          <w:t>v</w:t>
        </w:r>
      </w:hyperlink>
      <w:r w:rsidR="00F522D6">
        <w:rPr>
          <w:rStyle w:val="Hiperveza"/>
          <w:rFonts w:cs="Arial"/>
        </w:rPr>
        <w:t>esna.baranasic.horvat@gmail.com</w:t>
      </w:r>
      <w:r w:rsidR="00F522D6">
        <w:rPr>
          <w:rFonts w:cs="Arial"/>
        </w:rPr>
        <w:t>, 098/181-7372</w:t>
      </w:r>
    </w:p>
    <w:p w:rsidRDefault="00F522D6" w:rsidR="00B6333E">
      <w:pPr>
        <w:pBdr>
          <w:top w:space="0" w:sz="0" w:color="000000" w:val="none"/>
          <w:left w:space="0" w:sz="0" w:color="000000" w:val="none"/>
          <w:bottom w:space="1" w:sz="12" w:color="000000" w:val="single"/>
          <w:right w:space="0" w:sz="0" w:color="000000" w:val="none"/>
        </w:pBdr>
        <w:jc w:val="center"/>
        <w:rPr>
          <w:rFonts w:cs="Century Gothic" w:eastAsia="Century Gothic" w:hAnsi="Century Gothic" w:ascii="Century Gothic"/>
          <w:b/>
        </w:rPr>
      </w:pPr>
      <w:r>
        <w:rPr>
          <w:rFonts w:cs="Arial"/>
        </w:rPr>
        <w:t>St-597/16</w:t>
      </w:r>
    </w:p>
    <w:p w:rsidRDefault="00F522D6" w:rsidR="00B6333E">
      <w:pPr>
        <w:pBdr>
          <w:top w:space="0" w:sz="0" w:color="000000" w:val="none"/>
          <w:left w:space="0" w:sz="0" w:color="000000" w:val="none"/>
          <w:bottom w:space="1" w:sz="12" w:color="000000" w:val="single"/>
          <w:right w:space="0" w:sz="0" w:color="000000" w:val="none"/>
        </w:pBdr>
        <w:spacing w:lineRule="auto" w:line="288"/>
        <w:jc w:val="center"/>
        <w:rPr>
          <w:b/>
          <w:sz w:val="32"/>
          <w:szCs w:val="32"/>
        </w:rPr>
      </w:pPr>
      <w:r>
        <w:rPr>
          <w:rFonts w:cs="Century Gothic" w:eastAsia="Century Gothic" w:hAnsi="Century Gothic" w:ascii="Century Gothic"/>
          <w:b/>
        </w:rPr>
        <w:t xml:space="preserve"> </w:t>
      </w:r>
      <w:r>
        <w:rPr>
          <w:rFonts w:cs="Century Gothic" w:hAnsi="Century Gothic" w:ascii="Century Gothic"/>
          <w:b/>
        </w:rPr>
        <w:tab/>
      </w:r>
    </w:p>
    <w:p w:rsidRDefault="00B6333E" w:rsidR="00B6333E">
      <w:pPr>
        <w:rPr>
          <w:b/>
          <w:sz w:val="32"/>
          <w:szCs w:val="32"/>
        </w:rPr>
      </w:pPr>
    </w:p>
    <w:p w:rsidRDefault="00B6333E" w:rsidR="00B6333E">
      <w:pPr>
        <w:rPr>
          <w:b/>
          <w:sz w:val="32"/>
          <w:szCs w:val="32"/>
        </w:rPr>
      </w:pPr>
    </w:p>
    <w:p w:rsidRDefault="00F522D6" w:rsidR="00B6333E">
      <w:pPr>
        <w:jc w:val="center"/>
        <w:rPr>
          <w:b/>
        </w:rPr>
      </w:pPr>
      <w:r>
        <w:rPr>
          <w:b/>
          <w:sz w:val="28"/>
          <w:szCs w:val="28"/>
        </w:rPr>
        <w:t>POPIS PREDMETA STEČAJNE MASE ( čl. 221. SZ )</w:t>
      </w:r>
    </w:p>
    <w:p w:rsidRDefault="00B6333E" w:rsidR="00B6333E">
      <w:pPr>
        <w:rPr>
          <w:b/>
        </w:rPr>
      </w:pPr>
    </w:p>
    <w:p w:rsidRDefault="00B6333E" w:rsidR="00B6333E">
      <w:pPr>
        <w:rPr>
          <w:b/>
          <w:i/>
        </w:rPr>
      </w:pPr>
    </w:p>
    <w:p w:rsidRDefault="00B6333E" w:rsidR="00B6333E">
      <w:pPr>
        <w:jc w:val="both"/>
        <w:rPr>
          <w:b/>
          <w:i/>
        </w:rPr>
      </w:pPr>
    </w:p>
    <w:tbl>
      <w:tblPr>
        <w:tblW w:type="auto" w:w="0"/>
        <w:tblInd w:type="dxa" w:w="649"/>
        <w:tblLayout w:type="fixed"/>
        <w:tblLook w:val="0000" w:noVBand="0" w:noHBand="0" w:lastColumn="0" w:firstColumn="0" w:lastRow="0" w:firstRow="0"/>
      </w:tblPr>
      <w:tblGrid>
        <w:gridCol w:w="563"/>
        <w:gridCol w:w="3287"/>
        <w:gridCol w:w="1875"/>
        <w:gridCol w:w="1875"/>
        <w:gridCol w:w="10"/>
      </w:tblGrid>
      <w:tr w:rsidR="00B6333E">
        <w:trPr>
          <w:trHeight w:val="480"/>
        </w:trPr>
        <w:tc>
          <w:tcPr>
            <w:tcW w:type="dxa" w:w="563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F522D6" w:rsidR="00B6333E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Broj</w:t>
            </w:r>
          </w:p>
        </w:tc>
        <w:tc>
          <w:tcPr>
            <w:tcW w:type="dxa" w:w="3287"/>
            <w:tcBorders>
              <w:top w:space="0" w:sz="4" w:color="00000A" w:val="single"/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F522D6" w:rsidR="00B6333E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Naziv pokretnine</w:t>
            </w:r>
          </w:p>
        </w:tc>
        <w:tc>
          <w:tcPr>
            <w:tcW w:type="dxa" w:w="1875"/>
            <w:tcBorders>
              <w:top w:space="0" w:sz="4" w:color="00000A" w:val="single"/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F522D6" w:rsidR="00B6333E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Datum nabave</w:t>
            </w:r>
          </w:p>
        </w:tc>
        <w:tc>
          <w:tcPr>
            <w:tcW w:type="dxa" w:w="1885"/>
            <w:gridSpan w:val="2"/>
            <w:tcBorders>
              <w:top w:space="0" w:sz="4" w:color="00000A" w:val="single"/>
              <w:left w:space="0" w:sz="4" w:color="000080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F522D6" w:rsidR="00B6333E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Procijenjena vrijednost u kunama</w:t>
            </w:r>
          </w:p>
        </w:tc>
      </w:tr>
      <w:tr w:rsidR="00B6333E">
        <w:trPr>
          <w:trHeight w:val="240"/>
        </w:trPr>
        <w:tc>
          <w:tcPr>
            <w:tcW w:type="dxa" w:w="563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F522D6" w:rsidR="00B6333E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3287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F522D6" w:rsidR="00B6333E">
            <w:pPr>
              <w:jc w:val="center"/>
              <w:rPr>
                <w:color w:val="000000"/>
                <w:sz w:val="18"/>
                <w:szCs w:val="18"/>
                <w:lang w:eastAsia="hr-HR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 xml:space="preserve">Kombi vozilo Ford </w:t>
            </w:r>
            <w:proofErr w:type="spellStart"/>
            <w:r>
              <w:rPr>
                <w:color w:val="000000"/>
                <w:sz w:val="18"/>
                <w:szCs w:val="18"/>
                <w:lang w:eastAsia="hr-HR"/>
              </w:rPr>
              <w:t>Transit</w:t>
            </w:r>
            <w:proofErr w:type="spellEnd"/>
            <w:r>
              <w:rPr>
                <w:color w:val="000000"/>
                <w:sz w:val="18"/>
                <w:szCs w:val="18"/>
                <w:lang w:eastAsia="hr-HR"/>
              </w:rPr>
              <w:t xml:space="preserve"> 2,5 D</w:t>
            </w:r>
          </w:p>
          <w:p w:rsidRDefault="00F522D6" w:rsidR="00B6333E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 xml:space="preserve"> (1 kom)</w:t>
            </w:r>
          </w:p>
        </w:tc>
        <w:tc>
          <w:tcPr>
            <w:tcW w:type="dxa" w:w="1875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F522D6" w:rsidR="00B6333E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2007</w:t>
            </w:r>
          </w:p>
        </w:tc>
        <w:tc>
          <w:tcPr>
            <w:tcW w:type="dxa" w:w="1885"/>
            <w:gridSpan w:val="2"/>
            <w:tcBorders>
              <w:left w:space="0" w:sz="4" w:color="000080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F522D6" w:rsidR="00B6333E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900,00</w:t>
            </w:r>
          </w:p>
        </w:tc>
      </w:tr>
      <w:tr w:rsidR="00B6333E">
        <w:trPr>
          <w:gridAfter w:val="1"/>
          <w:wAfter w:type="dxa" w:w="10"/>
          <w:trHeight w:val="240"/>
        </w:trPr>
        <w:tc>
          <w:tcPr>
            <w:tcW w:type="dxa" w:w="563"/>
            <w:shd w:fill="FFFFFF" w:color="auto" w:val="clear"/>
            <w:vAlign w:val="bottom"/>
          </w:tcPr>
          <w:p w:rsidRDefault="00B6333E" w:rsidR="00B6333E">
            <w:pPr>
              <w:snapToGrid w:val="false"/>
              <w:jc w:val="center"/>
            </w:pPr>
          </w:p>
        </w:tc>
        <w:tc>
          <w:tcPr>
            <w:tcW w:type="dxa" w:w="3287"/>
            <w:shd w:fill="FFFFFF" w:color="auto" w:val="clear"/>
            <w:vAlign w:val="bottom"/>
          </w:tcPr>
          <w:p w:rsidRDefault="00B6333E" w:rsidR="00B6333E">
            <w:pPr>
              <w:snapToGrid w:val="false"/>
              <w:jc w:val="center"/>
            </w:pPr>
          </w:p>
        </w:tc>
        <w:tc>
          <w:tcPr>
            <w:tcW w:type="dxa" w:w="1875"/>
            <w:shd w:fill="FFFFFF" w:color="auto" w:val="clear"/>
            <w:vAlign w:val="bottom"/>
          </w:tcPr>
          <w:p w:rsidRDefault="00B6333E" w:rsidR="00B6333E">
            <w:pPr>
              <w:snapToGrid w:val="false"/>
              <w:jc w:val="center"/>
            </w:pPr>
          </w:p>
        </w:tc>
        <w:tc>
          <w:tcPr>
            <w:tcW w:type="dxa" w:w="1875"/>
            <w:shd w:fill="FFFFFF" w:color="auto" w:val="clear"/>
            <w:vAlign w:val="bottom"/>
          </w:tcPr>
          <w:p w:rsidRDefault="00B6333E" w:rsidR="00B6333E">
            <w:pPr>
              <w:snapToGrid w:val="false"/>
              <w:jc w:val="center"/>
            </w:pPr>
          </w:p>
        </w:tc>
      </w:tr>
      <w:tr w:rsidR="00B6333E">
        <w:trPr>
          <w:trHeight w:val="240"/>
        </w:trPr>
        <w:tc>
          <w:tcPr>
            <w:tcW w:type="dxa" w:w="563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6333E" w:rsidR="00B6333E">
            <w:pPr>
              <w:snapToGrid w:val="false"/>
              <w:jc w:val="center"/>
            </w:pPr>
          </w:p>
        </w:tc>
        <w:tc>
          <w:tcPr>
            <w:tcW w:type="dxa" w:w="3287"/>
            <w:tcBorders>
              <w:top w:space="0" w:sz="4" w:color="00000A" w:val="single"/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F522D6" w:rsidR="00B6333E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Ukupna procijenjena vrijednost</w:t>
            </w:r>
          </w:p>
        </w:tc>
        <w:tc>
          <w:tcPr>
            <w:tcW w:type="dxa" w:w="1875"/>
            <w:tcBorders>
              <w:top w:space="0" w:sz="4" w:color="00000A" w:val="single"/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6333E" w:rsidR="00B6333E">
            <w:pPr>
              <w:snapToGrid w:val="false"/>
              <w:jc w:val="center"/>
            </w:pPr>
          </w:p>
        </w:tc>
        <w:tc>
          <w:tcPr>
            <w:tcW w:type="dxa" w:w="1885"/>
            <w:gridSpan w:val="2"/>
            <w:tcBorders>
              <w:top w:space="0" w:sz="4" w:color="00000A" w:val="single"/>
              <w:left w:space="0" w:sz="4" w:color="000080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F522D6" w:rsidR="00B6333E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900,00</w:t>
            </w:r>
          </w:p>
        </w:tc>
      </w:tr>
      <w:tr w:rsidR="00B6333E">
        <w:trPr>
          <w:gridAfter w:val="1"/>
          <w:wAfter w:type="dxa" w:w="10"/>
          <w:trHeight w:val="240"/>
        </w:trPr>
        <w:tc>
          <w:tcPr>
            <w:tcW w:type="dxa" w:w="563"/>
            <w:shd w:fill="FFFFFF" w:color="auto" w:val="clear"/>
            <w:vAlign w:val="bottom"/>
          </w:tcPr>
          <w:p w:rsidRDefault="00B6333E" w:rsidR="00B6333E">
            <w:pPr>
              <w:snapToGrid w:val="false"/>
              <w:jc w:val="center"/>
            </w:pPr>
          </w:p>
        </w:tc>
        <w:tc>
          <w:tcPr>
            <w:tcW w:type="dxa" w:w="3287"/>
            <w:shd w:fill="FFFFFF" w:color="auto" w:val="clear"/>
            <w:vAlign w:val="bottom"/>
          </w:tcPr>
          <w:p w:rsidRDefault="00B6333E" w:rsidR="00B6333E">
            <w:pPr>
              <w:snapToGrid w:val="false"/>
              <w:jc w:val="center"/>
            </w:pPr>
          </w:p>
        </w:tc>
        <w:tc>
          <w:tcPr>
            <w:tcW w:type="dxa" w:w="1875"/>
            <w:shd w:fill="FFFFFF" w:color="auto" w:val="clear"/>
            <w:vAlign w:val="bottom"/>
          </w:tcPr>
          <w:p w:rsidRDefault="00B6333E" w:rsidR="00B6333E">
            <w:pPr>
              <w:snapToGrid w:val="false"/>
              <w:jc w:val="center"/>
            </w:pPr>
          </w:p>
        </w:tc>
        <w:tc>
          <w:tcPr>
            <w:tcW w:type="dxa" w:w="1875"/>
            <w:shd w:fill="FFFFFF" w:color="auto" w:val="clear"/>
            <w:vAlign w:val="bottom"/>
          </w:tcPr>
          <w:p w:rsidRDefault="00B6333E" w:rsidR="00B6333E">
            <w:pPr>
              <w:snapToGrid w:val="false"/>
              <w:jc w:val="center"/>
            </w:pPr>
          </w:p>
        </w:tc>
      </w:tr>
      <w:tr w:rsidR="00B6333E">
        <w:trPr>
          <w:trHeight w:val="240"/>
        </w:trPr>
        <w:tc>
          <w:tcPr>
            <w:tcW w:type="dxa" w:w="563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F522D6" w:rsidR="00B6333E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Broj</w:t>
            </w:r>
          </w:p>
        </w:tc>
        <w:tc>
          <w:tcPr>
            <w:tcW w:type="dxa" w:w="3287"/>
            <w:tcBorders>
              <w:top w:space="0" w:sz="4" w:color="00000A" w:val="single"/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F522D6" w:rsidR="00B6333E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Naziv nekretnine</w:t>
            </w:r>
          </w:p>
        </w:tc>
        <w:tc>
          <w:tcPr>
            <w:tcW w:type="dxa" w:w="1875"/>
            <w:tcBorders>
              <w:top w:space="0" w:sz="4" w:color="00000A" w:val="single"/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F522D6" w:rsidR="00B6333E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Knjigovodstvena vrijednost</w:t>
            </w:r>
          </w:p>
        </w:tc>
        <w:tc>
          <w:tcPr>
            <w:tcW w:type="dxa" w:w="1885"/>
            <w:gridSpan w:val="2"/>
            <w:tcBorders>
              <w:top w:space="0" w:sz="4" w:color="00000A" w:val="single"/>
              <w:left w:space="0" w:sz="4" w:color="000080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F522D6" w:rsidR="00B6333E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Procijenjena vrijednost u kunama</w:t>
            </w:r>
          </w:p>
        </w:tc>
      </w:tr>
      <w:tr w:rsidR="00B6333E">
        <w:trPr>
          <w:trHeight w:val="240"/>
        </w:trPr>
        <w:tc>
          <w:tcPr>
            <w:tcW w:type="dxa" w:w="563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F522D6" w:rsidR="00B6333E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3287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F522D6" w:rsidR="00B6333E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Stan D1 i pripadajuće spremište br.4 u prizemlju (E-90), zk.ul.br. 6758 E, zk.čest.br. 1134/26/1/2, k.o. Čakovec, suvlasnički udio 17/2200</w:t>
            </w:r>
          </w:p>
          <w:p w:rsidRDefault="00B6333E" w:rsidR="00B6333E">
            <w:pPr>
              <w:jc w:val="center"/>
            </w:pPr>
          </w:p>
        </w:tc>
        <w:tc>
          <w:tcPr>
            <w:tcW w:type="dxa" w:w="1875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F522D6" w:rsidR="00B6333E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184.758,00</w:t>
            </w:r>
          </w:p>
        </w:tc>
        <w:tc>
          <w:tcPr>
            <w:tcW w:type="dxa" w:w="1885"/>
            <w:gridSpan w:val="2"/>
            <w:tcBorders>
              <w:left w:space="0" w:sz="4" w:color="000080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F522D6" w:rsidR="00B6333E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216.000,00</w:t>
            </w:r>
          </w:p>
        </w:tc>
      </w:tr>
      <w:tr w:rsidR="00B6333E">
        <w:trPr>
          <w:gridAfter w:val="1"/>
          <w:wAfter w:type="dxa" w:w="10"/>
          <w:trHeight w:val="240"/>
        </w:trPr>
        <w:tc>
          <w:tcPr>
            <w:tcW w:type="dxa" w:w="563"/>
            <w:shd w:fill="FFFFFF" w:color="auto" w:val="clear"/>
            <w:vAlign w:val="bottom"/>
          </w:tcPr>
          <w:p w:rsidRDefault="00B6333E" w:rsidR="00B6333E">
            <w:pPr>
              <w:snapToGrid w:val="false"/>
              <w:jc w:val="center"/>
            </w:pPr>
          </w:p>
        </w:tc>
        <w:tc>
          <w:tcPr>
            <w:tcW w:type="dxa" w:w="3287"/>
            <w:shd w:fill="FFFFFF" w:color="auto" w:val="clear"/>
            <w:vAlign w:val="bottom"/>
          </w:tcPr>
          <w:p w:rsidRDefault="00B6333E" w:rsidR="00B6333E">
            <w:pPr>
              <w:snapToGrid w:val="false"/>
              <w:jc w:val="center"/>
            </w:pPr>
          </w:p>
        </w:tc>
        <w:tc>
          <w:tcPr>
            <w:tcW w:type="dxa" w:w="1875"/>
            <w:shd w:fill="FFFFFF" w:color="auto" w:val="clear"/>
            <w:vAlign w:val="bottom"/>
          </w:tcPr>
          <w:p w:rsidRDefault="00B6333E" w:rsidR="00B6333E">
            <w:pPr>
              <w:snapToGrid w:val="false"/>
              <w:jc w:val="center"/>
            </w:pPr>
          </w:p>
        </w:tc>
        <w:tc>
          <w:tcPr>
            <w:tcW w:type="dxa" w:w="1875"/>
            <w:shd w:fill="FFFFFF" w:color="auto" w:val="clear"/>
            <w:vAlign w:val="bottom"/>
          </w:tcPr>
          <w:p w:rsidRDefault="00B6333E" w:rsidR="00B6333E">
            <w:pPr>
              <w:snapToGrid w:val="false"/>
              <w:jc w:val="center"/>
            </w:pPr>
          </w:p>
        </w:tc>
      </w:tr>
      <w:tr w:rsidR="00B6333E">
        <w:trPr>
          <w:trHeight w:val="240"/>
        </w:trPr>
        <w:tc>
          <w:tcPr>
            <w:tcW w:type="dxa" w:w="563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6333E" w:rsidR="00B6333E">
            <w:pPr>
              <w:snapToGrid w:val="false"/>
            </w:pPr>
          </w:p>
        </w:tc>
        <w:tc>
          <w:tcPr>
            <w:tcW w:type="dxa" w:w="3287"/>
            <w:tcBorders>
              <w:top w:space="0" w:sz="4" w:color="00000A" w:val="single"/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F522D6" w:rsidR="00B6333E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Ukupna procijenjena vrijednost</w:t>
            </w:r>
          </w:p>
        </w:tc>
        <w:tc>
          <w:tcPr>
            <w:tcW w:type="dxa" w:w="1875"/>
            <w:tcBorders>
              <w:top w:space="0" w:sz="4" w:color="00000A" w:val="single"/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B6333E" w:rsidR="00B6333E">
            <w:pPr>
              <w:snapToGrid w:val="false"/>
              <w:jc w:val="center"/>
            </w:pPr>
          </w:p>
        </w:tc>
        <w:tc>
          <w:tcPr>
            <w:tcW w:type="dxa" w:w="1885"/>
            <w:gridSpan w:val="2"/>
            <w:tcBorders>
              <w:top w:space="0" w:sz="4" w:color="00000A" w:val="single"/>
              <w:left w:space="0" w:sz="4" w:color="000080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F522D6" w:rsidR="00B6333E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216.000,00</w:t>
            </w:r>
          </w:p>
        </w:tc>
      </w:tr>
    </w:tbl>
    <w:p w:rsidRDefault="00B6333E" w:rsidR="00B6333E">
      <w:pPr>
        <w:rPr>
          <w:b/>
        </w:rPr>
      </w:pPr>
    </w:p>
    <w:p w:rsidRDefault="00B6333E" w:rsidR="00B6333E">
      <w:pPr>
        <w:rPr>
          <w:b/>
        </w:rPr>
      </w:pPr>
    </w:p>
    <w:p w:rsidRDefault="00F522D6" w:rsidR="00B6333E">
      <w:pPr>
        <w:spacing w:lineRule="auto" w:line="288"/>
        <w:ind w:left="357"/>
      </w:pPr>
      <w:r>
        <w:rPr>
          <w:sz w:val="20"/>
          <w:szCs w:val="20"/>
        </w:rPr>
        <w:t xml:space="preserve">*Vrijednost nekretnina i pokretnina iskazana je po procijenjenoj vrijednosti od strane sudskih vještaka </w:t>
      </w:r>
    </w:p>
    <w:p w:rsidRDefault="00B6333E" w:rsidR="00B6333E">
      <w:pPr>
        <w:spacing w:lineRule="auto" w:line="288"/>
        <w:ind w:left="360"/>
      </w:pPr>
    </w:p>
    <w:p w:rsidRDefault="00B6333E" w:rsidR="00B6333E">
      <w:pPr>
        <w:ind w:left="360"/>
      </w:pPr>
    </w:p>
    <w:p w:rsidRDefault="00B6333E" w:rsidR="00B6333E">
      <w:pPr>
        <w:rPr>
          <w:b/>
        </w:rPr>
      </w:pPr>
    </w:p>
    <w:p w:rsidRDefault="00B6333E" w:rsidR="00B6333E">
      <w:pPr>
        <w:rPr>
          <w:b/>
          <w:sz w:val="20"/>
          <w:szCs w:val="20"/>
        </w:rPr>
      </w:pPr>
    </w:p>
    <w:p w:rsidRDefault="00F522D6" w:rsidR="00B6333E">
      <w:pPr>
        <w:rPr>
          <w:sz w:val="20"/>
          <w:szCs w:val="20"/>
        </w:rPr>
      </w:pPr>
      <w:r>
        <w:rPr>
          <w:sz w:val="20"/>
          <w:szCs w:val="20"/>
        </w:rPr>
        <w:t xml:space="preserve">      Čakovec, 17. veljače 2017.</w:t>
      </w:r>
    </w:p>
    <w:p w:rsidRDefault="00B6333E" w:rsidR="00B6333E">
      <w:pPr>
        <w:rPr>
          <w:sz w:val="20"/>
          <w:szCs w:val="20"/>
        </w:rPr>
      </w:pPr>
    </w:p>
    <w:p w:rsidRDefault="00F522D6" w:rsidR="00B6333E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Stečajna upraviteljica  </w:t>
      </w:r>
    </w:p>
    <w:p w:rsidRDefault="00F522D6" w:rsidR="00B6333E">
      <w:pPr>
        <w:tabs>
          <w:tab w:pos="6885" w:val="left"/>
        </w:tabs>
      </w:pPr>
      <w:r>
        <w:rPr>
          <w:sz w:val="20"/>
          <w:szCs w:val="20"/>
        </w:rPr>
        <w:t xml:space="preserve">                                                                                                                 </w:t>
      </w:r>
      <w:r>
        <w:rPr>
          <w:rFonts w:eastAsia="Arial"/>
          <w:sz w:val="20"/>
          <w:szCs w:val="20"/>
        </w:rPr>
        <w:t>Vesna Baranašić Horvat</w:t>
      </w:r>
    </w:p>
    <w:p w:rsidRDefault="00B6333E" w:rsidR="00B6333E"/>
    <w:p w:rsidRDefault="00B6333E" w:rsidR="00B6333E">
      <w:pPr>
        <w:rPr>
          <w:b/>
        </w:rPr>
      </w:pPr>
    </w:p>
    <w:sectPr w:rsidR="00B6333E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22D6"/>
    <w:rsid w:val="004556A8"/>
    <w:rsid w:val="00B6333E"/>
    <w:rsid w:val="00F52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kern w:val="1"/>
      <w:sz w:val="24"/>
      <w:szCs w:val="24"/>
      <w:lang w:eastAsia="zh-CN"/>
    </w:rPr>
  </w:style>
  <w:style w:styleId="Naslov1" w:type="paragraph">
    <w:name w:val="heading 1"/>
    <w:basedOn w:val="Stilnaslova"/>
    <w:next w:val="Tijeloteksta"/>
    <w:qFormat/>
    <w:pPr>
      <w:numPr>
        <w:numId w:val="1"/>
      </w:numPr>
      <w:outlineLvl w:val="0"/>
    </w:pPr>
    <w:rPr>
      <w:b/>
      <w:bCs/>
      <w:sz w:val="36"/>
      <w:szCs w:val="36"/>
    </w:rPr>
  </w:style>
  <w:style w:styleId="Naslov2" w:type="paragraph">
    <w:name w:val="heading 2"/>
    <w:basedOn w:val="Stilnaslova"/>
    <w:next w:val="Tijelotekst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styleId="Naslov3" w:type="paragraph">
    <w:name w:val="heading 3"/>
    <w:basedOn w:val="Stilnaslova"/>
    <w:next w:val="Tijeloteksta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  <w:rPr>
      <w:rFonts w:cs="Times New Roman" w:eastAsia="Times New Roman" w:hAnsi="Symbol" w:ascii="Symbol" w:hint="default"/>
    </w:rPr>
  </w:style>
  <w:style w:customStyle="true" w:styleId="WW8Num2z1" w:type="character">
    <w:name w:val="WW8Num2z1"/>
    <w:rPr>
      <w:rFonts w:cs="Courier New" w:hAnsi="Courier New" w:ascii="Courier New" w:hint="default"/>
    </w:rPr>
  </w:style>
  <w:style w:customStyle="true" w:styleId="WW8Num2z2" w:type="character">
    <w:name w:val="WW8Num2z2"/>
    <w:rPr>
      <w:rFonts w:cs="Wingdings" w:hAnsi="Wingdings" w:ascii="Wingdings" w:hint="default"/>
    </w:rPr>
  </w:style>
  <w:style w:customStyle="true" w:styleId="WW8Num2z3" w:type="character">
    <w:name w:val="WW8Num2z3"/>
    <w:rPr>
      <w:rFonts w:cs="Symbol" w:hAnsi="Symbol" w:ascii="Symbol" w:hint="default"/>
    </w:rPr>
  </w:style>
  <w:style w:customStyle="true" w:styleId="WW8Num3z0" w:type="character">
    <w:name w:val="WW8Num3z0"/>
    <w:rPr>
      <w:rFonts w:cs="Times New Roman" w:eastAsia="Times New Roman" w:hAnsi="Symbol" w:ascii="Symbol" w:hint="default"/>
    </w:rPr>
  </w:style>
  <w:style w:customStyle="true" w:styleId="WW8Num3z1" w:type="character">
    <w:name w:val="WW8Num3z1"/>
    <w:rPr>
      <w:rFonts w:cs="Courier New" w:hAnsi="Courier New" w:ascii="Courier New" w:hint="default"/>
    </w:rPr>
  </w:style>
  <w:style w:customStyle="true" w:styleId="WW8Num3z2" w:type="character">
    <w:name w:val="WW8Num3z2"/>
    <w:rPr>
      <w:rFonts w:cs="Wingdings" w:hAnsi="Wingdings" w:ascii="Wingdings" w:hint="default"/>
    </w:rPr>
  </w:style>
  <w:style w:customStyle="true" w:styleId="WW8Num3z3" w:type="character">
    <w:name w:val="WW8Num3z3"/>
    <w:rPr>
      <w:rFonts w:cs="Symbol" w:hAnsi="Symbol" w:ascii="Symbol" w:hint="default"/>
    </w:rPr>
  </w:style>
  <w:style w:customStyle="true" w:styleId="WW8Num4z0" w:type="character">
    <w:name w:val="WW8Num4z0"/>
    <w:rPr>
      <w:rFonts w:cs="Times New Roman" w:eastAsia="Times New Roman" w:hAnsi="Symbol" w:ascii="Symbol" w:hint="default"/>
    </w:rPr>
  </w:style>
  <w:style w:customStyle="true" w:styleId="WW8Num4z1" w:type="character">
    <w:name w:val="WW8Num4z1"/>
    <w:rPr>
      <w:rFonts w:cs="Courier New" w:hAnsi="Courier New" w:ascii="Courier New" w:hint="default"/>
    </w:rPr>
  </w:style>
  <w:style w:customStyle="true" w:styleId="WW8Num4z2" w:type="character">
    <w:name w:val="WW8Num4z2"/>
    <w:rPr>
      <w:rFonts w:cs="Wingdings" w:hAnsi="Wingdings" w:ascii="Wingdings" w:hint="default"/>
    </w:rPr>
  </w:style>
  <w:style w:customStyle="true" w:styleId="WW8Num4z3" w:type="character">
    <w:name w:val="WW8Num4z3"/>
    <w:rPr>
      <w:rFonts w:cs="Symbol" w:hAnsi="Symbol" w:ascii="Symbol" w:hint="default"/>
    </w:rPr>
  </w:style>
  <w:style w:customStyle="true" w:styleId="WW8Num5z0" w:type="character">
    <w:name w:val="WW8Num5z0"/>
    <w:rPr>
      <w:rFonts w:cs="Times New Roman" w:eastAsia="Times New Roman" w:hAnsi="Symbol" w:ascii="Symbol" w:hint="default"/>
    </w:rPr>
  </w:style>
  <w:style w:customStyle="true" w:styleId="WW8Num5z1" w:type="character">
    <w:name w:val="WW8Num5z1"/>
    <w:rPr>
      <w:rFonts w:cs="Courier New" w:hAnsi="Courier New" w:ascii="Courier New" w:hint="default"/>
    </w:rPr>
  </w:style>
  <w:style w:customStyle="true" w:styleId="WW8Num5z2" w:type="character">
    <w:name w:val="WW8Num5z2"/>
    <w:rPr>
      <w:rFonts w:cs="Wingdings" w:hAnsi="Wingdings" w:ascii="Wingdings" w:hint="default"/>
    </w:rPr>
  </w:style>
  <w:style w:customStyle="true" w:styleId="WW8Num5z3" w:type="character">
    <w:name w:val="WW8Num5z3"/>
    <w:rPr>
      <w:rFonts w:cs="Symbol" w:hAnsi="Symbol" w:ascii="Symbol" w:hint="default"/>
    </w:rPr>
  </w:style>
  <w:style w:customStyle="true" w:styleId="WW8Num6z0" w:type="character">
    <w:name w:val="WW8Num6z0"/>
    <w:rPr>
      <w:rFonts w:hint="default"/>
    </w:rPr>
  </w:style>
  <w:style w:customStyle="true" w:styleId="WW8Num6z1" w:type="character">
    <w:name w:val="WW8Num6z1"/>
  </w:style>
  <w:style w:customStyle="true" w:styleId="WW8Num6z2" w:type="character">
    <w:name w:val="WW8Num6z2"/>
  </w:style>
  <w:style w:customStyle="true" w:styleId="WW8Num6z3" w:type="character">
    <w:name w:val="WW8Num6z3"/>
  </w:style>
  <w:style w:customStyle="true" w:styleId="WW8Num6z4" w:type="character">
    <w:name w:val="WW8Num6z4"/>
  </w:style>
  <w:style w:customStyle="true" w:styleId="WW8Num6z5" w:type="character">
    <w:name w:val="WW8Num6z5"/>
  </w:style>
  <w:style w:customStyle="true" w:styleId="WW8Num6z6" w:type="character">
    <w:name w:val="WW8Num6z6"/>
  </w:style>
  <w:style w:customStyle="true" w:styleId="WW8Num6z7" w:type="character">
    <w:name w:val="WW8Num6z7"/>
  </w:style>
  <w:style w:customStyle="true" w:styleId="WW8Num6z8" w:type="character">
    <w:name w:val="WW8Num6z8"/>
  </w:style>
  <w:style w:customStyle="true" w:styleId="Zadanifontodlomka1" w:type="character">
    <w:name w:val="Zadani font odlomka1"/>
  </w:style>
  <w:style w:customStyle="true" w:styleId="TekstbaloniaChar" w:type="character">
    <w:name w:val="Tekst balončića Char"/>
    <w:rPr>
      <w:rFonts w:cs="Segoe UI" w:hAnsi="Segoe UI" w:ascii="Segoe UI"/>
      <w:sz w:val="18"/>
      <w:szCs w:val="18"/>
    </w:rPr>
  </w:style>
  <w:style w:styleId="Hiperveza" w:type="character">
    <w:name w:val="Hyperlink"/>
    <w:rPr>
      <w:color w:val="0000FF"/>
      <w:u w:val="single"/>
    </w:rPr>
  </w:style>
  <w:style w:customStyle="true" w:styleId="WW8Num5z8" w:type="character">
    <w:name w:val="WW8Num5z8"/>
  </w:style>
  <w:style w:customStyle="true" w:styleId="WW8Num5z7" w:type="character">
    <w:name w:val="WW8Num5z7"/>
  </w:style>
  <w:style w:customStyle="true" w:styleId="WW8Num5z6" w:type="character">
    <w:name w:val="WW8Num5z6"/>
  </w:style>
  <w:style w:customStyle="true" w:styleId="WW8Num5z5" w:type="character">
    <w:name w:val="WW8Num5z5"/>
  </w:style>
  <w:style w:customStyle="true" w:styleId="WW8Num5z4" w:type="character">
    <w:name w:val="WW8Num5z4"/>
  </w:style>
  <w:style w:customStyle="true" w:styleId="WW8Num2z8" w:type="character">
    <w:name w:val="WW8Num2z8"/>
  </w:style>
  <w:style w:customStyle="true" w:styleId="WW8Num2z7" w:type="character">
    <w:name w:val="WW8Num2z7"/>
  </w:style>
  <w:style w:customStyle="true" w:styleId="WW8Num2z6" w:type="character">
    <w:name w:val="WW8Num2z6"/>
  </w:style>
  <w:style w:customStyle="true" w:styleId="WW8Num2z5" w:type="character">
    <w:name w:val="WW8Num2z5"/>
  </w:style>
  <w:style w:customStyle="true" w:styleId="WW8Num2z4" w:type="character">
    <w:name w:val="WW8Num2z4"/>
  </w:style>
  <w:style w:customStyle="true" w:styleId="Stilnaslova" w:type="paragraph">
    <w:name w:val="Stil naslova"/>
    <w:basedOn w:val="Normal"/>
    <w:next w:val="Tijeloteksta"/>
    <w:pPr>
      <w:keepNext/>
      <w:spacing w:after="120" w:before="240"/>
    </w:pPr>
    <w:rPr>
      <w:rFonts w:cs="Lucida Sans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Lucida Sans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Lucida Sans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Lucida Sans"/>
    </w:rPr>
  </w:style>
  <w:style w:styleId="Bezproreda" w:type="paragraph">
    <w:name w:val="No Spacing"/>
    <w:qFormat/>
    <w:pPr>
      <w:suppressAutoHyphens/>
    </w:pPr>
    <w:rPr>
      <w:kern w:val="1"/>
      <w:sz w:val="24"/>
      <w:szCs w:val="24"/>
      <w:lang w:eastAsia="zh-CN"/>
    </w:rPr>
  </w:style>
  <w:style w:styleId="Tekstbalonia" w:type="paragraph">
    <w:name w:val="Balloon Text"/>
    <w:basedOn w:val="Normal"/>
    <w:rPr>
      <w:rFonts w:cs="Segoe UI" w:hAnsi="Segoe UI" w:ascii="Segoe UI"/>
      <w:sz w:val="18"/>
      <w:szCs w:val="18"/>
      <w:lang w:val="x-none"/>
    </w:rPr>
  </w:style>
  <w:style w:customStyle="true" w:styleId="Sadrajitablice" w:type="paragraph">
    <w:name w:val="Sadržaji tablice"/>
    <w:basedOn w:val="Normal"/>
    <w:pPr>
      <w:suppressLineNumbers/>
    </w:pPr>
  </w:style>
  <w:style w:customStyle="true" w:styleId="Naslovtablice" w:type="paragraph">
    <w:name w:val="Naslov tablice"/>
    <w:basedOn w:val="Sadrajitablice"/>
    <w:pPr>
      <w:jc w:val="center"/>
    </w:pPr>
    <w:rPr>
      <w:b/>
      <w:bCs/>
    </w:rPr>
  </w:style>
  <w:style w:customStyle="true" w:styleId="Citati" w:type="paragraph">
    <w:name w:val="Citati"/>
    <w:basedOn w:val="Normal"/>
    <w:pPr>
      <w:spacing w:after="283"/>
      <w:ind w:right="567" w:left="567"/>
    </w:pPr>
  </w:style>
  <w:style w:styleId="Naslov" w:type="paragraph">
    <w:name w:val="Title"/>
    <w:basedOn w:val="Stilnaslova"/>
    <w:next w:val="Tijeloteksta"/>
    <w:qFormat/>
    <w:pPr>
      <w:jc w:val="center"/>
    </w:pPr>
    <w:rPr>
      <w:b/>
      <w:bCs/>
      <w:sz w:val="56"/>
      <w:szCs w:val="56"/>
    </w:rPr>
  </w:style>
  <w:style w:styleId="Podnaslov" w:type="paragraph">
    <w:name w:val="Subtitle"/>
    <w:basedOn w:val="Stilnaslova"/>
    <w:next w:val="Tijeloteksta"/>
    <w:qFormat/>
    <w:pPr>
      <w:spacing w:before="60"/>
      <w:jc w:val="center"/>
    </w:pPr>
    <w:rPr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4556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6A8"/>
    <w:rPr>
      <w:rFonts w:cs="Times New Roman" w:hAnsi="Times New Roman" w:ascii="Times New Roman"/>
      <w:b/>
      <w:sz w:val="24"/>
      <w:szCs w:val="3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6A8"/>
    <w:rPr>
      <w:rFonts w:cs="Arial"/>
      <w:b/>
      <w:sz w:val="32"/>
      <w:szCs w:val="3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6A8"/>
    <w:rPr>
      <w:rFonts w:cs="Arial" w:hAnsi="Times New Roman" w:ascii="Times New Roman"/>
      <w:b w:val="false"/>
      <w:sz w:val="32"/>
      <w:szCs w:val="3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6A8"/>
    <w:rPr>
      <w:rFonts w:cs="Arial" w:hAnsi="Times New Roman" w:ascii="Times New Roman"/>
      <w:b w:val="false"/>
      <w:sz w:val="32"/>
      <w:szCs w:val="3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kern w:val="1"/>
      <w:sz w:val="24"/>
      <w:szCs w:val="24"/>
      <w:lang w:eastAsia="zh-CN"/>
    </w:rPr>
  </w:style>
  <w:style w:styleId="Naslov1" w:type="paragraph">
    <w:name w:val="heading 1"/>
    <w:basedOn w:val="Stilnaslova"/>
    <w:next w:val="Tijeloteksta"/>
    <w:qFormat/>
    <w:pPr>
      <w:numPr>
        <w:numId w:val="1"/>
      </w:numPr>
      <w:outlineLvl w:val="0"/>
    </w:pPr>
    <w:rPr>
      <w:b/>
      <w:bCs/>
      <w:sz w:val="36"/>
      <w:szCs w:val="36"/>
    </w:rPr>
  </w:style>
  <w:style w:styleId="Naslov2" w:type="paragraph">
    <w:name w:val="heading 2"/>
    <w:basedOn w:val="Stilnaslova"/>
    <w:next w:val="Tijelotekst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styleId="Naslov3" w:type="paragraph">
    <w:name w:val="heading 3"/>
    <w:basedOn w:val="Stilnaslova"/>
    <w:next w:val="Tijeloteksta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  <w:rPr>
      <w:rFonts w:ascii="Symbol" w:cs="Times New Roman" w:eastAsia="Times New Roman" w:hAnsi="Symbol" w:hint="default"/>
    </w:rPr>
  </w:style>
  <w:style w:customStyle="1" w:styleId="WW8Num2z1" w:type="character">
    <w:name w:val="WW8Num2z1"/>
    <w:rPr>
      <w:rFonts w:ascii="Courier New" w:cs="Courier New" w:hAnsi="Courier New" w:hint="default"/>
    </w:rPr>
  </w:style>
  <w:style w:customStyle="1" w:styleId="WW8Num2z2" w:type="character">
    <w:name w:val="WW8Num2z2"/>
    <w:rPr>
      <w:rFonts w:ascii="Wingdings" w:cs="Wingdings" w:hAnsi="Wingdings" w:hint="default"/>
    </w:rPr>
  </w:style>
  <w:style w:customStyle="1" w:styleId="WW8Num2z3" w:type="character">
    <w:name w:val="WW8Num2z3"/>
    <w:rPr>
      <w:rFonts w:ascii="Symbol" w:cs="Symbol" w:hAnsi="Symbol" w:hint="default"/>
    </w:rPr>
  </w:style>
  <w:style w:customStyle="1" w:styleId="WW8Num3z0" w:type="character">
    <w:name w:val="WW8Num3z0"/>
    <w:rPr>
      <w:rFonts w:ascii="Symbol" w:cs="Times New Roman" w:eastAsia="Times New Roman" w:hAnsi="Symbol" w:hint="default"/>
    </w:rPr>
  </w:style>
  <w:style w:customStyle="1" w:styleId="WW8Num3z1" w:type="character">
    <w:name w:val="WW8Num3z1"/>
    <w:rPr>
      <w:rFonts w:ascii="Courier New" w:cs="Courier New" w:hAnsi="Courier New" w:hint="default"/>
    </w:rPr>
  </w:style>
  <w:style w:customStyle="1" w:styleId="WW8Num3z2" w:type="character">
    <w:name w:val="WW8Num3z2"/>
    <w:rPr>
      <w:rFonts w:ascii="Wingdings" w:cs="Wingdings" w:hAnsi="Wingdings" w:hint="default"/>
    </w:rPr>
  </w:style>
  <w:style w:customStyle="1" w:styleId="WW8Num3z3" w:type="character">
    <w:name w:val="WW8Num3z3"/>
    <w:rPr>
      <w:rFonts w:ascii="Symbol" w:cs="Symbol" w:hAnsi="Symbol" w:hint="default"/>
    </w:rPr>
  </w:style>
  <w:style w:customStyle="1" w:styleId="WW8Num4z0" w:type="character">
    <w:name w:val="WW8Num4z0"/>
    <w:rPr>
      <w:rFonts w:ascii="Symbol" w:cs="Times New Roman" w:eastAsia="Times New Roman" w:hAnsi="Symbol" w:hint="default"/>
    </w:rPr>
  </w:style>
  <w:style w:customStyle="1" w:styleId="WW8Num4z1" w:type="character">
    <w:name w:val="WW8Num4z1"/>
    <w:rPr>
      <w:rFonts w:ascii="Courier New" w:cs="Courier New" w:hAnsi="Courier New" w:hint="default"/>
    </w:rPr>
  </w:style>
  <w:style w:customStyle="1" w:styleId="WW8Num4z2" w:type="character">
    <w:name w:val="WW8Num4z2"/>
    <w:rPr>
      <w:rFonts w:ascii="Wingdings" w:cs="Wingdings" w:hAnsi="Wingdings" w:hint="default"/>
    </w:rPr>
  </w:style>
  <w:style w:customStyle="1" w:styleId="WW8Num4z3" w:type="character">
    <w:name w:val="WW8Num4z3"/>
    <w:rPr>
      <w:rFonts w:ascii="Symbol" w:cs="Symbol" w:hAnsi="Symbol" w:hint="default"/>
    </w:rPr>
  </w:style>
  <w:style w:customStyle="1" w:styleId="WW8Num5z0" w:type="character">
    <w:name w:val="WW8Num5z0"/>
    <w:rPr>
      <w:rFonts w:ascii="Symbol" w:cs="Times New Roman" w:eastAsia="Times New Roman" w:hAnsi="Symbol" w:hint="default"/>
    </w:rPr>
  </w:style>
  <w:style w:customStyle="1" w:styleId="WW8Num5z1" w:type="character">
    <w:name w:val="WW8Num5z1"/>
    <w:rPr>
      <w:rFonts w:ascii="Courier New" w:cs="Courier New" w:hAnsi="Courier New" w:hint="default"/>
    </w:rPr>
  </w:style>
  <w:style w:customStyle="1" w:styleId="WW8Num5z2" w:type="character">
    <w:name w:val="WW8Num5z2"/>
    <w:rPr>
      <w:rFonts w:ascii="Wingdings" w:cs="Wingdings" w:hAnsi="Wingdings" w:hint="default"/>
    </w:rPr>
  </w:style>
  <w:style w:customStyle="1" w:styleId="WW8Num5z3" w:type="character">
    <w:name w:val="WW8Num5z3"/>
    <w:rPr>
      <w:rFonts w:ascii="Symbol" w:cs="Symbol" w:hAnsi="Symbol" w:hint="default"/>
    </w:rPr>
  </w:style>
  <w:style w:customStyle="1" w:styleId="WW8Num6z0" w:type="character">
    <w:name w:val="WW8Num6z0"/>
    <w:rPr>
      <w:rFonts w:hint="default"/>
    </w:rPr>
  </w:style>
  <w:style w:customStyle="1" w:styleId="WW8Num6z1" w:type="character">
    <w:name w:val="WW8Num6z1"/>
  </w:style>
  <w:style w:customStyle="1" w:styleId="WW8Num6z2" w:type="character">
    <w:name w:val="WW8Num6z2"/>
  </w:style>
  <w:style w:customStyle="1" w:styleId="WW8Num6z3" w:type="character">
    <w:name w:val="WW8Num6z3"/>
  </w:style>
  <w:style w:customStyle="1" w:styleId="WW8Num6z4" w:type="character">
    <w:name w:val="WW8Num6z4"/>
  </w:style>
  <w:style w:customStyle="1" w:styleId="WW8Num6z5" w:type="character">
    <w:name w:val="WW8Num6z5"/>
  </w:style>
  <w:style w:customStyle="1" w:styleId="WW8Num6z6" w:type="character">
    <w:name w:val="WW8Num6z6"/>
  </w:style>
  <w:style w:customStyle="1" w:styleId="WW8Num6z7" w:type="character">
    <w:name w:val="WW8Num6z7"/>
  </w:style>
  <w:style w:customStyle="1" w:styleId="WW8Num6z8" w:type="character">
    <w:name w:val="WW8Num6z8"/>
  </w:style>
  <w:style w:customStyle="1" w:styleId="Zadanifontodlomka1" w:type="character">
    <w:name w:val="Zadani font odlomka1"/>
  </w:style>
  <w:style w:customStyle="1" w:styleId="TekstbaloniaChar" w:type="character">
    <w:name w:val="Tekst balončića Char"/>
    <w:rPr>
      <w:rFonts w:ascii="Segoe UI" w:cs="Segoe UI" w:hAnsi="Segoe UI"/>
      <w:sz w:val="18"/>
      <w:szCs w:val="18"/>
    </w:rPr>
  </w:style>
  <w:style w:styleId="Hiperveza" w:type="character">
    <w:name w:val="Hyperlink"/>
    <w:rPr>
      <w:color w:val="0000FF"/>
      <w:u w:val="single"/>
    </w:rPr>
  </w:style>
  <w:style w:customStyle="1" w:styleId="WW8Num5z8" w:type="character">
    <w:name w:val="WW8Num5z8"/>
  </w:style>
  <w:style w:customStyle="1" w:styleId="WW8Num5z7" w:type="character">
    <w:name w:val="WW8Num5z7"/>
  </w:style>
  <w:style w:customStyle="1" w:styleId="WW8Num5z6" w:type="character">
    <w:name w:val="WW8Num5z6"/>
  </w:style>
  <w:style w:customStyle="1" w:styleId="WW8Num5z5" w:type="character">
    <w:name w:val="WW8Num5z5"/>
  </w:style>
  <w:style w:customStyle="1" w:styleId="WW8Num5z4" w:type="character">
    <w:name w:val="WW8Num5z4"/>
  </w:style>
  <w:style w:customStyle="1" w:styleId="WW8Num2z8" w:type="character">
    <w:name w:val="WW8Num2z8"/>
  </w:style>
  <w:style w:customStyle="1" w:styleId="WW8Num2z7" w:type="character">
    <w:name w:val="WW8Num2z7"/>
  </w:style>
  <w:style w:customStyle="1" w:styleId="WW8Num2z6" w:type="character">
    <w:name w:val="WW8Num2z6"/>
  </w:style>
  <w:style w:customStyle="1" w:styleId="WW8Num2z5" w:type="character">
    <w:name w:val="WW8Num2z5"/>
  </w:style>
  <w:style w:customStyle="1" w:styleId="WW8Num2z4" w:type="character">
    <w:name w:val="WW8Num2z4"/>
  </w:style>
  <w:style w:customStyle="1" w:styleId="Stilnaslova" w:type="paragraph">
    <w:name w:val="Stil naslova"/>
    <w:basedOn w:val="Normal"/>
    <w:next w:val="Tijeloteksta"/>
    <w:pPr>
      <w:keepNext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Lucida Sans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Lucida Sans"/>
      <w:i/>
      <w:iCs/>
    </w:rPr>
  </w:style>
  <w:style w:customStyle="1" w:styleId="Indeks" w:type="paragraph">
    <w:name w:val="Indeks"/>
    <w:basedOn w:val="Normal"/>
    <w:pPr>
      <w:suppressLineNumbers/>
    </w:pPr>
    <w:rPr>
      <w:rFonts w:cs="Lucida Sans"/>
    </w:rPr>
  </w:style>
  <w:style w:styleId="Bezproreda" w:type="paragraph">
    <w:name w:val="No Spacing"/>
    <w:qFormat/>
    <w:pPr>
      <w:suppressAutoHyphens/>
    </w:pPr>
    <w:rPr>
      <w:kern w:val="1"/>
      <w:sz w:val="24"/>
      <w:szCs w:val="24"/>
      <w:lang w:eastAsia="zh-CN"/>
    </w:rPr>
  </w:style>
  <w:style w:styleId="Tekstbalonia" w:type="paragraph">
    <w:name w:val="Balloon Text"/>
    <w:basedOn w:val="Normal"/>
    <w:rPr>
      <w:rFonts w:ascii="Segoe UI" w:cs="Segoe UI" w:hAnsi="Segoe UI"/>
      <w:sz w:val="18"/>
      <w:szCs w:val="18"/>
      <w:lang w:val="x-none"/>
    </w:rPr>
  </w:style>
  <w:style w:customStyle="1" w:styleId="Sadrajitablice" w:type="paragraph">
    <w:name w:val="Sadržaji tablice"/>
    <w:basedOn w:val="Normal"/>
    <w:pPr>
      <w:suppressLineNumbers/>
    </w:pPr>
  </w:style>
  <w:style w:customStyle="1" w:styleId="Naslovtablice" w:type="paragraph">
    <w:name w:val="Naslov tablice"/>
    <w:basedOn w:val="Sadrajitablice"/>
    <w:pPr>
      <w:jc w:val="center"/>
    </w:pPr>
    <w:rPr>
      <w:b/>
      <w:bCs/>
    </w:rPr>
  </w:style>
  <w:style w:customStyle="1" w:styleId="Citati" w:type="paragraph">
    <w:name w:val="Citati"/>
    <w:basedOn w:val="Normal"/>
    <w:pPr>
      <w:spacing w:after="283"/>
      <w:ind w:left="567" w:right="567"/>
    </w:pPr>
  </w:style>
  <w:style w:styleId="Naslov" w:type="paragraph">
    <w:name w:val="Title"/>
    <w:basedOn w:val="Stilnaslova"/>
    <w:next w:val="Tijeloteksta"/>
    <w:qFormat/>
    <w:pPr>
      <w:jc w:val="center"/>
    </w:pPr>
    <w:rPr>
      <w:b/>
      <w:bCs/>
      <w:sz w:val="56"/>
      <w:szCs w:val="56"/>
    </w:rPr>
  </w:style>
  <w:style w:styleId="Podnaslov" w:type="paragraph">
    <w:name w:val="Subtitle"/>
    <w:basedOn w:val="Stilnaslova"/>
    <w:next w:val="Tijeloteksta"/>
    <w:qFormat/>
    <w:pPr>
      <w:spacing w:before="60"/>
      <w:jc w:val="center"/>
    </w:pPr>
    <w:rPr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4556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6A8"/>
    <w:rPr>
      <w:rFonts w:ascii="Times New Roman" w:cs="Times New Roman" w:hAnsi="Times New Roman"/>
      <w:b/>
      <w:sz w:val="24"/>
      <w:szCs w:val="3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6A8"/>
    <w:rPr>
      <w:rFonts w:cs="Arial"/>
      <w:b/>
      <w:sz w:val="32"/>
      <w:szCs w:val="3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6A8"/>
    <w:rPr>
      <w:rFonts w:ascii="Times New Roman" w:cs="Arial" w:hAnsi="Times New Roman"/>
      <w:b w:val="0"/>
      <w:sz w:val="32"/>
      <w:szCs w:val="3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6A8"/>
    <w:rPr>
      <w:rFonts w:ascii="Times New Roman" w:cs="Arial" w:hAnsi="Times New Roman"/>
      <w:b w:val="0"/>
      <w:sz w:val="32"/>
      <w:szCs w:val="3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rehovec.slavica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St-597/2016-26</izvorni_sadrzaj>
    <derivirana_varijabla naziv="DomainObject.Oznaka_1">St-597/2016-26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ing društvo s ograničenom odgovornošću za arhitekturu, dizajn i graditeljstvo zastupanog po punomoćniku Vesna Baranašić Horvat</izvorni_sadrzaj>
    <derivirana_varijabla naziv="DomainObject.Predmet.ProtustrankaFormated_1">  ART ing društvo s ograničenom odgovornošću za arhitekturu, dizajn i graditeljstvo zastupanog po punomoćniku Vesna Baranašić Horvat</derivirana_varijabla>
  </DomainObject.Predmet.ProtustrankaFormated>
  <DomainObject.Predmet.ProtustrankaFormatedOIB>
    <izvorni_sadrzaj>  ART ing društvo s ograničenom odgovornošću za arhitekturu, dizajn i graditeljstvo, OIB 64831303834 zastupanog po punomoćniku Vesna Baranašić Horvat</izvorni_sadrzaj>
    <derivirana_varijabla naziv="DomainObject.Predmet.ProtustrankaFormatedOIB_1">  ART ing društvo s ograničenom odgovornošću za arhitekturu, dizajn i graditeljstvo, OIB 64831303834 zastupanog po punomoćniku Vesna Baranašić Horvat</derivirana_varijabla>
  </DomainObject.Predmet.ProtustrankaFormatedOIB>
  <DomainObject.Predmet.ProtustrankaFormatedWithAdress>
    <izvorni_sadrzaj> ART ing društvo s ograničenom odgovornošću za arhitekturu, dizajn i graditeljstvo, Stjepana Radića 24, 40000 Čakovec zastupanog po punomoćniku Vesna Baranašić Horvat</izvorni_sadrzaj>
    <derivirana_varijabla naziv="DomainObject.Predmet.ProtustrankaFormatedWithAdress_1"> ART ing društvo s ograničenom odgovornošću za arhitekturu, dizajn i graditeljstvo, Stjepana Radića 24, 40000 Čakovec zastupanog po punomoćniku Vesna Baranašić Horvat</derivirana_varijabla>
  </DomainObject.Predmet.ProtustrankaFormatedWithAdress>
  <DomainObject.Predmet.ProtustrankaFormatedWithAdressOIB>
    <izvorni_sadrzaj> ART ing društvo s ograničenom odgovornošću za arhitekturu, dizajn i graditeljstvo, OIB 64831303834, Stjepana Radića 24, 40000 Čakovec zastupanog po punomoćniku Vesna Baranašić Horvat</izvorni_sadrzaj>
    <derivirana_varijabla naziv="DomainObject.Predmet.ProtustrankaFormatedWithAdressOIB_1"> ART ing društvo s ograničenom odgovornošću za arhitekturu, dizajn i graditeljstvo, OIB 64831303834, Stjepana Radića 24, 40000 Čakovec zastupanog po punomoćniku Vesna Baranašić Horvat</derivirana_varijabla>
  </DomainObject.Predmet.ProtustrankaFormatedWithAdressOIB>
  <DomainObject.Predmet.ProtustrankaWithAdress>
    <izvorni_sadrzaj>ART ing društvo s ograničenom odgovornošću za arhitekturu, dizajn i graditeljstvo Stjepana Radića 24, 40000 Čakovec</izvorni_sadrzaj>
    <derivirana_varijabla naziv="DomainObject.Predmet.ProtustrankaWithAdress_1">ART ing društvo s ograničenom odgovornošću za arhitekturu, dizajn i graditeljstvo Stjepana Radića 24, 40000 Čakovec</derivirana_varijabla>
  </DomainObject.Predmet.ProtustrankaWithAdress>
  <DomainObject.Predmet.ProtustrankaWithAdressOIB>
    <izvorni_sadrzaj>ART ing društvo s ograničenom odgovornošću za arhitekturu, dizajn i graditeljstvo, OIB 64831303834, Stjepana Radića 24, 40000 Čakovec</izvorni_sadrzaj>
    <derivirana_varijabla naziv="DomainObject.Predmet.ProtustrankaWithAdressOIB_1">ART ing društvo s ograničenom odgovornošću za arhitekturu, dizajn i graditeljstvo, OIB 64831303834, Stjepana Radića 24, 40000 Čakovec</derivirana_varijabla>
  </DomainObject.Predmet.ProtustrankaWithAdressOIB>
  <DomainObject.Predmet.ProtustrankaNazivFormated>
    <izvorni_sadrzaj>ART ing društvo s ograničenom odgovornošću za arhitekturu, dizajn i graditeljstvo</izvorni_sadrzaj>
    <derivirana_varijabla naziv="DomainObject.Predmet.ProtustrankaNazivFormated_1">ART ing društvo s ograničenom odgovornošću za arhitekturu, dizajn i graditeljstvo</derivirana_varijabla>
  </DomainObject.Predmet.ProtustrankaNazivFormated>
  <DomainObject.Predmet.ProtustrankaNazivFormatedOIB>
    <izvorni_sadrzaj>ART ing društvo s ograničenom odgovornošću za arhitekturu, dizajn i graditeljstvo, OIB 64831303834</izvorni_sadrzaj>
    <derivirana_varijabla naziv="DomainObject.Predmet.ProtustrankaNazivFormatedOIB_1">ART ing društvo s ograničenom odgovornošću za arhitekturu, dizajn i graditeljstvo, OIB 64831303834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122624.92</izvorni_sadrzaj>
    <derivirana_varijabla naziv="DomainObject.Predmet.TrenutnaVrijednost_1">122624.92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 ing društvo s ograničenom odgovornošću za arhitekturu, dizajn i graditeljstvo zastupanog po punomoćniku Vesna Baranašić Horvat</item>
    </izvorni_sadrzaj>
    <derivirana_varijabla naziv="DomainObject.Predmet.ProtuStrankaListFormated_1">
      <item>ART ing društvo s ograničenom odgovornošću za arhitekturu, dizajn i graditeljstvo zastupanog po punomoćniku Vesna Baranašić Horvat</item>
    </derivirana_varijabla>
  </DomainObject.Predmet.ProtuStrankaListFormated>
  <DomainObject.Predmet.ProtuStrankaListFormatedOIB>
    <izvorni_sadrzaj>
      <item>ART ing društvo s ograničenom odgovornošću za arhitekturu, dizajn i graditeljstvo, OIB 64831303834 zastupanog po punomoćniku Vesna Baranašić Horvat</item>
    </izvorni_sadrzaj>
    <derivirana_varijabla naziv="DomainObject.Predmet.ProtuStrankaListFormatedOIB_1">
      <item>ART ing društvo s ograničenom odgovornošću za arhitekturu, dizajn i graditeljstvo, OIB 64831303834 zastupanog po punomoćniku Vesna Baranašić Horvat</item>
    </derivirana_varijabla>
  </DomainObject.Predmet.ProtuStrankaListFormatedOIB>
  <DomainObject.Predmet.ProtuStrankaListFormatedWithAdress>
    <izvorni_sadrzaj>
      <item>ART ing društvo s ograničenom odgovornošću za arhitekturu, dizajn i graditeljstvo, Stjepana Radića 24, 40000 Čakovec zastupanog po punomoćniku Vesna Baranašić Horvat</item>
    </izvorni_sadrzaj>
    <derivirana_varijabla naziv="DomainObject.Predmet.ProtuStrankaListFormatedWithAdress_1">
      <item>ART ing društvo s ograničenom odgovornošću za arhitekturu, dizajn i graditeljstvo, Stjepana Radića 24, 40000 Čakovec zastupanog po punomoćniku Vesna Baranašić Horvat</item>
    </derivirana_varijabla>
  </DomainObject.Predmet.ProtuStrankaListFormatedWithAdress>
  <DomainObject.Predmet.ProtuStrankaListFormatedWithAdressOIB>
    <izvorni_sadrzaj>
      <item>ART ing društvo s ograničenom odgovornošću za arhitekturu, dizajn i graditeljstvo, OIB 64831303834, Stjepana Radića 24, 40000 Čakovec zastupanog po punomoćniku Vesna Baranašić Horvat</item>
    </izvorni_sadrzaj>
    <derivirana_varijabla naziv="DomainObject.Predmet.ProtuStrankaListFormatedWithAdressOIB_1">
      <item>ART ing društvo s ograničenom odgovornošću za arhitekturu, dizajn i graditeljstvo, OIB 64831303834, Stjepana Radića 24, 40000 Čakovec zastupanog po punomoćniku Vesna Baranašić Horvat</item>
    </derivirana_varijabla>
  </DomainObject.Predmet.ProtuStrankaListFormatedWithAdressOIB>
  <DomainObject.Predmet.ProtuStrankaListNazivFormated>
    <izvorni_sadrzaj>
      <item>ART ing društvo s ograničenom odgovornošću za arhitekturu, dizajn i graditeljstvo</item>
    </izvorni_sadrzaj>
    <derivirana_varijabla naziv="DomainObject.Predmet.ProtuStrankaListNazivFormated_1">
      <item>ART ing društvo s ograničenom odgovornošću za arhitekturu, dizajn i graditeljstvo</item>
    </derivirana_varijabla>
  </DomainObject.Predmet.ProtuStrankaListNazivFormated>
  <DomainObject.Predmet.ProtuStrankaListNazivFormatedOIB>
    <izvorni_sadrzaj>
      <item>ART ing društvo s ograničenom odgovornošću za arhitekturu, dizajn i graditeljstvo, OIB 64831303834</item>
    </izvorni_sadrzaj>
    <derivirana_varijabla naziv="DomainObject.Predmet.ProtuStrankaListNazivFormatedOIB_1">
      <item>ART ing društvo s ograničenom odgovornošću za arhitekturu, dizajn i graditeljstvo, OIB 64831303834</item>
    </derivirana_varijabla>
  </DomainObject.Predmet.ProtuStrankaListNazivFormatedOIB>
  <DomainObject.Predmet.OstaliListFormated>
    <izvorni_sadrzaj>
      <item>Sudski registar</item>
      <item>Županijsko državno odvjetništvo u Varaždinu</item>
      <item>Sandro Krička</item>
      <item>Vesna Baranašić Horvat punomoćnik sudionika u postupku ART ing društvo s ograničenom odgovornošću za arhitekturu, dizajn i graditeljstvo</item>
    </izvorni_sadrzaj>
    <derivirana_varijabla naziv="DomainObject.Predmet.OstaliListFormated_1">
      <item>Sudski registar</item>
      <item>Županijsko državno odvjetništvo u Varaždinu</item>
      <item>Sandro Krička</item>
      <item>Vesna Baranašić Horvat punomoćnik sudionika u postupku ART ing društvo s ograničenom odgovornošću za arhitekturu, dizajn i graditeljstvo</item>
    </derivirana_varijabla>
  </DomainObject.Predmet.OstaliListFormated>
  <DomainObject.Predmet.OstaliListFormatedOIB>
    <izvorni_sadrzaj>
      <item>Sudski registar</item>
      <item>Županijsko državno odvjetništvo u Varaždinu</item>
      <item>Sandro Krička, OIB 44739115478</item>
      <item>Vesna Baranašić Horvat, OIB 65554389903 punomoćnik sudionika u postupku ART ing društvo s ograničenom odgovornošću za arhitekturu, dizajn i graditeljstvo</item>
    </izvorni_sadrzaj>
    <derivirana_varijabla naziv="DomainObject.Predmet.OstaliListFormatedOIB_1">
      <item>Sudski registar</item>
      <item>Županijsko državno odvjetništvo u Varaždinu</item>
      <item>Sandro Krička, OIB 44739115478</item>
      <item>Vesna Baranašić Horvat, OIB 65554389903 punomoćnik sudionika u postupku ART ing društvo s ograničenom odgovornošću za arhitekturu, dizajn i graditeljstvo</item>
    </derivirana_varijabla>
  </DomainObject.Predmet.OstaliListFormatedOIB>
  <DomainObject.Predmet.OstaliListFormatedWithAdress>
    <izvorni_sadrzaj>
      <item>Sudski registar</item>
      <item>Županijsko državno odvjetništvo u Varaždinu</item>
      <item>Sandro Krička, Stjepana Radića 24, 40000 Čakovec</item>
      <item>Vesna Baranašić Horvat, Augusta Šenoe 9b, 40000 Šenkovec punomoćnik sudionika u postupku ART ing društvo s ograničenom odgovornošću za arhitekturu, dizajn i graditeljstvo</item>
    </izvorni_sadrzaj>
    <derivirana_varijabla naziv="DomainObject.Predmet.OstaliListFormatedWithAdress_1">
      <item>Sudski registar</item>
      <item>Županijsko državno odvjetništvo u Varaždinu</item>
      <item>Sandro Krička, Stjepana Radića 24, 40000 Čakovec</item>
      <item>Vesna Baranašić Horvat, Augusta Šenoe 9b, 40000 Šenkovec punomoćnik sudionika u postupku ART ing društvo s ograničenom odgovornošću za arhitekturu, dizajn i graditeljstvo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Sandro Krička, OIB 44739115478, Stjepana Radića 24, 40000 Čakovec</item>
      <item>Vesna Baranašić Horvat, OIB 65554389903, Augusta Šenoe 9b, 40000 Šenkovec punomoćnik sudionika u postupku ART ing društvo s ograničenom odgovornošću za arhitekturu, dizajn i graditeljstvo</item>
    </izvorni_sadrzaj>
    <derivirana_varijabla naziv="DomainObject.Predmet.OstaliListFormatedWithAdressOIB_1">
      <item>Sudski registar</item>
      <item>Županijsko državno odvjetništvo u Varaždinu</item>
      <item>Sandro Krička, OIB 44739115478, Stjepana Radića 24, 40000 Čakovec</item>
      <item>Vesna Baranašić Horvat, OIB 65554389903, Augusta Šenoe 9b, 40000 Šenkovec punomoćnik sudionika u postupku ART ing društvo s ograničenom odgovornošću za arhitekturu, dizajn i graditeljstvo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Sandro Krička</item>
      <item>Vesna Baranašić Horvat</item>
    </izvorni_sadrzaj>
    <derivirana_varijabla naziv="DomainObject.Predmet.OstaliListNazivFormated_1">
      <item>Sudski registar</item>
      <item>Županijsko državno odvjetništvo u Varaždinu</item>
      <item>Sandro Krička</item>
      <item>Vesna Baranašić Horvat</item>
    </derivirana_varijabla>
  </DomainObject.Predmet.OstaliListNazivFormated>
  <DomainObject.Predmet.OstaliListNazivFormatedOIB>
    <izvorni_sadrzaj>
      <item>Sudski registar</item>
      <item>Županijsko državno odvjetništvo u Varaždinu</item>
      <item>Sandro Krička, OIB 44739115478</item>
      <item>Vesna Baranašić Horvat, OIB 65554389903</item>
    </izvorni_sadrzaj>
    <derivirana_varijabla naziv="DomainObject.Predmet.OstaliListNazivFormatedOIB_1">
      <item>Sudski registar</item>
      <item>Županijsko državno odvjetništvo u Varaždinu</item>
      <item>Sandro Krička, OIB 44739115478</item>
      <item>Vesna Baranašić Horvat,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 ing društvo s ograničenom odgovornošću za arhitekturu, dizajn i graditeljstvo</izvorni_sadrzaj>
    <derivirana_varijabla naziv="DomainObject.Predmet.ProtustrankaIDrugi_1">ART ing društvo s ograničenom odgovornošću za arhitekturu, dizajn i graditeljstvo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ART ing društvo s ograničenom odgovornošću za arhitekturu, dizajn i graditeljstvo, OIB 64831303834, Stjepana Radića 24, 40000 Čakovec</izvorni_sadrzaj>
    <derivirana_varijabla naziv="DomainObject.Predmet.ProtustrankaIDrugiAdressOIB_1">ART ing društvo s ograničenom odgovornošću za arhitekturu, dizajn i graditeljstvo, OIB 64831303834, Stjepana Radića 24,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 ing društvo s ograničenom odgovornošću za arhitekturu, dizajn i graditeljstvo</item>
      <item>Sudski registar</item>
      <item>Županijsko državno odvjetništvo u Varaždinu</item>
      <item>Sandro Krička</item>
      <item>Vesna Baranašić Horvat</item>
    </izvorni_sadrzaj>
    <derivirana_varijabla naziv="DomainObject.Predmet.SudioniciListNaziv_1">
      <item>Financijska agencija</item>
      <item>ART ing društvo s ograničenom odgovornošću za arhitekturu, dizajn i graditeljstvo</item>
      <item>Sudski registar</item>
      <item>Županijsko državno odvjetništvo u Varaždinu</item>
      <item>Sandro Krička</item>
      <item>Vesna Baranašić Horvat</item>
    </derivirana_varijabla>
  </DomainObject.Predmet.SudioniciListNaziv>
  <DomainObject.Predmet.SudioniciListAdressOIB>
    <izvorni_sadrzaj>
      <item>Financijska agencija, OIB 85821130368</item>
      <item>ART ing društvo s ograničenom odgovornošću za arhitekturu, dizajn i graditeljstvo, OIB 64831303834, Stjepana Radića 24,40000 Čakovec</item>
      <item>Sudski registar</item>
      <item>Županijsko državno odvjetništvo u Varaždinu</item>
      <item>Sandro Krička, OIB 44739115478, Stjepana Radića 24,40000 Čakovec</item>
      <item>Vesna Baranašić Horvat, OIB 65554389903, Augusta Šenoe 9b,40000 Šenkovec</item>
    </izvorni_sadrzaj>
    <derivirana_varijabla naziv="DomainObject.Predmet.SudioniciListAdressOIB_1">
      <item>Financijska agencija, OIB 85821130368</item>
      <item>ART ing društvo s ograničenom odgovornošću za arhitekturu, dizajn i graditeljstvo, OIB 64831303834, Stjepana Radića 24,40000 Čakovec</item>
      <item>Sudski registar</item>
      <item>Županijsko državno odvjetništvo u Varaždinu</item>
      <item>Sandro Krička, OIB 44739115478, Stjepana Radića 24,40000 Čakovec</item>
      <item>Vesna Baranašić Horvat, OIB 65554389903, Augusta Šenoe 9b,40000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64831303834</item>
      <item>, OIB null</item>
      <item>, OIB null</item>
      <item>, OIB 44739115478</item>
      <item>, OIB 65554389903</item>
    </izvorni_sadrzaj>
    <derivirana_varijabla naziv="DomainObject.Predmet.SudioniciListNazivOIB_1">
      <item>, OIB 85821130368</item>
      <item>, OIB 64831303834</item>
      <item>, OIB null</item>
      <item>, OIB null</item>
      <item>, OIB 44739115478</item>
      <item>, OIB 65554389903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109</properties:Words>
  <properties:Characters>737</properties:Characters>
  <properties:Lines>68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MONTING d</vt:lpstr>
    </vt:vector>
  </properties:TitlesOfParts>
  <properties:LinksUpToDate>false</properties:LinksUpToDate>
  <properties:CharactersWithSpaces>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2017-02-23T12:45:00Z</dcterms:created>
  <dc:creator>*</dc:creator>
  <cp:lastModifiedBy>Tihana Martinez</cp:lastModifiedBy>
  <cp:lastPrinted>2016-12-13T09:42:00Z</cp:lastPrinted>
  <dcterms:modified xmlns:xsi="http://www.w3.org/2001/XMLSchema-instance" xsi:type="dcterms:W3CDTF">2017-02-23T12:46:00Z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St-597/2016-26 / Podnesak - Popis predmeta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