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431c" w14:paraId="63f431c" w:rsidRDefault="00FB7B71" w:rsidP="00FB7B71" w:rsidR="00FB7B71" w:rsidRPr="00546B15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546B15">
        <w:rPr>
          <w:rStyle w:val="Naglaeno"/>
          <w:szCs w:val="24"/>
        </w:rPr>
        <w:t xml:space="preserve">             </w:t>
      </w:r>
      <w:r w:rsidRPr="00546B15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ind w:hanging="720" w:left="360"/>
        <w:jc w:val="both"/>
        <w:rPr>
          <w:rStyle w:val="Naglaeno"/>
          <w:b w:val="false"/>
          <w:szCs w:val="24"/>
        </w:rPr>
      </w:pPr>
      <w:r w:rsidRPr="00546B15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546B15">
        <w:rPr>
          <w:rStyle w:val="Naglaeno"/>
          <w:szCs w:val="24"/>
        </w:rPr>
        <w:t xml:space="preserve">     TRGOVAČKI SUD U OSIJEKU</w:t>
      </w:r>
    </w:p>
    <w:p w:rsidRDefault="00600E5E" w:rsidP="00FB7B71" w:rsidR="00600E5E">
      <w:pPr>
        <w:ind w:hanging="720" w:left="360"/>
        <w:jc w:val="both"/>
        <w:rPr>
          <w:rStyle w:val="Naglaeno"/>
          <w:szCs w:val="24"/>
        </w:rPr>
      </w:pPr>
    </w:p>
    <w:p w:rsidRDefault="00600E5E" w:rsidP="00FB7B71" w:rsidR="00600E5E" w:rsidRPr="00546B15">
      <w:pPr>
        <w:ind w:hanging="720" w:left="360"/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REPUBLIKA HRVATSKA</w:t>
      </w: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 J E Š E N J E</w:t>
      </w:r>
    </w:p>
    <w:p w:rsidRDefault="00FB7B71" w:rsidP="00FB7B71" w:rsidR="00FB7B71" w:rsidRPr="00546B15">
      <w:pPr>
        <w:jc w:val="both"/>
        <w:rPr>
          <w:szCs w:val="24"/>
        </w:rPr>
      </w:pPr>
    </w:p>
    <w:p w:rsidRDefault="00600E5E" w:rsidP="00FB7B71" w:rsidR="00600E5E" w:rsidRPr="00546B15">
      <w:pPr>
        <w:jc w:val="both"/>
        <w:rPr>
          <w:szCs w:val="24"/>
        </w:rPr>
      </w:pPr>
    </w:p>
    <w:p w:rsidRDefault="00EE6EF0" w:rsidP="0039153B" w:rsidR="00E803AC" w:rsidRPr="00546B15">
      <w:pPr>
        <w:ind w:firstLine="708"/>
        <w:jc w:val="both"/>
        <w:rPr>
          <w:szCs w:val="24"/>
        </w:rPr>
      </w:pPr>
      <w:r w:rsidRPr="00546B15">
        <w:rPr>
          <w:szCs w:val="24"/>
        </w:rPr>
        <w:t>Trgovački sud u Osijeku, po stečajnom sucu mr. sc. Borisu Vukoviću</w:t>
      </w:r>
      <w:r w:rsidRPr="00546B15">
        <w:rPr>
          <w:color w:val="000000"/>
          <w:szCs w:val="24"/>
        </w:rPr>
        <w:t xml:space="preserve">, povodom prijedloga </w:t>
      </w:r>
      <w:r w:rsidRPr="00546B15">
        <w:rPr>
          <w:szCs w:val="24"/>
        </w:rPr>
        <w:t xml:space="preserve">predlagatelja Republika Hrvatska Ministarstvo financija Porezna uprava Područni ured Slavonija i Baranja, Osijek, OIB 18683136487, zastupana po Županijskom državnom odvjetništvu u Osijeku i H-ABDUCO d.o.o., Zagreb, Slavonska avenija 6A, MBS: 080818203, OIB: 13667298928 za otvaranje stečajnog postupka nad dužnikom </w:t>
      </w:r>
      <w:r w:rsidR="00F80143" w:rsidRPr="00546B15">
        <w:rPr>
          <w:szCs w:val="24"/>
        </w:rPr>
        <w:t>AGRO-USLUGA d.o.o. u stečaju</w:t>
      </w:r>
      <w:r w:rsidRPr="00546B15">
        <w:rPr>
          <w:szCs w:val="24"/>
        </w:rPr>
        <w:t>, Osijek, Vukovarska 10/1, MBS: 030095172, OIB: 71928068941</w:t>
      </w:r>
      <w:r w:rsidR="00FB7B71" w:rsidRPr="00546B15">
        <w:rPr>
          <w:szCs w:val="24"/>
        </w:rPr>
        <w:t xml:space="preserve">, dana </w:t>
      </w:r>
      <w:r w:rsidR="00213B31">
        <w:rPr>
          <w:szCs w:val="24"/>
        </w:rPr>
        <w:t>6</w:t>
      </w:r>
      <w:r w:rsidR="00041517" w:rsidRPr="00546B15">
        <w:rPr>
          <w:szCs w:val="24"/>
        </w:rPr>
        <w:t xml:space="preserve">. </w:t>
      </w:r>
      <w:r w:rsidR="00E76EF7" w:rsidRPr="00546B15">
        <w:rPr>
          <w:szCs w:val="24"/>
        </w:rPr>
        <w:t xml:space="preserve">lipnja </w:t>
      </w:r>
      <w:r w:rsidR="00FB7B71" w:rsidRPr="00546B15">
        <w:rPr>
          <w:szCs w:val="24"/>
        </w:rPr>
        <w:t>2017. godine</w:t>
      </w:r>
    </w:p>
    <w:p w:rsidRDefault="00746EA5" w:rsidP="0039153B" w:rsidR="00746EA5">
      <w:pPr>
        <w:ind w:firstLine="708"/>
        <w:jc w:val="both"/>
        <w:rPr>
          <w:szCs w:val="24"/>
        </w:rPr>
      </w:pPr>
    </w:p>
    <w:p w:rsidRDefault="00600E5E" w:rsidP="0039153B" w:rsidR="00600E5E" w:rsidRPr="00546B15">
      <w:pPr>
        <w:ind w:firstLine="708"/>
        <w:jc w:val="both"/>
        <w:rPr>
          <w:szCs w:val="24"/>
        </w:rPr>
      </w:pPr>
    </w:p>
    <w:p w:rsidRDefault="00E803AC" w:rsidP="00E803AC" w:rsidR="00E803AC" w:rsidRPr="00546B15">
      <w:pPr>
        <w:jc w:val="center"/>
        <w:rPr>
          <w:szCs w:val="24"/>
        </w:rPr>
      </w:pPr>
      <w:r w:rsidRPr="00546B15">
        <w:rPr>
          <w:szCs w:val="24"/>
        </w:rPr>
        <w:t>r i j e š i o  j e</w:t>
      </w:r>
    </w:p>
    <w:p w:rsidRDefault="00600E5E" w:rsidP="00E803AC" w:rsidR="00600E5E">
      <w:pPr>
        <w:jc w:val="both"/>
        <w:rPr>
          <w:szCs w:val="24"/>
        </w:rPr>
      </w:pPr>
    </w:p>
    <w:p w:rsidRDefault="00600E5E" w:rsidP="00E803AC" w:rsidR="00600E5E" w:rsidRPr="00546B15">
      <w:pPr>
        <w:jc w:val="both"/>
        <w:rPr>
          <w:szCs w:val="24"/>
        </w:rPr>
      </w:pPr>
    </w:p>
    <w:p w:rsidRDefault="00E76EF7" w:rsidP="00E76EF7" w:rsidR="00E76EF7" w:rsidRPr="00546B15">
      <w:pPr>
        <w:ind w:firstLine="708"/>
        <w:jc w:val="both"/>
        <w:rPr>
          <w:szCs w:val="24"/>
        </w:rPr>
      </w:pPr>
      <w:r w:rsidRPr="00546B15">
        <w:rPr>
          <w:szCs w:val="24"/>
        </w:rPr>
        <w:t xml:space="preserve">Odgađa se ispitno ročište i izvještajno ročište dužnika </w:t>
      </w:r>
      <w:r w:rsidR="00F80143" w:rsidRPr="00546B15">
        <w:rPr>
          <w:szCs w:val="24"/>
        </w:rPr>
        <w:t>AGRO-USLUGA d.o.o. u stečaju, Osijek, Vukovarska 10/1, MBS: 030095172, OIB: 71928068941</w:t>
      </w:r>
    </w:p>
    <w:p w:rsidRDefault="00E76EF7" w:rsidP="00E76EF7" w:rsidR="00E76EF7" w:rsidRPr="00546B15">
      <w:pPr>
        <w:ind w:firstLine="708"/>
        <w:jc w:val="both"/>
        <w:rPr>
          <w:szCs w:val="24"/>
        </w:rPr>
      </w:pPr>
    </w:p>
    <w:p w:rsidRDefault="00E76EF7" w:rsidP="00E76EF7" w:rsidR="00E76EF7" w:rsidRPr="00546B15">
      <w:pPr>
        <w:ind w:left="1065"/>
        <w:jc w:val="both"/>
        <w:rPr>
          <w:szCs w:val="24"/>
        </w:rPr>
      </w:pPr>
      <w:r w:rsidRPr="00546B15">
        <w:rPr>
          <w:szCs w:val="24"/>
        </w:rPr>
        <w:t>zakazano</w:t>
      </w:r>
      <w:r w:rsidRPr="00546B15">
        <w:rPr>
          <w:b/>
          <w:szCs w:val="24"/>
        </w:rPr>
        <w:t xml:space="preserve"> </w:t>
      </w:r>
      <w:r w:rsidRPr="00546B15">
        <w:rPr>
          <w:szCs w:val="24"/>
        </w:rPr>
        <w:t>za dan</w:t>
      </w:r>
    </w:p>
    <w:p w:rsidRDefault="00E76EF7" w:rsidP="00E76EF7" w:rsidR="00E76EF7" w:rsidRPr="00546B15">
      <w:pPr>
        <w:ind w:left="1065"/>
        <w:jc w:val="both"/>
        <w:rPr>
          <w:szCs w:val="24"/>
        </w:rPr>
      </w:pPr>
    </w:p>
    <w:p w:rsidRDefault="00E76EF7" w:rsidP="00E76EF7" w:rsidR="00E76EF7" w:rsidRPr="00546B15">
      <w:pPr>
        <w:jc w:val="center"/>
        <w:rPr>
          <w:bCs/>
          <w:szCs w:val="24"/>
          <w:u w:val="single"/>
        </w:rPr>
      </w:pPr>
      <w:r w:rsidRPr="00546B15">
        <w:rPr>
          <w:bCs/>
          <w:szCs w:val="24"/>
          <w:u w:val="single"/>
        </w:rPr>
        <w:t>13. lipanj 2017. godine u 09,00 sati i 09,30 sati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ind w:left="1134"/>
        <w:rPr>
          <w:bCs/>
          <w:szCs w:val="24"/>
        </w:rPr>
      </w:pPr>
      <w:r w:rsidRPr="00546B15">
        <w:rPr>
          <w:bCs/>
          <w:szCs w:val="24"/>
        </w:rPr>
        <w:t xml:space="preserve">a novo </w:t>
      </w:r>
    </w:p>
    <w:p w:rsidRDefault="00E76EF7" w:rsidP="00E76EF7" w:rsidR="00E76EF7" w:rsidRPr="00546B15">
      <w:pPr>
        <w:rPr>
          <w:bCs/>
          <w:szCs w:val="24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određuje se za dan 19. lipanj 2017. godine s početkom u 9,00 </w:t>
      </w:r>
      <w:proofErr w:type="spellStart"/>
      <w:r w:rsidRPr="00546B15">
        <w:rPr>
          <w:b/>
          <w:bCs/>
          <w:szCs w:val="24"/>
          <w:u w:val="single"/>
        </w:rPr>
        <w:t>şati</w:t>
      </w:r>
      <w:proofErr w:type="spellEnd"/>
      <w:r w:rsidRPr="00546B15">
        <w:rPr>
          <w:b/>
          <w:bCs/>
          <w:szCs w:val="24"/>
          <w:u w:val="single"/>
        </w:rPr>
        <w:t xml:space="preserve">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dok se ročište vjerovnika (izvještajno ročište) određuje za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>isti dan i na istom mjestu s početkom u 9,20 sati.</w:t>
      </w:r>
    </w:p>
    <w:p w:rsidRDefault="00600E5E" w:rsidP="00E76EF7" w:rsidR="00600E5E" w:rsidRPr="00546B15">
      <w:pPr>
        <w:jc w:val="both"/>
        <w:rPr>
          <w:szCs w:val="24"/>
        </w:rPr>
      </w:pPr>
    </w:p>
    <w:p w:rsidRDefault="00E803AC" w:rsidP="00E803AC" w:rsidR="00E803AC" w:rsidRPr="00546B15">
      <w:pPr>
        <w:jc w:val="both"/>
        <w:rPr>
          <w:szCs w:val="24"/>
        </w:rPr>
      </w:pPr>
    </w:p>
    <w:p w:rsidRDefault="00E803AC" w:rsidP="00FF7657" w:rsidR="00E803AC">
      <w:pPr>
        <w:jc w:val="center"/>
        <w:rPr>
          <w:szCs w:val="24"/>
        </w:rPr>
      </w:pPr>
      <w:r w:rsidRPr="00546B15">
        <w:rPr>
          <w:szCs w:val="24"/>
        </w:rPr>
        <w:t>Obrazloženje</w:t>
      </w:r>
    </w:p>
    <w:p w:rsidRDefault="00546B15" w:rsidP="00FF7657" w:rsidR="00546B15" w:rsidRPr="00546B15">
      <w:pPr>
        <w:jc w:val="center"/>
        <w:rPr>
          <w:szCs w:val="24"/>
        </w:rPr>
      </w:pPr>
    </w:p>
    <w:p w:rsidRDefault="00600E5E" w:rsidP="00E803AC" w:rsidR="00600E5E" w:rsidRPr="00546B15">
      <w:pPr>
        <w:jc w:val="both"/>
        <w:rPr>
          <w:szCs w:val="24"/>
        </w:rPr>
      </w:pPr>
    </w:p>
    <w:p w:rsidRDefault="004C6F54" w:rsidP="005D0404" w:rsidR="005D0404" w:rsidRPr="00546B15">
      <w:pPr>
        <w:jc w:val="both"/>
        <w:rPr>
          <w:szCs w:val="24"/>
        </w:rPr>
      </w:pPr>
      <w:r w:rsidRPr="00546B15">
        <w:rPr>
          <w:szCs w:val="24"/>
        </w:rPr>
        <w:tab/>
      </w:r>
      <w:r w:rsidR="00F04F29">
        <w:rPr>
          <w:szCs w:val="24"/>
        </w:rPr>
        <w:t>Budući da bi se zbog kratkoće rokova koji su ostavljeni stečajnom upravitelju nakon prijave tražbina</w:t>
      </w:r>
      <w:r w:rsidR="002856AD">
        <w:rPr>
          <w:szCs w:val="24"/>
        </w:rPr>
        <w:t xml:space="preserve"> </w:t>
      </w:r>
      <w:r w:rsidR="00213B31">
        <w:rPr>
          <w:szCs w:val="24"/>
        </w:rPr>
        <w:t xml:space="preserve">mogle </w:t>
      </w:r>
      <w:r w:rsidR="002856AD">
        <w:rPr>
          <w:szCs w:val="24"/>
        </w:rPr>
        <w:t xml:space="preserve">u skladu s čl. 259. </w:t>
      </w:r>
      <w:r w:rsidR="00AA5EDE" w:rsidRPr="00BF2330">
        <w:rPr>
          <w:bCs/>
        </w:rPr>
        <w:t>Ste</w:t>
      </w:r>
      <w:r w:rsidR="00AA5EDE">
        <w:rPr>
          <w:bCs/>
        </w:rPr>
        <w:t>čajnog zakona (Narodne novine 71</w:t>
      </w:r>
      <w:r w:rsidR="00AA5EDE" w:rsidRPr="00BF2330">
        <w:rPr>
          <w:bCs/>
        </w:rPr>
        <w:t>/15)</w:t>
      </w:r>
      <w:r w:rsidR="00AA5EDE">
        <w:rPr>
          <w:bCs/>
        </w:rPr>
        <w:t xml:space="preserve"> </w:t>
      </w:r>
      <w:r w:rsidR="002856AD">
        <w:rPr>
          <w:szCs w:val="24"/>
        </w:rPr>
        <w:t xml:space="preserve">objaviti Tablice prijavljenih tražbina </w:t>
      </w:r>
      <w:proofErr w:type="spellStart"/>
      <w:r w:rsidR="002856AD">
        <w:rPr>
          <w:szCs w:val="24"/>
        </w:rPr>
        <w:t>razlučnih</w:t>
      </w:r>
      <w:proofErr w:type="spellEnd"/>
      <w:r w:rsidR="002856AD">
        <w:rPr>
          <w:szCs w:val="24"/>
        </w:rPr>
        <w:t xml:space="preserve"> i izlučnih prava na e-oglasnoj ploči sudova nakon </w:t>
      </w:r>
      <w:r w:rsidR="002856AD">
        <w:rPr>
          <w:szCs w:val="24"/>
        </w:rPr>
        <w:lastRenderedPageBreak/>
        <w:t xml:space="preserve">isteka roka za prijavu </w:t>
      </w:r>
      <w:r w:rsidR="00213B31">
        <w:rPr>
          <w:szCs w:val="24"/>
        </w:rPr>
        <w:t xml:space="preserve"> </w:t>
      </w:r>
      <w:r w:rsidR="002856AD">
        <w:rPr>
          <w:szCs w:val="24"/>
        </w:rPr>
        <w:t>tražbina, a najmanje 8 dana prije ispitnog ročišta sud je odgodio ispitno i izvještajno ročište zakazano za 13. lipanj 2017. godine i zakazao novo ispitno i izvještajno roč</w:t>
      </w:r>
      <w:r w:rsidR="00213B31">
        <w:rPr>
          <w:szCs w:val="24"/>
        </w:rPr>
        <w:t>ište za 19. lipanj 2017. godine</w:t>
      </w:r>
      <w:r w:rsidR="005D0404" w:rsidRPr="00546B15">
        <w:rPr>
          <w:szCs w:val="24"/>
        </w:rPr>
        <w:t xml:space="preserve">, </w:t>
      </w:r>
      <w:r w:rsidR="00213B31">
        <w:rPr>
          <w:szCs w:val="24"/>
        </w:rPr>
        <w:t>te je odlučeno</w:t>
      </w:r>
      <w:r w:rsidR="005D0404" w:rsidRPr="00546B15">
        <w:rPr>
          <w:szCs w:val="24"/>
        </w:rPr>
        <w:t xml:space="preserve"> kao u izreci na temelju čl. 116. Zakona o parničnom postupku ("Narodne novine" br. 53/91, 91/92, 112/99, 88/01, 117/03, 88/05, 2/07, 84/08, 96/08 i 123/08, 57/11, 25/13 i 83/14; dalje ZPP) i čl. 10. Stečajno</w:t>
      </w:r>
      <w:r w:rsidR="00213B31">
        <w:rPr>
          <w:szCs w:val="24"/>
        </w:rPr>
        <w:t>g zakona („Narodne novine 71/15</w:t>
      </w:r>
      <w:r w:rsidR="005D0404" w:rsidRPr="00546B15">
        <w:rPr>
          <w:szCs w:val="24"/>
        </w:rPr>
        <w:t>).</w:t>
      </w:r>
    </w:p>
    <w:p w:rsidRDefault="00E803AC" w:rsidP="00E803AC" w:rsidR="00E803AC">
      <w:pPr>
        <w:jc w:val="both"/>
        <w:rPr>
          <w:szCs w:val="24"/>
        </w:rPr>
      </w:pPr>
    </w:p>
    <w:p w:rsidRDefault="007237B3" w:rsidP="00E803AC" w:rsidR="007237B3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center"/>
        <w:rPr>
          <w:szCs w:val="24"/>
        </w:rPr>
      </w:pPr>
      <w:r w:rsidRPr="00546B15">
        <w:rPr>
          <w:szCs w:val="24"/>
        </w:rPr>
        <w:t xml:space="preserve">U Osijeku </w:t>
      </w:r>
      <w:r w:rsidR="00213B31">
        <w:rPr>
          <w:szCs w:val="24"/>
        </w:rPr>
        <w:t>6</w:t>
      </w:r>
      <w:r w:rsidR="00546B15">
        <w:rPr>
          <w:szCs w:val="24"/>
        </w:rPr>
        <w:t>.</w:t>
      </w:r>
      <w:r w:rsidR="00213B31">
        <w:rPr>
          <w:szCs w:val="24"/>
        </w:rPr>
        <w:t xml:space="preserve"> </w:t>
      </w:r>
      <w:r w:rsidR="00546B15">
        <w:rPr>
          <w:szCs w:val="24"/>
        </w:rPr>
        <w:t>lipnja</w:t>
      </w:r>
      <w:r w:rsidR="00FC7EB4" w:rsidRPr="00546B15">
        <w:rPr>
          <w:szCs w:val="24"/>
        </w:rPr>
        <w:t xml:space="preserve"> </w:t>
      </w:r>
      <w:r w:rsidRPr="00546B15">
        <w:rPr>
          <w:szCs w:val="24"/>
        </w:rPr>
        <w:t>2017.</w:t>
      </w: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  <w:t xml:space="preserve">        </w:t>
      </w:r>
      <w:r w:rsidR="003078BE" w:rsidRPr="00546B15">
        <w:rPr>
          <w:szCs w:val="24"/>
        </w:rPr>
        <w:t xml:space="preserve">   </w:t>
      </w:r>
      <w:r w:rsidR="002A4838" w:rsidRPr="00546B15">
        <w:rPr>
          <w:szCs w:val="24"/>
        </w:rPr>
        <w:t xml:space="preserve">  </w:t>
      </w:r>
      <w:r w:rsidRPr="00546B15">
        <w:rPr>
          <w:szCs w:val="24"/>
        </w:rPr>
        <w:t>STEČAJNI SUDAC</w:t>
      </w:r>
    </w:p>
    <w:p w:rsidRDefault="004C6F54" w:rsidP="004C6F54" w:rsidR="004C6F54" w:rsidRPr="00546B15">
      <w:pPr>
        <w:ind w:left="4956"/>
        <w:jc w:val="center"/>
        <w:rPr>
          <w:szCs w:val="24"/>
        </w:rPr>
      </w:pPr>
      <w:r w:rsidRPr="00546B15">
        <w:rPr>
          <w:szCs w:val="24"/>
        </w:rPr>
        <w:t xml:space="preserve">       </w:t>
      </w:r>
      <w:r w:rsidR="0011781D" w:rsidRPr="00546B15">
        <w:rPr>
          <w:szCs w:val="24"/>
        </w:rPr>
        <w:t xml:space="preserve">     </w:t>
      </w:r>
      <w:r w:rsidR="007237B3">
        <w:rPr>
          <w:szCs w:val="24"/>
        </w:rPr>
        <w:t xml:space="preserve">   </w:t>
      </w:r>
      <w:r w:rsidRPr="00546B15">
        <w:rPr>
          <w:szCs w:val="24"/>
        </w:rPr>
        <w:t>mr. sc. Boris Vuković</w:t>
      </w:r>
    </w:p>
    <w:p w:rsidRDefault="003078BE" w:rsidP="004C6F54" w:rsidR="003078BE" w:rsidRPr="00546B15">
      <w:pPr>
        <w:ind w:left="4956"/>
        <w:jc w:val="center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 xml:space="preserve">Zapisničar: Danijela </w:t>
      </w:r>
      <w:proofErr w:type="spellStart"/>
      <w:r w:rsidRPr="00546B15">
        <w:rPr>
          <w:szCs w:val="24"/>
        </w:rPr>
        <w:t>Špeletić</w:t>
      </w:r>
      <w:proofErr w:type="spellEnd"/>
      <w:r w:rsidRPr="00546B15">
        <w:rPr>
          <w:szCs w:val="24"/>
        </w:rPr>
        <w:t xml:space="preserve">                                          </w:t>
      </w:r>
    </w:p>
    <w:p w:rsidRDefault="00746EA5" w:rsidP="00E803AC" w:rsidR="00746EA5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E803AC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>POUKA O PRAVNOM LIJEKU:</w:t>
      </w:r>
    </w:p>
    <w:p w:rsidRDefault="00E803AC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>Protiv rješenja o odgodi ročišta nije dopuštena žalba (čl. 116. st</w:t>
      </w:r>
      <w:r w:rsidR="004C6F54" w:rsidRPr="00546B15">
        <w:rPr>
          <w:szCs w:val="24"/>
        </w:rPr>
        <w:t>. 3. ZPP-a u vezi s čl. 10. SZ</w:t>
      </w:r>
      <w:r w:rsidRPr="00546B15">
        <w:rPr>
          <w:szCs w:val="24"/>
        </w:rPr>
        <w:t>)</w:t>
      </w:r>
    </w:p>
    <w:p w:rsidRDefault="00E803AC" w:rsidP="00E803AC" w:rsidR="00E803AC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E803AC" w:rsidP="00E803AC" w:rsidR="00E803AC">
      <w:pPr>
        <w:jc w:val="both"/>
        <w:rPr>
          <w:szCs w:val="24"/>
        </w:rPr>
      </w:pPr>
      <w:r w:rsidRPr="00546B15">
        <w:rPr>
          <w:szCs w:val="24"/>
        </w:rPr>
        <w:t>D N A :</w:t>
      </w:r>
    </w:p>
    <w:p w:rsidRDefault="007237B3" w:rsidP="007237B3" w:rsidR="007237B3" w:rsidRPr="007237B3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  <w:t>stečajnom upravitelju Zvonku Tomljanoviću, Našice, J. Runjanina 7</w:t>
      </w:r>
    </w:p>
    <w:p w:rsidRDefault="007237B3" w:rsidP="007237B3" w:rsidR="007237B3" w:rsidRPr="007237B3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  <w:t xml:space="preserve">FINA </w:t>
      </w:r>
    </w:p>
    <w:p w:rsidRDefault="007237B3" w:rsidP="007237B3" w:rsidR="007237B3" w:rsidRPr="007237B3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  <w:t>Porezna uprava Osijek</w:t>
      </w:r>
    </w:p>
    <w:p w:rsidRDefault="007237B3" w:rsidP="007237B3" w:rsidR="007237B3" w:rsidRPr="007237B3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  <w:t>Predlagatelju RH po ŽDO GUO  Osijek</w:t>
      </w:r>
    </w:p>
    <w:p w:rsidRDefault="007237B3" w:rsidP="007237B3" w:rsidR="007237B3" w:rsidRPr="007237B3">
      <w:pPr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Pr="007237B3">
        <w:rPr>
          <w:szCs w:val="24"/>
        </w:rPr>
        <w:t>Predlagatelju H-ABDUCO d.o.o., Zagreb, Slavonska avenija 6A</w:t>
      </w:r>
    </w:p>
    <w:p w:rsidRDefault="007237B3" w:rsidP="007237B3" w:rsidR="007237B3" w:rsidRPr="007237B3">
      <w:pPr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Pr="007237B3">
        <w:rPr>
          <w:szCs w:val="24"/>
        </w:rPr>
        <w:t>dužnik AGRO-USLUGA d.o.o., Osijek, Vukovarska 10/1</w:t>
      </w:r>
    </w:p>
    <w:p w:rsidRDefault="007237B3" w:rsidP="007237B3" w:rsidR="007237B3" w:rsidRPr="007237B3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  <w:t>e-</w:t>
      </w:r>
      <w:proofErr w:type="spellStart"/>
      <w:r w:rsidRPr="007237B3">
        <w:rPr>
          <w:szCs w:val="24"/>
        </w:rPr>
        <w:t>ogl</w:t>
      </w:r>
      <w:proofErr w:type="spellEnd"/>
      <w:r w:rsidRPr="007237B3">
        <w:rPr>
          <w:szCs w:val="24"/>
        </w:rPr>
        <w:t>. ploča</w:t>
      </w:r>
    </w:p>
    <w:p w:rsidRDefault="007237B3" w:rsidP="007237B3" w:rsidR="007237B3" w:rsidRPr="00546B15">
      <w:pPr>
        <w:jc w:val="both"/>
        <w:rPr>
          <w:szCs w:val="24"/>
        </w:rPr>
      </w:pPr>
      <w:r w:rsidRPr="007237B3">
        <w:rPr>
          <w:szCs w:val="24"/>
        </w:rPr>
        <w:t>-</w:t>
      </w:r>
      <w:r w:rsidRPr="007237B3">
        <w:rPr>
          <w:szCs w:val="24"/>
        </w:rPr>
        <w:tab/>
      </w:r>
      <w:proofErr w:type="spellStart"/>
      <w:r w:rsidRPr="007237B3">
        <w:rPr>
          <w:szCs w:val="24"/>
        </w:rPr>
        <w:t>roč</w:t>
      </w:r>
      <w:proofErr w:type="spellEnd"/>
      <w:r w:rsidRPr="007237B3">
        <w:rPr>
          <w:szCs w:val="24"/>
        </w:rPr>
        <w:t>. 19.6.2017. u 9</w:t>
      </w:r>
      <w:r w:rsidR="001F717A">
        <w:rPr>
          <w:szCs w:val="24"/>
        </w:rPr>
        <w:t xml:space="preserve">,00 </w:t>
      </w:r>
      <w:r w:rsidRPr="007237B3">
        <w:rPr>
          <w:szCs w:val="24"/>
        </w:rPr>
        <w:t xml:space="preserve">h ispitno, u 9,20 </w:t>
      </w:r>
      <w:r w:rsidR="001F717A">
        <w:rPr>
          <w:szCs w:val="24"/>
        </w:rPr>
        <w:t xml:space="preserve">h </w:t>
      </w:r>
      <w:r w:rsidRPr="007237B3">
        <w:rPr>
          <w:szCs w:val="24"/>
        </w:rPr>
        <w:t>izvještajno</w:t>
      </w:r>
    </w:p>
    <w:sectPr w:rsidR="007237B3" w:rsidRPr="00546B1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29" w:rsidP="00FF7657" w:rsidR="001E3429">
      <w:r>
        <w:separator/>
      </w:r>
    </w:p>
  </w:endnote>
  <w:endnote w:id="0" w:type="continuationSeparator">
    <w:p w:rsidRDefault="001E3429" w:rsidP="00FF7657" w:rsidR="001E3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29" w:rsidP="00FF7657" w:rsidR="001E3429">
      <w:r>
        <w:separator/>
      </w:r>
    </w:p>
  </w:footnote>
  <w:footnote w:id="0" w:type="continuationSeparator">
    <w:p w:rsidRDefault="001E3429" w:rsidP="00FF7657" w:rsidR="001E3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D1" w:rsidP="009127D1" w:rsidR="009127D1">
    <w:pPr>
      <w:jc w:val="right"/>
      <w:rPr>
        <w:szCs w:val="24"/>
      </w:rPr>
    </w:pPr>
    <w:r w:rsidRPr="009F69F0">
      <w:rPr>
        <w:szCs w:val="24"/>
      </w:rPr>
      <w:t>7 St-</w:t>
    </w:r>
    <w:r w:rsidR="008B33AE">
      <w:rPr>
        <w:szCs w:val="24"/>
      </w:rPr>
      <w:t>2870</w:t>
    </w:r>
    <w:r w:rsidRPr="009F69F0">
      <w:rPr>
        <w:szCs w:val="24"/>
      </w:rPr>
      <w:t>/</w:t>
    </w:r>
    <w:r>
      <w:rPr>
        <w:szCs w:val="24"/>
      </w:rPr>
      <w:t>16-</w:t>
    </w:r>
    <w:r w:rsidR="008B33AE">
      <w:rPr>
        <w:szCs w:val="24"/>
      </w:rPr>
      <w:t>29</w:t>
    </w:r>
  </w:p>
  <w:p w:rsidRDefault="00600E5E" w:rsidP="00600E5E" w:rsidR="00600E5E" w:rsidRPr="009F69F0">
    <w:pPr>
      <w:spacing w:lineRule="auto" w:line="480"/>
      <w:jc w:val="center"/>
      <w:rPr>
        <w:szCs w:val="24"/>
      </w:rPr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E3429"/>
    <w:rsid w:val="001F717A"/>
    <w:rsid w:val="00213B31"/>
    <w:rsid w:val="002856AD"/>
    <w:rsid w:val="002A4838"/>
    <w:rsid w:val="003078BE"/>
    <w:rsid w:val="0039153B"/>
    <w:rsid w:val="004173C5"/>
    <w:rsid w:val="00443056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564E0"/>
    <w:rsid w:val="00701139"/>
    <w:rsid w:val="007237B3"/>
    <w:rsid w:val="00746EA5"/>
    <w:rsid w:val="007B324D"/>
    <w:rsid w:val="007C07FB"/>
    <w:rsid w:val="007F13B4"/>
    <w:rsid w:val="00821F9A"/>
    <w:rsid w:val="0082345D"/>
    <w:rsid w:val="008A4605"/>
    <w:rsid w:val="008B33AE"/>
    <w:rsid w:val="008F2FDE"/>
    <w:rsid w:val="009127D1"/>
    <w:rsid w:val="0095265C"/>
    <w:rsid w:val="009D17A4"/>
    <w:rsid w:val="009D6848"/>
    <w:rsid w:val="009D775C"/>
    <w:rsid w:val="009F69F0"/>
    <w:rsid w:val="00AA5EDE"/>
    <w:rsid w:val="00C42A4B"/>
    <w:rsid w:val="00C732E4"/>
    <w:rsid w:val="00CA5860"/>
    <w:rsid w:val="00DE0EAA"/>
    <w:rsid w:val="00DF3455"/>
    <w:rsid w:val="00E0209B"/>
    <w:rsid w:val="00E4190A"/>
    <w:rsid w:val="00E67CAE"/>
    <w:rsid w:val="00E76EF7"/>
    <w:rsid w:val="00E803AC"/>
    <w:rsid w:val="00E95799"/>
    <w:rsid w:val="00EA0388"/>
    <w:rsid w:val="00EC5F81"/>
    <w:rsid w:val="00EE6EF0"/>
    <w:rsid w:val="00F04F29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460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4605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60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60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460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4605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60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60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2019</properties:Characters>
  <properties:Lines>77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2017-06-06T05:04:00Z</cp:lastPrinted>
  <dcterms:modified xmlns:xsi="http://www.w3.org/2001/XMLSchema-instance" xsi:type="dcterms:W3CDTF">2017-06-06T06:49:00Z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