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dfd5" w14:paraId="cf3dfd5" w:rsidRDefault="00FF2689" w:rsidP="00910611" w:rsidR="00FF268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2689" w:rsidP="00910611" w:rsidR="00FF2689">
      <w:r>
        <w:rPr>
          <w:rFonts w:eastAsia="MS Mincho"/>
        </w:rPr>
        <w:t>REPUBLIKA HRVATSKA</w:t>
      </w:r>
    </w:p>
    <w:p w:rsidRDefault="00FF2689" w:rsidP="00910611" w:rsidR="00FF2689">
      <w:r>
        <w:rPr>
          <w:rFonts w:eastAsia="MS Mincho"/>
        </w:rPr>
        <w:t>TRGOVAČKI SUD U RIJECI</w:t>
      </w:r>
    </w:p>
    <w:p w:rsidRDefault="00FF2689" w:rsidR="00FF268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F2689" w:rsidP="00910611" w:rsidR="00FF2689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</w:t>
      </w:r>
      <w:r w:rsidR="00BF30DF">
        <w:t>. brojem 15 St-</w:t>
      </w:r>
      <w:r w:rsidR="00740635">
        <w:t>265</w:t>
      </w:r>
      <w:r w:rsidR="00B416A5">
        <w:t>/15, temeljem odredbe čl.430. Stečajnog zakona (NN 71/15), dana</w:t>
      </w:r>
      <w:r w:rsidR="00446F8B">
        <w:t xml:space="preserve"> 20</w:t>
      </w:r>
      <w:r w:rsidR="00417090">
        <w:t>. studenog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F278FF" w:rsidR="00E52902">
      <w:pPr>
        <w:numPr>
          <w:ilvl w:val="0"/>
          <w:numId w:val="11"/>
        </w:numPr>
        <w:jc w:val="both"/>
        <w:rPr>
          <w:b/>
          <w:bCs/>
        </w:rPr>
      </w:pPr>
      <w:r w:rsidRPr="00740635">
        <w:rPr>
          <w:bCs/>
        </w:rPr>
        <w:t xml:space="preserve">Za dužnika </w:t>
      </w:r>
      <w:r w:rsidR="00740635">
        <w:rPr>
          <w:b/>
          <w:bCs/>
        </w:rPr>
        <w:t>A.E.POSREDOVANJE društvo s ograničenom odgovornošću za trgovinu i posredovanje Rijeka, A. Branka Šimića 18/4, OIB 41847957564</w:t>
      </w:r>
      <w:r w:rsidR="00FF2689">
        <w:rPr>
          <w:b/>
          <w:bCs/>
        </w:rPr>
        <w:t>.</w:t>
      </w:r>
    </w:p>
    <w:p w:rsidRDefault="00740635" w:rsidP="00740635" w:rsidR="00740635" w:rsidRPr="00877FF1">
      <w:pPr>
        <w:ind w:left="1080"/>
        <w:jc w:val="both"/>
        <w:rPr>
          <w:b/>
          <w:bCs/>
        </w:rPr>
      </w:pPr>
    </w:p>
    <w:p w:rsidRDefault="00B416A5" w:rsidP="0018582A" w:rsidR="00446F8B" w:rsidRPr="007A1B1F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D67AAB">
        <w:t>1</w:t>
      </w:r>
      <w:r w:rsidR="00446F8B">
        <w:t xml:space="preserve">. rujna </w:t>
      </w:r>
      <w:r>
        <w:t>2015. godine iznosi</w:t>
      </w:r>
      <w:r w:rsidR="00F15180">
        <w:t xml:space="preserve"> </w:t>
      </w:r>
      <w:r w:rsidR="00740635">
        <w:rPr>
          <w:b/>
        </w:rPr>
        <w:t>8.391,60</w:t>
      </w:r>
      <w:r w:rsidR="00454AF4">
        <w:rPr>
          <w:b/>
        </w:rPr>
        <w:t xml:space="preserve"> </w:t>
      </w:r>
      <w:r w:rsidR="007A1B1F">
        <w:rPr>
          <w:b/>
        </w:rPr>
        <w:t>kn.</w:t>
      </w:r>
    </w:p>
    <w:p w:rsidRDefault="007A1B1F" w:rsidP="007A1B1F" w:rsidR="007A1B1F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6F8B">
        <w:t>20</w:t>
      </w:r>
      <w:r w:rsidR="00417090">
        <w:t>. studenog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6F8B">
        <w:rPr>
          <w:sz w:val="20"/>
          <w:szCs w:val="20"/>
        </w:rPr>
        <w:t>20</w:t>
      </w:r>
      <w:r w:rsidR="00B12AC3">
        <w:rPr>
          <w:sz w:val="20"/>
          <w:szCs w:val="20"/>
        </w:rPr>
        <w:t>.11.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F26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F559DE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44250">
      <w:t>2</w:t>
    </w:r>
    <w:r w:rsidR="00231ED8">
      <w:t>65</w:t>
    </w:r>
    <w:r w:rsidR="007A6E95">
      <w:t>/15-</w:t>
    </w:r>
    <w:r w:rsidR="0072560C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D21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400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1ED8"/>
    <w:rsid w:val="00233207"/>
    <w:rsid w:val="00236E02"/>
    <w:rsid w:val="002432D7"/>
    <w:rsid w:val="00260313"/>
    <w:rsid w:val="002721A3"/>
    <w:rsid w:val="002740E5"/>
    <w:rsid w:val="00280ABB"/>
    <w:rsid w:val="00282C64"/>
    <w:rsid w:val="002909F5"/>
    <w:rsid w:val="00291909"/>
    <w:rsid w:val="00292281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0BBF"/>
    <w:rsid w:val="002D2734"/>
    <w:rsid w:val="002D619E"/>
    <w:rsid w:val="002F1490"/>
    <w:rsid w:val="003066D4"/>
    <w:rsid w:val="003101CC"/>
    <w:rsid w:val="003122D5"/>
    <w:rsid w:val="00313562"/>
    <w:rsid w:val="0031372C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95C67"/>
    <w:rsid w:val="003B2995"/>
    <w:rsid w:val="003B5F59"/>
    <w:rsid w:val="003C3531"/>
    <w:rsid w:val="003C6155"/>
    <w:rsid w:val="003D255B"/>
    <w:rsid w:val="003E2659"/>
    <w:rsid w:val="003F0965"/>
    <w:rsid w:val="003F6ACD"/>
    <w:rsid w:val="004047B3"/>
    <w:rsid w:val="004107F2"/>
    <w:rsid w:val="00417090"/>
    <w:rsid w:val="00427F95"/>
    <w:rsid w:val="0043292B"/>
    <w:rsid w:val="00437108"/>
    <w:rsid w:val="00437A6E"/>
    <w:rsid w:val="004409C4"/>
    <w:rsid w:val="00442998"/>
    <w:rsid w:val="00444D4B"/>
    <w:rsid w:val="00446F8B"/>
    <w:rsid w:val="004479E7"/>
    <w:rsid w:val="00451390"/>
    <w:rsid w:val="00454AF4"/>
    <w:rsid w:val="00457A1E"/>
    <w:rsid w:val="004715DD"/>
    <w:rsid w:val="004740FD"/>
    <w:rsid w:val="00490FF3"/>
    <w:rsid w:val="004936A3"/>
    <w:rsid w:val="004950EC"/>
    <w:rsid w:val="004A3CD1"/>
    <w:rsid w:val="004B732F"/>
    <w:rsid w:val="004C0F23"/>
    <w:rsid w:val="004C47E1"/>
    <w:rsid w:val="004E3F18"/>
    <w:rsid w:val="004E48A3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3A37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560C"/>
    <w:rsid w:val="00740535"/>
    <w:rsid w:val="007406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1B1F"/>
    <w:rsid w:val="007A293E"/>
    <w:rsid w:val="007A43EA"/>
    <w:rsid w:val="007A6990"/>
    <w:rsid w:val="007A6E95"/>
    <w:rsid w:val="007A7BDE"/>
    <w:rsid w:val="007B5BB1"/>
    <w:rsid w:val="007B6289"/>
    <w:rsid w:val="007B6480"/>
    <w:rsid w:val="007D6926"/>
    <w:rsid w:val="007F0D63"/>
    <w:rsid w:val="007F453A"/>
    <w:rsid w:val="00800379"/>
    <w:rsid w:val="008004E1"/>
    <w:rsid w:val="0080451C"/>
    <w:rsid w:val="008102DE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77FF1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724A3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481A"/>
    <w:rsid w:val="009F5287"/>
    <w:rsid w:val="009F7E6C"/>
    <w:rsid w:val="00A00038"/>
    <w:rsid w:val="00A00165"/>
    <w:rsid w:val="00A02D86"/>
    <w:rsid w:val="00A24271"/>
    <w:rsid w:val="00A26019"/>
    <w:rsid w:val="00A418A0"/>
    <w:rsid w:val="00A45E8E"/>
    <w:rsid w:val="00A61785"/>
    <w:rsid w:val="00A7404C"/>
    <w:rsid w:val="00A7796C"/>
    <w:rsid w:val="00A8114B"/>
    <w:rsid w:val="00A875FE"/>
    <w:rsid w:val="00A97004"/>
    <w:rsid w:val="00AA5E71"/>
    <w:rsid w:val="00AA60AF"/>
    <w:rsid w:val="00AB08FD"/>
    <w:rsid w:val="00AB208A"/>
    <w:rsid w:val="00AB4AA6"/>
    <w:rsid w:val="00AC1B93"/>
    <w:rsid w:val="00AC1EEE"/>
    <w:rsid w:val="00AC3939"/>
    <w:rsid w:val="00AC4C2A"/>
    <w:rsid w:val="00AC5BDF"/>
    <w:rsid w:val="00AD2416"/>
    <w:rsid w:val="00AE4FC2"/>
    <w:rsid w:val="00AE73E1"/>
    <w:rsid w:val="00AE7D36"/>
    <w:rsid w:val="00AF123A"/>
    <w:rsid w:val="00AF27D1"/>
    <w:rsid w:val="00AF6E7A"/>
    <w:rsid w:val="00B04F19"/>
    <w:rsid w:val="00B12AC3"/>
    <w:rsid w:val="00B3107E"/>
    <w:rsid w:val="00B4056C"/>
    <w:rsid w:val="00B416A5"/>
    <w:rsid w:val="00B50AF3"/>
    <w:rsid w:val="00B524C6"/>
    <w:rsid w:val="00B55334"/>
    <w:rsid w:val="00B75AB7"/>
    <w:rsid w:val="00B91B39"/>
    <w:rsid w:val="00BA44FC"/>
    <w:rsid w:val="00BA723F"/>
    <w:rsid w:val="00BB08EE"/>
    <w:rsid w:val="00BB3E39"/>
    <w:rsid w:val="00BE2A5A"/>
    <w:rsid w:val="00BE62C8"/>
    <w:rsid w:val="00BF30DF"/>
    <w:rsid w:val="00BF6D01"/>
    <w:rsid w:val="00C00927"/>
    <w:rsid w:val="00C058ED"/>
    <w:rsid w:val="00C22D61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0701B"/>
    <w:rsid w:val="00D11111"/>
    <w:rsid w:val="00D20ECA"/>
    <w:rsid w:val="00D26773"/>
    <w:rsid w:val="00D27294"/>
    <w:rsid w:val="00D30220"/>
    <w:rsid w:val="00D35106"/>
    <w:rsid w:val="00D36460"/>
    <w:rsid w:val="00D378B4"/>
    <w:rsid w:val="00D41B79"/>
    <w:rsid w:val="00D56850"/>
    <w:rsid w:val="00D57B06"/>
    <w:rsid w:val="00D62DDC"/>
    <w:rsid w:val="00D633CD"/>
    <w:rsid w:val="00D67AAB"/>
    <w:rsid w:val="00D85013"/>
    <w:rsid w:val="00D9230A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057CB"/>
    <w:rsid w:val="00E15CCB"/>
    <w:rsid w:val="00E15F81"/>
    <w:rsid w:val="00E214B8"/>
    <w:rsid w:val="00E2258C"/>
    <w:rsid w:val="00E26A8F"/>
    <w:rsid w:val="00E31BA6"/>
    <w:rsid w:val="00E34D08"/>
    <w:rsid w:val="00E44250"/>
    <w:rsid w:val="00E47C9F"/>
    <w:rsid w:val="00E52103"/>
    <w:rsid w:val="00E52902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A583C"/>
    <w:rsid w:val="00EB1E37"/>
    <w:rsid w:val="00EB7096"/>
    <w:rsid w:val="00EC5B56"/>
    <w:rsid w:val="00ED6CE8"/>
    <w:rsid w:val="00EF0CEC"/>
    <w:rsid w:val="00EF23A6"/>
    <w:rsid w:val="00F03006"/>
    <w:rsid w:val="00F04D4A"/>
    <w:rsid w:val="00F15180"/>
    <w:rsid w:val="00F173C1"/>
    <w:rsid w:val="00F20F43"/>
    <w:rsid w:val="00F27CD8"/>
    <w:rsid w:val="00F314A5"/>
    <w:rsid w:val="00F37E54"/>
    <w:rsid w:val="00F4462D"/>
    <w:rsid w:val="00F501A5"/>
    <w:rsid w:val="00F559DE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C27"/>
    <w:rsid w:val="00FA4B91"/>
    <w:rsid w:val="00FA59EB"/>
    <w:rsid w:val="00FA7CE0"/>
    <w:rsid w:val="00FB4660"/>
    <w:rsid w:val="00FB67C5"/>
    <w:rsid w:val="00FC408D"/>
    <w:rsid w:val="00FD0C4A"/>
    <w:rsid w:val="00FF0FA8"/>
    <w:rsid w:val="00FF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6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6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6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6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2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6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6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6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6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St-265/2015</izvorni_sadrzaj>
    <derivirana_varijabla naziv="DomainObject.Predmet.OznakaBroj_1">St-265/2015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E. POSREDOVANJE d.o.o.  Rijeka</izvorni_sadrzaj>
    <derivirana_varijabla naziv="DomainObject.Predmet.ProtustrankaFormated_1">  A. E. POSREDOVANJE d.o.o.  Rijeka</derivirana_varijabla>
  </DomainObject.Predmet.ProtustrankaFormated>
  <DomainObject.Predmet.ProtustrankaFormatedOIB>
    <izvorni_sadrzaj>  A. E. POSREDOVANJE d.o.o.  Rijeka, OIB 41847957564</izvorni_sadrzaj>
    <derivirana_varijabla naziv="DomainObject.Predmet.ProtustrankaFormatedOIB_1">  A. E. POSREDOVANJE d.o.o.  Rijeka, OIB 41847957564</derivirana_varijabla>
  </DomainObject.Predmet.ProtustrankaFormatedOIB>
  <DomainObject.Predmet.ProtustrankaFormatedWithAdress>
    <izvorni_sadrzaj> A. E. POSREDOVANJE d.o.o.  Rijeka, Antuna Branka Šimića 18, 51000 Rijeka</izvorni_sadrzaj>
    <derivirana_varijabla naziv="DomainObject.Predmet.ProtustrankaFormatedWithAdress_1"> A. E. POSREDOVANJE d.o.o.  Rijeka, Antuna Branka Šimića 18, 51000 Rijeka</derivirana_varijabla>
  </DomainObject.Predmet.ProtustrankaFormatedWithAdress>
  <DomainObject.Predmet.ProtustrankaFormatedWithAdressOIB>
    <izvorni_sadrzaj> A. E. POSREDOVANJE d.o.o.  Rijeka, OIB 41847957564, Antuna Branka Šimića 18, 51000 Rijeka</izvorni_sadrzaj>
    <derivirana_varijabla naziv="DomainObject.Predmet.ProtustrankaFormatedWithAdressOIB_1"> A. E. POSREDOVANJE d.o.o.  Rijeka, OIB 41847957564, Antuna Branka Šimića 18, 51000 Rijeka</derivirana_varijabla>
  </DomainObject.Predmet.ProtustrankaFormatedWithAdressOIB>
  <DomainObject.Predmet.ProtustrankaWithAdress>
    <izvorni_sadrzaj>A. E. POSREDOVANJE d.o.o.  Rijeka Antuna Branka Šimića 18, 51000 Rijeka</izvorni_sadrzaj>
    <derivirana_varijabla naziv="DomainObject.Predmet.ProtustrankaWithAdress_1">A. E. POSREDOVANJE d.o.o.  Rijeka Antuna Branka Šimića 18, 51000 Rijeka</derivirana_varijabla>
  </DomainObject.Predmet.ProtustrankaWithAdress>
  <DomainObject.Predmet.ProtustrankaWithAdressOIB>
    <izvorni_sadrzaj>A. E. POSREDOVANJE d.o.o.  Rijeka, OIB 41847957564, Antuna Branka Šimića 18, 51000 Rijeka</izvorni_sadrzaj>
    <derivirana_varijabla naziv="DomainObject.Predmet.ProtustrankaWithAdressOIB_1">A. E. POSREDOVANJE d.o.o.  Rijeka, OIB 41847957564, Antuna Branka Šimića 18, 51000 Rijeka</derivirana_varijabla>
  </DomainObject.Predmet.ProtustrankaWithAdressOIB>
  <DomainObject.Predmet.ProtustrankaNazivFormated>
    <izvorni_sadrzaj>A. E. POSREDOVANJE d.o.o.  Rijeka</izvorni_sadrzaj>
    <derivirana_varijabla naziv="DomainObject.Predmet.ProtustrankaNazivFormated_1">A. E. POSREDOVANJE d.o.o.  Rijeka</derivirana_varijabla>
  </DomainObject.Predmet.ProtustrankaNazivFormated>
  <DomainObject.Predmet.ProtustrankaNazivFormatedOIB>
    <izvorni_sadrzaj>A. E. POSREDOVANJE d.o.o.  Rijeka, OIB 41847957564</izvorni_sadrzaj>
    <derivirana_varijabla naziv="DomainObject.Predmet.ProtustrankaNazivFormatedOIB_1">A. E. POSREDOVANJE d.o.o.  Rijeka, OIB 41847957564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A. E. POSREDOVANJE d.o.o.  Rijeka</item>
    </izvorni_sadrzaj>
    <derivirana_varijabla naziv="DomainObject.Predmet.ProtuStrankaListFormated_1">
      <item>A. E. POSREDOVANJE d.o.o.  Rijeka</item>
    </derivirana_varijabla>
  </DomainObject.Predmet.ProtuStrankaListFormated>
  <DomainObject.Predmet.ProtuStrankaListFormatedOIB>
    <izvorni_sadrzaj>
      <item>A. E. POSREDOVANJE d.o.o.  Rijeka, OIB 41847957564</item>
    </izvorni_sadrzaj>
    <derivirana_varijabla naziv="DomainObject.Predmet.ProtuStrankaListFormatedOIB_1">
      <item>A. E. POSREDOVANJE d.o.o.  Rijeka, OIB 41847957564</item>
    </derivirana_varijabla>
  </DomainObject.Predmet.ProtuStrankaListFormatedOIB>
  <DomainObject.Predmet.ProtuStrankaListFormatedWithAdress>
    <izvorni_sadrzaj>
      <item>A. E. POSREDOVANJE d.o.o.  Rijeka, Antuna Branka Šimića 18, 51000 Rijeka</item>
    </izvorni_sadrzaj>
    <derivirana_varijabla naziv="DomainObject.Predmet.ProtuStrankaListFormatedWithAdress_1">
      <item>A. E. POSREDOVANJE d.o.o.  Rijeka, Antuna Branka Šimića 18, 51000 Rijeka</item>
    </derivirana_varijabla>
  </DomainObject.Predmet.ProtuStrankaListFormatedWithAdress>
  <DomainObject.Predmet.ProtuStrankaListFormatedWithAdressOIB>
    <izvorni_sadrzaj>
      <item>A. E. POSREDOVANJE d.o.o.  Rijeka, OIB 41847957564, Antuna Branka Šimića 18, 51000 Rijeka</item>
    </izvorni_sadrzaj>
    <derivirana_varijabla naziv="DomainObject.Predmet.ProtuStrankaListFormatedWithAdressOIB_1">
      <item>A. E. POSREDOVANJE d.o.o.  Rijeka, OIB 41847957564, Antuna Branka Šimića 18, 51000 Rijeka</item>
    </derivirana_varijabla>
  </DomainObject.Predmet.ProtuStrankaListFormatedWithAdressOIB>
  <DomainObject.Predmet.ProtuStrankaListNazivFormated>
    <izvorni_sadrzaj>
      <item>A. E. POSREDOVANJE d.o.o.  Rijeka</item>
    </izvorni_sadrzaj>
    <derivirana_varijabla naziv="DomainObject.Predmet.ProtuStrankaListNazivFormated_1">
      <item>A. E. POSREDOVANJE d.o.o.  Rijeka</item>
    </derivirana_varijabla>
  </DomainObject.Predmet.ProtuStrankaListNazivFormated>
  <DomainObject.Predmet.ProtuStrankaListNazivFormatedOIB>
    <izvorni_sadrzaj>
      <item>A. E. POSREDOVANJE d.o.o.  Rijeka, OIB 41847957564</item>
    </izvorni_sadrzaj>
    <derivirana_varijabla naziv="DomainObject.Predmet.ProtuStrankaListNazivFormatedOIB_1">
      <item>A. E. POSREDOVANJE d.o.o.  Rijeka, OIB 41847957564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A. E. POSREDOVANJE d.o.o.  Rijeka</izvorni_sadrzaj>
    <derivirana_varijabla naziv="DomainObject.Predmet.ProtustrankaIDrugi_1">A. E. POSREDOVANJE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A. E. POSREDOVANJE d.o.o.  Rijeka, OIB 41847957564, Antuna Branka Šimića 18, 51000 Rijeka</izvorni_sadrzaj>
    <derivirana_varijabla naziv="DomainObject.Predmet.ProtustrankaIDrugiAdressOIB_1">A. E. POSREDOVANJE d.o.o.  Rijeka, OIB 41847957564,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A. E. POSREDOVANJE d.o.o.  Rijeka</item>
    </izvorni_sadrzaj>
    <derivirana_varijabla naziv="DomainObject.Predmet.SudioniciListNaziv_1">
      <item>FINA  Rijeka</item>
      <item>A. E. POSREDOVANJE d.o.o.  Rijeka</item>
    </derivirana_varijabla>
  </DomainObject.Predmet.SudioniciListNaziv>
  <DomainObject.Predmet.SudioniciListAdressOIB>
    <izvorni_sadrzaj>
      <item>FINA  Rijeka, OIB 85821130368, Frana Kurelca 8,51000 Rijeka</item>
      <item>A. E. POSREDOVANJE d.o.o.  Rijeka, OIB 41847957564, Antuna Branka Šimića 18,51000 Rijeka</item>
    </izvorni_sadrzaj>
    <derivirana_varijabla naziv="DomainObject.Predmet.SudioniciListAdressOIB_1">
      <item>FINA  Rijeka, OIB 85821130368, Frana Kurelca 8,51000 Rijeka</item>
      <item>A. E. POSREDOVANJE d.o.o.  Rijeka, OIB 41847957564, Antuna Branka Šimića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41847957564</item>
    </izvorni_sadrzaj>
    <derivirana_varijabla naziv="DomainObject.Predmet.SudioniciListNazivOIB_1">
      <item>, OIB 85821130368</item>
      <item>, OIB 41847957564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0EF4E8-97DE-4FCB-B3E7-74C6D9D9CF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1448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2015-11-20T14:07:00Z</dcterms:created>
  <dc:creator>ksarlija</dc:creator>
  <cp:lastModifiedBy>Jasna Radulović</cp:lastModifiedBy>
  <cp:lastPrinted>2015-11-20T14:06:00Z</cp:lastPrinted>
  <dcterms:modified xmlns:xsi="http://www.w3.org/2001/XMLSchema-instance" xsi:type="dcterms:W3CDTF">2015-11-23T08:30:00Z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