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142b" w14:paraId="189142b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F0E43">
        <w:t>-585</w:t>
      </w:r>
      <w:r w:rsidR="00830A19">
        <w:t>/17</w:t>
      </w:r>
    </w:p>
    <w:p w:rsidRDefault="00586DD5" w:rsidP="00586DD5" w:rsidR="00D13F3A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2F0E43" w:rsidP="002F0E43" w:rsidR="002F0E43" w:rsidRPr="002F0E43">
      <w:pPr>
        <w:ind w:firstLine="720"/>
        <w:jc w:val="both"/>
      </w:pPr>
    </w:p>
    <w:p w:rsidRDefault="002F0E43" w:rsidP="002F0E43" w:rsidR="006B708C">
      <w:pPr>
        <w:ind w:firstLine="720"/>
        <w:jc w:val="both"/>
        <w:rPr>
          <w:lang w:val="pt-BR"/>
        </w:rPr>
      </w:pPr>
      <w:r w:rsidRPr="002F0E43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F0E43">
        <w:t>85821130368</w:t>
      </w:r>
      <w:r w:rsidRPr="002F0E43">
        <w:rPr>
          <w:lang w:val="pt-BR"/>
        </w:rPr>
        <w:t>, za otvaranje stečajnog postupka nad dužnikom PIT ADAPTACIJE j.d.o.o., Sisak, Marka Marulića 48, OIB: 31105216942</w:t>
      </w:r>
      <w:r w:rsidR="008966A4" w:rsidRPr="008966A4">
        <w:rPr>
          <w:lang w:val="pt-BR"/>
        </w:rPr>
        <w:t xml:space="preserve">, </w:t>
      </w:r>
      <w:r>
        <w:rPr>
          <w:lang w:val="pt-BR"/>
        </w:rPr>
        <w:t>6</w:t>
      </w:r>
      <w:r w:rsidR="00BF7FB7">
        <w:rPr>
          <w:lang w:val="pt-BR"/>
        </w:rPr>
        <w:t>. lipnja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F0E43" w:rsidRPr="002F0E43">
        <w:rPr>
          <w:lang w:val="pt-BR"/>
        </w:rPr>
        <w:t>PIT ADAPTACIJE j.d.o.o., Sisak, Marka Marulića 48, OIB: 31105216942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BB490F">
        <w:t>17. srpanj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2F0E43">
        <w:t>11.2</w:t>
      </w:r>
      <w:r w:rsidR="00BB490F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FF6333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r w:rsidR="002F0E43">
        <w:t xml:space="preserve">Erste &amp; </w:t>
      </w:r>
      <w:proofErr w:type="spellStart"/>
      <w:r w:rsidR="002F0E43">
        <w:t>Steiermarkische</w:t>
      </w:r>
      <w:proofErr w:type="spellEnd"/>
      <w:r w:rsidR="002F0E43">
        <w:t xml:space="preserve"> </w:t>
      </w:r>
      <w:proofErr w:type="spellStart"/>
      <w:r w:rsidR="002F0E43">
        <w:t>bank</w:t>
      </w:r>
      <w:proofErr w:type="spellEnd"/>
      <w:r w:rsidR="002F0E43">
        <w:t xml:space="preserve"> d.d., </w:t>
      </w:r>
      <w:proofErr w:type="spellStart"/>
      <w:r w:rsidR="002F0E43">
        <w:t>Addiko</w:t>
      </w:r>
      <w:proofErr w:type="spellEnd"/>
      <w:r w:rsidR="002F0E43">
        <w:t xml:space="preserve"> </w:t>
      </w:r>
      <w:proofErr w:type="spellStart"/>
      <w:r w:rsidR="002F0E43">
        <w:t>bank</w:t>
      </w:r>
      <w:proofErr w:type="spellEnd"/>
      <w:r w:rsidR="002F0E43">
        <w:t xml:space="preserve"> d.d.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2F0E43">
        <w:t>6</w:t>
      </w:r>
      <w:r w:rsidR="00BF7FB7">
        <w:t>. lipnja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63A88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963A88" w:rsidP="006B708C" w:rsidR="00963A88"/>
    <w:p w:rsidRDefault="00963A88" w:rsidP="00963A88" w:rsidR="00963A88">
      <w:pPr>
        <w:jc w:val="right"/>
      </w:pPr>
    </w:p>
    <w:p w:rsidRDefault="00963A88" w:rsidP="00963A88" w:rsidR="00963A88">
      <w:pPr>
        <w:jc w:val="right"/>
      </w:pPr>
    </w:p>
    <w:p w:rsidRDefault="00963A88" w:rsidP="00963A88" w:rsidR="00963A8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963A88" w:rsidP="00963A88" w:rsidR="00963A88">
      <w:pPr>
        <w:jc w:val="right"/>
      </w:pPr>
      <w:r>
        <w:t xml:space="preserve">               Katica Franjić</w:t>
      </w:r>
    </w:p>
    <w:p w:rsidRDefault="00B639DE" w:rsidP="00963A88" w:rsidR="00B639DE" w:rsidRPr="00586DD5">
      <w:pPr>
        <w:ind w:left="1080"/>
        <w:jc w:val="right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A504E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2F0E43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5600D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30A19"/>
    <w:rsid w:val="00880F0E"/>
    <w:rsid w:val="00892E48"/>
    <w:rsid w:val="008966A4"/>
    <w:rsid w:val="008B05F8"/>
    <w:rsid w:val="008D6FB5"/>
    <w:rsid w:val="0093411A"/>
    <w:rsid w:val="00963A88"/>
    <w:rsid w:val="00A34C9C"/>
    <w:rsid w:val="00A45CFF"/>
    <w:rsid w:val="00A66EA0"/>
    <w:rsid w:val="00A702C4"/>
    <w:rsid w:val="00A76551"/>
    <w:rsid w:val="00B47261"/>
    <w:rsid w:val="00B639DE"/>
    <w:rsid w:val="00BB490F"/>
    <w:rsid w:val="00BF0BBF"/>
    <w:rsid w:val="00BF7FB7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3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A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A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A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A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3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A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A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A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A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</izvorni_sadrzaj>
    <derivirana_varijabla naziv="DomainObject.Predmet.OstaliListNazivFormated_1">
      <item>Tihomir Devčić</item>
      <item>ERSTE &amp; STEIERMARKISCHE BANK d.d.</item>
      <item>Addiko bank d.d.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</izvorni_sadrzaj>
    <derivirana_varijabla naziv="DomainObject.Predmet.OstaliListNazivFormatedOIB_1">
      <item>Tihomir Devčić, OIB 78177710726</item>
      <item>ERSTE &amp; STEIERMARKISCHE BANK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915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2017-06-06T09:27:00Z</dcterms:created>
  <dc:creator>nmarkovic</dc:creator>
  <cp:lastModifiedBy>Katica Franjić</cp:lastModifiedBy>
  <cp:lastPrinted>2017-06-06T09:30:00Z</cp:lastPrinted>
  <dcterms:modified xmlns:xsi="http://www.w3.org/2001/XMLSchema-instance" xsi:type="dcterms:W3CDTF">2017-06-06T09:30:00Z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