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024f" w14:paraId="ceb024f" w:rsidRDefault="004377C3" w:rsidP="002F6570" w:rsidR="00FA7F4A" w:rsidRPr="00111650">
      <w:pPr>
        <w:spacing w:lineRule="auto" w:line="360"/>
        <w:jc w:val="both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11650">
        <w:rPr>
          <w:rFonts w:hAnsi="Times New Roman" w:ascii="Times New Roman"/>
          <w:szCs w:val="24"/>
        </w:rPr>
        <w:tab/>
      </w:r>
      <w:r w:rsidRPr="00111650">
        <w:rPr>
          <w:rFonts w:hAnsi="Times New Roman" w:ascii="Times New Roman"/>
          <w:szCs w:val="24"/>
        </w:rPr>
        <w:tab/>
        <w:t xml:space="preserve">    </w:t>
      </w:r>
      <w:r w:rsidRPr="00111650">
        <w:rPr>
          <w:rFonts w:hAnsi="Times New Roman" w:ascii="Times New Roman"/>
          <w:szCs w:val="24"/>
        </w:rPr>
        <w:tab/>
      </w:r>
      <w:r w:rsidRPr="00111650">
        <w:rPr>
          <w:rFonts w:hAnsi="Times New Roman" w:ascii="Times New Roman"/>
          <w:szCs w:val="24"/>
        </w:rPr>
        <w:tab/>
      </w:r>
      <w:r w:rsidRPr="00111650">
        <w:rPr>
          <w:rFonts w:hAnsi="Times New Roman" w:ascii="Times New Roman"/>
          <w:szCs w:val="24"/>
        </w:rPr>
        <w:tab/>
      </w:r>
    </w:p>
    <w:p w:rsidRDefault="00947F19" w:rsidP="00C5568E" w:rsidR="00C5568E" w:rsidRPr="001116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</w:t>
      </w:r>
      <w:r w:rsidR="00456B2E" w:rsidRPr="00111650">
        <w:rPr>
          <w:rFonts w:hAnsi="Times New Roman" w:ascii="Times New Roman"/>
          <w:szCs w:val="24"/>
        </w:rPr>
        <w:t xml:space="preserve">   </w:t>
      </w:r>
      <w:r w:rsidR="00A170B0" w:rsidRPr="00111650">
        <w:rPr>
          <w:rFonts w:hAnsi="Times New Roman" w:ascii="Times New Roman"/>
          <w:szCs w:val="24"/>
        </w:rPr>
        <w:t>H R V A T S K A</w:t>
      </w:r>
    </w:p>
    <w:p w:rsidRDefault="00C5568E" w:rsidP="00FA7F4A" w:rsidR="00C5568E" w:rsidRPr="00111650">
      <w:pPr>
        <w:jc w:val="both"/>
        <w:rPr>
          <w:rFonts w:hAnsi="Times New Roman" w:ascii="Times New Roman"/>
          <w:szCs w:val="24"/>
        </w:rPr>
      </w:pPr>
    </w:p>
    <w:p w:rsidRDefault="00BF6916" w:rsidP="00C5568E" w:rsidR="00BF6916" w:rsidRPr="00111650">
      <w:pPr>
        <w:jc w:val="center"/>
        <w:outlineLvl w:val="0"/>
        <w:rPr>
          <w:rFonts w:hAnsi="Times New Roman" w:ascii="Times New Roman"/>
          <w:szCs w:val="24"/>
        </w:rPr>
      </w:pPr>
      <w:r w:rsidRPr="00111650">
        <w:rPr>
          <w:rFonts w:hAnsi="Times New Roman" w:ascii="Times New Roman"/>
          <w:szCs w:val="24"/>
        </w:rPr>
        <w:t>R J E Š E N J E</w:t>
      </w:r>
    </w:p>
    <w:p w:rsidRDefault="001B3D61" w:rsidR="001B3D61" w:rsidRPr="00111650">
      <w:pPr>
        <w:jc w:val="both"/>
        <w:rPr>
          <w:rFonts w:hAnsi="Times New Roman" w:ascii="Times New Roman"/>
          <w:szCs w:val="24"/>
        </w:rPr>
      </w:pPr>
    </w:p>
    <w:p w:rsidRDefault="00BF6916" w:rsidP="007F037B" w:rsidR="00620C47" w:rsidRPr="00111650">
      <w:pPr>
        <w:jc w:val="both"/>
        <w:rPr>
          <w:rFonts w:hAnsi="Times New Roman" w:ascii="Times New Roman"/>
          <w:szCs w:val="24"/>
        </w:rPr>
      </w:pPr>
      <w:r w:rsidRPr="00111650">
        <w:rPr>
          <w:rFonts w:hAnsi="Times New Roman" w:ascii="Times New Roman"/>
          <w:szCs w:val="24"/>
        </w:rPr>
        <w:tab/>
      </w:r>
      <w:r w:rsidR="00FA7F4A" w:rsidRPr="00111650">
        <w:rPr>
          <w:rFonts w:hAnsi="Times New Roman" w:ascii="Times New Roman"/>
          <w:szCs w:val="24"/>
        </w:rPr>
        <w:t xml:space="preserve">Trgovački sud u Zagrebu </w:t>
      </w:r>
      <w:r w:rsidR="006F3AAE" w:rsidRPr="00111650">
        <w:rPr>
          <w:rFonts w:hAnsi="Times New Roman" w:ascii="Times New Roman"/>
          <w:szCs w:val="24"/>
        </w:rPr>
        <w:t xml:space="preserve">po sucu </w:t>
      </w:r>
      <w:r w:rsidR="00456B2E" w:rsidRPr="00111650">
        <w:rPr>
          <w:rFonts w:hAnsi="Times New Roman" w:ascii="Times New Roman"/>
          <w:szCs w:val="24"/>
        </w:rPr>
        <w:t xml:space="preserve">pojedincu </w:t>
      </w:r>
      <w:r w:rsidR="006F3AAE" w:rsidRPr="00111650">
        <w:rPr>
          <w:rFonts w:hAnsi="Times New Roman" w:ascii="Times New Roman"/>
          <w:szCs w:val="24"/>
        </w:rPr>
        <w:t>Nevenki</w:t>
      </w:r>
      <w:r w:rsidRPr="00111650">
        <w:rPr>
          <w:rFonts w:hAnsi="Times New Roman" w:ascii="Times New Roman"/>
          <w:szCs w:val="24"/>
        </w:rPr>
        <w:t xml:space="preserve"> </w:t>
      </w:r>
      <w:r w:rsidR="006F3AAE" w:rsidRPr="00111650">
        <w:rPr>
          <w:rFonts w:hAnsi="Times New Roman" w:ascii="Times New Roman"/>
          <w:szCs w:val="24"/>
        </w:rPr>
        <w:t xml:space="preserve">Siladi </w:t>
      </w:r>
      <w:r w:rsidRPr="00111650">
        <w:rPr>
          <w:rFonts w:hAnsi="Times New Roman" w:ascii="Times New Roman"/>
          <w:szCs w:val="24"/>
        </w:rPr>
        <w:t>Rstić</w:t>
      </w:r>
      <w:r w:rsidR="00456B2E" w:rsidRPr="00111650">
        <w:rPr>
          <w:rFonts w:hAnsi="Times New Roman" w:ascii="Times New Roman"/>
          <w:szCs w:val="24"/>
        </w:rPr>
        <w:t xml:space="preserve">, </w:t>
      </w:r>
      <w:r w:rsidR="00237DE3" w:rsidRPr="00111650">
        <w:rPr>
          <w:rFonts w:hAnsi="Times New Roman" w:ascii="Times New Roman"/>
          <w:szCs w:val="24"/>
        </w:rPr>
        <w:t xml:space="preserve">u </w:t>
      </w:r>
      <w:r w:rsidR="006554AC" w:rsidRPr="00111650">
        <w:rPr>
          <w:rFonts w:hAnsi="Times New Roman" w:ascii="Times New Roman"/>
          <w:szCs w:val="24"/>
        </w:rPr>
        <w:t xml:space="preserve">stečajnom postupku nastavljenim nad </w:t>
      </w:r>
      <w:r w:rsidR="00C92636" w:rsidRPr="00111650">
        <w:rPr>
          <w:rFonts w:hAnsi="Times New Roman" w:ascii="Times New Roman"/>
          <w:szCs w:val="24"/>
        </w:rPr>
        <w:t>S</w:t>
      </w:r>
      <w:r w:rsidR="006554AC" w:rsidRPr="00111650">
        <w:rPr>
          <w:rFonts w:hAnsi="Times New Roman" w:ascii="Times New Roman"/>
          <w:szCs w:val="24"/>
        </w:rPr>
        <w:t xml:space="preserve">tečajnom masom iza </w:t>
      </w:r>
      <w:r w:rsidR="00FF23FC">
        <w:rPr>
          <w:rFonts w:hAnsi="Times New Roman" w:ascii="Times New Roman"/>
        </w:rPr>
        <w:t xml:space="preserve">PETRUS GRADNJA d. o. o. - u stečaju, Zagreb, Nikole Pavića 26, OIB: 16754043192, </w:t>
      </w:r>
      <w:r w:rsidR="00456B2E" w:rsidRPr="00111650">
        <w:rPr>
          <w:rFonts w:hAnsi="Times New Roman" w:ascii="Times New Roman"/>
          <w:szCs w:val="24"/>
        </w:rPr>
        <w:t xml:space="preserve">dana </w:t>
      </w:r>
      <w:r w:rsidR="00804C49">
        <w:rPr>
          <w:rFonts w:hAnsi="Times New Roman" w:ascii="Times New Roman"/>
          <w:szCs w:val="24"/>
        </w:rPr>
        <w:t>19. prosinca</w:t>
      </w:r>
      <w:r w:rsidR="006554AC" w:rsidRPr="00111650">
        <w:rPr>
          <w:rFonts w:hAnsi="Times New Roman" w:ascii="Times New Roman"/>
          <w:szCs w:val="24"/>
        </w:rPr>
        <w:t xml:space="preserve"> 2018.</w:t>
      </w:r>
      <w:r w:rsidR="00AB29D0" w:rsidRPr="00111650">
        <w:rPr>
          <w:rFonts w:hAnsi="Times New Roman" w:ascii="Times New Roman"/>
          <w:szCs w:val="24"/>
        </w:rPr>
        <w:t xml:space="preserve"> godine</w:t>
      </w:r>
    </w:p>
    <w:p w:rsidRDefault="0038144B" w:rsidP="007F037B" w:rsidR="0038144B" w:rsidRPr="00111650">
      <w:pPr>
        <w:jc w:val="both"/>
        <w:rPr>
          <w:rFonts w:hAnsi="Times New Roman" w:ascii="Times New Roman"/>
          <w:szCs w:val="24"/>
        </w:rPr>
      </w:pPr>
    </w:p>
    <w:p w:rsidRDefault="00456B2E" w:rsidP="00C5568E" w:rsidR="001B3D61" w:rsidRPr="00111650">
      <w:pPr>
        <w:jc w:val="center"/>
        <w:rPr>
          <w:rFonts w:hAnsi="Times New Roman" w:ascii="Times New Roman"/>
          <w:szCs w:val="24"/>
        </w:rPr>
      </w:pPr>
      <w:r w:rsidRPr="00111650">
        <w:rPr>
          <w:rFonts w:hAnsi="Times New Roman" w:ascii="Times New Roman"/>
          <w:szCs w:val="24"/>
        </w:rPr>
        <w:t xml:space="preserve">r i j e š i o   </w:t>
      </w:r>
      <w:r w:rsidR="00BF6916" w:rsidRPr="00111650">
        <w:rPr>
          <w:rFonts w:hAnsi="Times New Roman" w:ascii="Times New Roman"/>
          <w:szCs w:val="24"/>
        </w:rPr>
        <w:t>j e</w:t>
      </w:r>
    </w:p>
    <w:p w:rsidRDefault="00710794" w:rsidP="00710794" w:rsidR="00710794" w:rsidRPr="00111650">
      <w:pPr>
        <w:ind w:firstLine="720"/>
        <w:jc w:val="both"/>
        <w:rPr>
          <w:rFonts w:hAnsi="Times New Roman" w:ascii="Times New Roman"/>
          <w:szCs w:val="24"/>
        </w:rPr>
      </w:pPr>
    </w:p>
    <w:p w:rsidRDefault="0069509C" w:rsidP="00111650" w:rsidR="003F3C24">
      <w:pPr>
        <w:pStyle w:val="Odlomakpopisa"/>
        <w:ind w:firstLine="720" w:left="0"/>
        <w:jc w:val="both"/>
        <w:rPr>
          <w:rFonts w:hAnsi="Times New Roman" w:ascii="Times New Roman"/>
        </w:rPr>
      </w:pPr>
      <w:r w:rsidRPr="00111650">
        <w:rPr>
          <w:rFonts w:hAnsi="Times New Roman" w:ascii="Times New Roman"/>
        </w:rPr>
        <w:t>Z</w:t>
      </w:r>
      <w:r w:rsidR="00535B4E" w:rsidRPr="00111650">
        <w:rPr>
          <w:rFonts w:hAnsi="Times New Roman" w:ascii="Times New Roman"/>
        </w:rPr>
        <w:t>aključuje</w:t>
      </w:r>
      <w:r w:rsidR="00456B2E" w:rsidRPr="00111650">
        <w:rPr>
          <w:rFonts w:hAnsi="Times New Roman" w:ascii="Times New Roman"/>
        </w:rPr>
        <w:t xml:space="preserve"> se</w:t>
      </w:r>
      <w:r w:rsidR="00535B4E" w:rsidRPr="00111650">
        <w:rPr>
          <w:rFonts w:hAnsi="Times New Roman" w:ascii="Times New Roman"/>
        </w:rPr>
        <w:t xml:space="preserve"> stečajni postupak</w:t>
      </w:r>
      <w:r w:rsidR="00EB0E9E" w:rsidRPr="00111650">
        <w:rPr>
          <w:rFonts w:hAnsi="Times New Roman" w:ascii="Times New Roman"/>
        </w:rPr>
        <w:t xml:space="preserve"> </w:t>
      </w:r>
      <w:r w:rsidR="00D04BE8" w:rsidRPr="00111650">
        <w:rPr>
          <w:rFonts w:hAnsi="Times New Roman" w:ascii="Times New Roman"/>
        </w:rPr>
        <w:t xml:space="preserve">nad </w:t>
      </w:r>
      <w:r w:rsidR="00C92636" w:rsidRPr="00111650">
        <w:rPr>
          <w:rFonts w:hAnsi="Times New Roman" w:ascii="Times New Roman"/>
          <w:szCs w:val="24"/>
        </w:rPr>
        <w:t>S</w:t>
      </w:r>
      <w:r w:rsidR="006554AC" w:rsidRPr="00111650">
        <w:rPr>
          <w:rFonts w:hAnsi="Times New Roman" w:ascii="Times New Roman"/>
          <w:szCs w:val="24"/>
        </w:rPr>
        <w:t xml:space="preserve">tečajnom masom iza </w:t>
      </w:r>
      <w:r w:rsidR="00FF23FC">
        <w:rPr>
          <w:rFonts w:hAnsi="Times New Roman" w:ascii="Times New Roman"/>
        </w:rPr>
        <w:t>PETRUS GRADNJA d. o. o. - u stečaju, Zagreb, Nikole Pavića 26, OIB: 16754043192</w:t>
      </w:r>
      <w:r w:rsidR="0038144B" w:rsidRPr="00111650">
        <w:rPr>
          <w:rFonts w:hAnsi="Times New Roman" w:ascii="Times New Roman"/>
        </w:rPr>
        <w:t xml:space="preserve">, </w:t>
      </w:r>
      <w:r w:rsidR="00535B4E" w:rsidRPr="00111650">
        <w:rPr>
          <w:rFonts w:hAnsi="Times New Roman" w:ascii="Times New Roman"/>
        </w:rPr>
        <w:t>t</w:t>
      </w:r>
      <w:r w:rsidR="007F037B" w:rsidRPr="00111650">
        <w:rPr>
          <w:rFonts w:hAnsi="Times New Roman" w:ascii="Times New Roman"/>
        </w:rPr>
        <w:t>emeljem odredbe članka</w:t>
      </w:r>
      <w:r w:rsidR="00456B2E" w:rsidRPr="00111650">
        <w:rPr>
          <w:rFonts w:hAnsi="Times New Roman" w:ascii="Times New Roman"/>
        </w:rPr>
        <w:t xml:space="preserve"> </w:t>
      </w:r>
      <w:r w:rsidR="00CF4CA0" w:rsidRPr="00111650">
        <w:rPr>
          <w:rFonts w:hAnsi="Times New Roman" w:ascii="Times New Roman"/>
        </w:rPr>
        <w:t>289 st. 8</w:t>
      </w:r>
      <w:r w:rsidR="00535B4E" w:rsidRPr="00111650">
        <w:rPr>
          <w:rFonts w:hAnsi="Times New Roman" w:ascii="Times New Roman"/>
        </w:rPr>
        <w:t xml:space="preserve"> Stečajnog zakona.</w:t>
      </w:r>
    </w:p>
    <w:p w:rsidRDefault="00FF23FC" w:rsidP="00111650" w:rsidR="00FF23FC" w:rsidRPr="00111650">
      <w:pPr>
        <w:pStyle w:val="Odlomakpopisa"/>
        <w:ind w:firstLine="720" w:left="0"/>
        <w:jc w:val="both"/>
        <w:rPr>
          <w:rFonts w:hAnsi="Times New Roman" w:ascii="Times New Roman"/>
        </w:rPr>
      </w:pPr>
    </w:p>
    <w:p w:rsidRDefault="00BF6916" w:rsidP="006D1705" w:rsidR="00BF6916" w:rsidRPr="00111650">
      <w:pPr>
        <w:jc w:val="center"/>
        <w:outlineLvl w:val="0"/>
        <w:rPr>
          <w:rFonts w:hAnsi="Times New Roman" w:ascii="Times New Roman"/>
          <w:szCs w:val="24"/>
        </w:rPr>
      </w:pPr>
      <w:r w:rsidRPr="00111650">
        <w:rPr>
          <w:rFonts w:hAnsi="Times New Roman" w:ascii="Times New Roman"/>
          <w:szCs w:val="24"/>
        </w:rPr>
        <w:t>Obrazloženje</w:t>
      </w:r>
    </w:p>
    <w:p w:rsidRDefault="006E67B9" w:rsidR="00BF6916" w:rsidRPr="001116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94663" w:rsidP="00094663" w:rsidR="00094663" w:rsidRPr="00111650">
      <w:pPr>
        <w:jc w:val="both"/>
        <w:rPr>
          <w:rFonts w:hAnsi="Times New Roman" w:ascii="Times New Roman"/>
        </w:rPr>
      </w:pPr>
      <w:r w:rsidRPr="00111650">
        <w:rPr>
          <w:rFonts w:hAnsi="Times New Roman" w:ascii="Times New Roman"/>
          <w:szCs w:val="24"/>
        </w:rPr>
        <w:tab/>
        <w:t xml:space="preserve">Nad stečajnim dužnikom </w:t>
      </w:r>
      <w:r w:rsidR="00F73267">
        <w:rPr>
          <w:rFonts w:hAnsi="Times New Roman" w:ascii="Times New Roman"/>
        </w:rPr>
        <w:t xml:space="preserve">PETRUS GRADNJA d. o. o. - u stečaju, Zagreb, </w:t>
      </w:r>
      <w:r w:rsidRPr="00111650">
        <w:rPr>
          <w:rFonts w:hAnsi="Times New Roman" w:ascii="Times New Roman"/>
          <w:szCs w:val="24"/>
        </w:rPr>
        <w:t xml:space="preserve">zaključen je stečajni postupak temeljem odredbe čl. 196 Stečajnog zakona </w:t>
      </w:r>
      <w:r w:rsidR="003E68AA" w:rsidRPr="00111650">
        <w:rPr>
          <w:rFonts w:hAnsi="Times New Roman" w:ascii="Times New Roman"/>
        </w:rPr>
        <w:t>("Narodne novine"</w:t>
      </w:r>
      <w:r w:rsidR="00620C47" w:rsidRPr="00111650">
        <w:rPr>
          <w:rFonts w:hAnsi="Times New Roman" w:ascii="Times New Roman"/>
        </w:rPr>
        <w:t xml:space="preserve"> 44/96, 29/99, 129/00, 123/03, 82/06, 116/10, 25/12, 133/12; dalje u tekstu </w:t>
      </w:r>
      <w:r w:rsidR="003E68AA" w:rsidRPr="00111650">
        <w:rPr>
          <w:rFonts w:hAnsi="Times New Roman" w:ascii="Times New Roman"/>
        </w:rPr>
        <w:t xml:space="preserve">stari </w:t>
      </w:r>
      <w:r w:rsidR="00620C47" w:rsidRPr="00111650">
        <w:rPr>
          <w:rFonts w:hAnsi="Times New Roman" w:ascii="Times New Roman"/>
        </w:rPr>
        <w:t xml:space="preserve">SZ) </w:t>
      </w:r>
      <w:r w:rsidRPr="00111650">
        <w:rPr>
          <w:rFonts w:hAnsi="Times New Roman" w:ascii="Times New Roman"/>
        </w:rPr>
        <w:t xml:space="preserve">u svezi s </w:t>
      </w:r>
      <w:r w:rsidR="00F73267">
        <w:rPr>
          <w:rFonts w:hAnsi="Times New Roman" w:ascii="Times New Roman"/>
        </w:rPr>
        <w:t xml:space="preserve">odredbom </w:t>
      </w:r>
      <w:r w:rsidR="001112DE" w:rsidRPr="00111650">
        <w:rPr>
          <w:rFonts w:hAnsi="Times New Roman" w:ascii="Times New Roman"/>
        </w:rPr>
        <w:t>čl. 441. st.1. Stečajnog zakona (NN 71/15</w:t>
      </w:r>
      <w:r w:rsidRPr="00111650">
        <w:rPr>
          <w:rFonts w:hAnsi="Times New Roman" w:ascii="Times New Roman"/>
        </w:rPr>
        <w:t xml:space="preserve"> i 104/17, dalje SZ) rješenjem ovog suda poslovni broj St-</w:t>
      </w:r>
      <w:r w:rsidR="00F73267">
        <w:rPr>
          <w:rFonts w:hAnsi="Times New Roman" w:ascii="Times New Roman"/>
        </w:rPr>
        <w:t>1553/11</w:t>
      </w:r>
      <w:r w:rsidRPr="00111650">
        <w:rPr>
          <w:rFonts w:hAnsi="Times New Roman" w:ascii="Times New Roman"/>
        </w:rPr>
        <w:t xml:space="preserve"> dana </w:t>
      </w:r>
      <w:r w:rsidR="007A0766">
        <w:rPr>
          <w:rFonts w:hAnsi="Times New Roman" w:ascii="Times New Roman"/>
        </w:rPr>
        <w:t>23. ožujka 2016.</w:t>
      </w:r>
      <w:r w:rsidRPr="00111650">
        <w:rPr>
          <w:rFonts w:hAnsi="Times New Roman" w:ascii="Times New Roman"/>
        </w:rPr>
        <w:t xml:space="preserve"> godine, te je dužnik brisan iz sudskog registra nakon pravomoćnosti istog. </w:t>
      </w:r>
    </w:p>
    <w:p w:rsidRDefault="00094663" w:rsidP="00094663" w:rsidR="00094663" w:rsidRPr="00111650">
      <w:pPr>
        <w:jc w:val="both"/>
        <w:rPr>
          <w:rFonts w:hAnsi="Times New Roman" w:ascii="Times New Roman"/>
        </w:rPr>
      </w:pPr>
      <w:r w:rsidRPr="00111650">
        <w:rPr>
          <w:rFonts w:hAnsi="Times New Roman" w:ascii="Times New Roman"/>
        </w:rPr>
        <w:tab/>
        <w:t xml:space="preserve">Po prijedlogu stečajnog upravitelja određen je dana </w:t>
      </w:r>
      <w:r w:rsidR="007A0766">
        <w:rPr>
          <w:rFonts w:hAnsi="Times New Roman" w:ascii="Times New Roman"/>
        </w:rPr>
        <w:t>10. rujna 2018.</w:t>
      </w:r>
      <w:r w:rsidRPr="00111650">
        <w:rPr>
          <w:rFonts w:hAnsi="Times New Roman" w:ascii="Times New Roman"/>
        </w:rPr>
        <w:t xml:space="preserve"> godine nastavak stečajnog postupka nad </w:t>
      </w:r>
      <w:r w:rsidRPr="00111650">
        <w:rPr>
          <w:rFonts w:hAnsi="Times New Roman" w:ascii="Times New Roman"/>
          <w:szCs w:val="24"/>
        </w:rPr>
        <w:t xml:space="preserve">Stečajnom masom iza </w:t>
      </w:r>
      <w:r w:rsidR="007A0766">
        <w:rPr>
          <w:rFonts w:hAnsi="Times New Roman" w:ascii="Times New Roman"/>
        </w:rPr>
        <w:t>PETRUS GRADNJA d. o. o. - u stečaju, Zagreb, Nikole Pavića 26, OIB 16754043192</w:t>
      </w:r>
      <w:r w:rsidRPr="00111650">
        <w:rPr>
          <w:rFonts w:hAnsi="Times New Roman" w:ascii="Times New Roman"/>
        </w:rPr>
        <w:t>, te je ista upisana u sudski registar ovog suda budući da su nastupili uvjeti iz čl. 289 st. 1 toč. 3 SZ-a, te se spis dalje vo</w:t>
      </w:r>
      <w:r w:rsidR="00947F19">
        <w:rPr>
          <w:rFonts w:hAnsi="Times New Roman" w:ascii="Times New Roman"/>
        </w:rPr>
        <w:t>di pod poslovnim brojem St-</w:t>
      </w:r>
      <w:r w:rsidR="007A0766">
        <w:rPr>
          <w:rFonts w:hAnsi="Times New Roman" w:ascii="Times New Roman"/>
        </w:rPr>
        <w:t>2507/18</w:t>
      </w:r>
      <w:r w:rsidRPr="00111650">
        <w:rPr>
          <w:rFonts w:hAnsi="Times New Roman" w:ascii="Times New Roman"/>
        </w:rPr>
        <w:t xml:space="preserve">. </w:t>
      </w:r>
    </w:p>
    <w:p w:rsidRDefault="007128E7" w:rsidP="00094663" w:rsidR="007128E7" w:rsidRPr="00111650">
      <w:pPr>
        <w:jc w:val="both"/>
        <w:rPr>
          <w:rFonts w:hAnsi="Times New Roman" w:ascii="Times New Roman"/>
        </w:rPr>
      </w:pPr>
      <w:r w:rsidRPr="00111650">
        <w:rPr>
          <w:rFonts w:hAnsi="Times New Roman" w:ascii="Times New Roman"/>
        </w:rPr>
        <w:tab/>
        <w:t xml:space="preserve">U nastavljenom stečajnom postupku stečajni upravitelj je izvršio naknadnu diobu novčanih sredstava ostvarenih nakon zaključenja stečajnog postupka </w:t>
      </w:r>
      <w:r w:rsidR="007A0766">
        <w:rPr>
          <w:rFonts w:hAnsi="Times New Roman" w:ascii="Times New Roman"/>
        </w:rPr>
        <w:t xml:space="preserve">u iznosu od 674.283,03 kune kojim su namireni stečajni vjerovnici drugog višeg isplatnog reda u 0,59% iznosa njihovih utvrđenih tražbina, </w:t>
      </w:r>
      <w:r w:rsidRPr="00111650">
        <w:rPr>
          <w:rFonts w:hAnsi="Times New Roman" w:ascii="Times New Roman"/>
        </w:rPr>
        <w:t xml:space="preserve"> namirio troškove nastavljenog stečajnog </w:t>
      </w:r>
      <w:r w:rsidR="00111650" w:rsidRPr="00111650">
        <w:rPr>
          <w:rFonts w:hAnsi="Times New Roman" w:ascii="Times New Roman"/>
        </w:rPr>
        <w:t>postupka</w:t>
      </w:r>
      <w:r w:rsidRPr="00111650">
        <w:rPr>
          <w:rFonts w:hAnsi="Times New Roman" w:ascii="Times New Roman"/>
        </w:rPr>
        <w:t xml:space="preserve">, a podneskom od </w:t>
      </w:r>
      <w:r w:rsidR="003A079D">
        <w:rPr>
          <w:rFonts w:hAnsi="Times New Roman" w:ascii="Times New Roman"/>
        </w:rPr>
        <w:t xml:space="preserve">21. studenog 2018. godine </w:t>
      </w:r>
      <w:r w:rsidR="00111650" w:rsidRPr="00111650">
        <w:rPr>
          <w:rFonts w:hAnsi="Times New Roman" w:ascii="Times New Roman"/>
        </w:rPr>
        <w:t>predložio zaključenje</w:t>
      </w:r>
      <w:r w:rsidR="003A079D">
        <w:rPr>
          <w:rFonts w:hAnsi="Times New Roman" w:ascii="Times New Roman"/>
        </w:rPr>
        <w:t xml:space="preserve"> nastavljenog</w:t>
      </w:r>
      <w:r w:rsidR="00111650" w:rsidRPr="00111650">
        <w:rPr>
          <w:rFonts w:hAnsi="Times New Roman" w:ascii="Times New Roman"/>
        </w:rPr>
        <w:t xml:space="preserve"> stečajnog postupka. </w:t>
      </w:r>
    </w:p>
    <w:p w:rsidRDefault="00111650" w:rsidP="00094663" w:rsidR="00111650" w:rsidRPr="00111650">
      <w:pPr>
        <w:jc w:val="both"/>
        <w:rPr>
          <w:rFonts w:hAnsi="Times New Roman" w:ascii="Times New Roman"/>
        </w:rPr>
      </w:pPr>
      <w:r w:rsidRPr="00111650">
        <w:rPr>
          <w:rFonts w:hAnsi="Times New Roman" w:ascii="Times New Roman"/>
        </w:rPr>
        <w:tab/>
        <w:t xml:space="preserve">Odredbom čl. 289 st. 8 SZ-a propisano je da će sud nakon provedbe naknadne diobe donijeti rješenje o zaključenju stečajnog postupka.  Stoga je pozivom na istu odlučeno kao u izreci ovog rješenja. </w:t>
      </w:r>
    </w:p>
    <w:p w:rsidRDefault="00E372A7" w:rsidP="00111650" w:rsidR="00E372A7" w:rsidRPr="00111650">
      <w:pPr>
        <w:jc w:val="both"/>
        <w:rPr>
          <w:rFonts w:hAnsi="Times New Roman" w:ascii="Times New Roman"/>
        </w:rPr>
      </w:pPr>
    </w:p>
    <w:p w:rsidRDefault="0069509C" w:rsidP="0069509C" w:rsidR="0069509C" w:rsidRPr="00111650">
      <w:pPr>
        <w:jc w:val="center"/>
        <w:outlineLvl w:val="0"/>
        <w:rPr>
          <w:rFonts w:hAnsi="Times New Roman" w:ascii="Times New Roman"/>
          <w:szCs w:val="24"/>
        </w:rPr>
      </w:pPr>
      <w:r w:rsidRPr="00111650">
        <w:rPr>
          <w:rFonts w:hAnsi="Times New Roman" w:ascii="Times New Roman"/>
          <w:szCs w:val="24"/>
        </w:rPr>
        <w:t xml:space="preserve">U Zagrebu, </w:t>
      </w:r>
      <w:r w:rsidR="003A079D">
        <w:rPr>
          <w:rFonts w:hAnsi="Times New Roman" w:ascii="Times New Roman"/>
          <w:szCs w:val="24"/>
        </w:rPr>
        <w:t xml:space="preserve">19. prosinca </w:t>
      </w:r>
      <w:r w:rsidR="00111650" w:rsidRPr="00111650">
        <w:rPr>
          <w:rFonts w:hAnsi="Times New Roman" w:ascii="Times New Roman"/>
          <w:szCs w:val="24"/>
        </w:rPr>
        <w:t xml:space="preserve"> 2018</w:t>
      </w:r>
      <w:r w:rsidR="00641F23" w:rsidRPr="00111650">
        <w:rPr>
          <w:rFonts w:hAnsi="Times New Roman" w:ascii="Times New Roman"/>
          <w:szCs w:val="24"/>
        </w:rPr>
        <w:t>.</w:t>
      </w:r>
    </w:p>
    <w:p w:rsidRDefault="00655382" w:rsidP="00456B2E" w:rsidR="00AE0D0E" w:rsidRPr="00111650">
      <w:pPr>
        <w:ind w:firstLine="720" w:left="5760"/>
        <w:jc w:val="center"/>
        <w:outlineLvl w:val="0"/>
        <w:rPr>
          <w:rFonts w:hAnsi="Times New Roman" w:ascii="Times New Roman"/>
          <w:szCs w:val="24"/>
        </w:rPr>
      </w:pPr>
      <w:r w:rsidRPr="00111650">
        <w:rPr>
          <w:rFonts w:hAnsi="Times New Roman" w:ascii="Times New Roman"/>
          <w:szCs w:val="24"/>
        </w:rPr>
        <w:t xml:space="preserve">   </w:t>
      </w:r>
      <w:r w:rsidR="00AE0D0E" w:rsidRPr="00111650">
        <w:rPr>
          <w:rFonts w:hAnsi="Times New Roman" w:ascii="Times New Roman"/>
          <w:szCs w:val="24"/>
        </w:rPr>
        <w:t>SUDAC:</w:t>
      </w:r>
    </w:p>
    <w:p w:rsidRDefault="00AE0D0E" w:rsidP="00456B2E" w:rsidR="00EB0E9E" w:rsidRPr="00111650">
      <w:pPr>
        <w:jc w:val="right"/>
        <w:rPr>
          <w:rFonts w:hAnsi="Times New Roman" w:ascii="Times New Roman"/>
          <w:szCs w:val="24"/>
        </w:rPr>
      </w:pPr>
      <w:r w:rsidRPr="00111650">
        <w:rPr>
          <w:rFonts w:hAnsi="Times New Roman" w:ascii="Times New Roman"/>
          <w:szCs w:val="24"/>
        </w:rPr>
        <w:t>Nevenka Siladi Rstić</w:t>
      </w:r>
      <w:r w:rsidR="00803C7A">
        <w:rPr>
          <w:rFonts w:hAnsi="Times New Roman" w:ascii="Times New Roman"/>
          <w:szCs w:val="24"/>
        </w:rPr>
        <w:t>,v.r.</w:t>
      </w:r>
      <w:r w:rsidR="00B32011" w:rsidRPr="00111650">
        <w:rPr>
          <w:rFonts w:hAnsi="Times New Roman" w:ascii="Times New Roman"/>
          <w:szCs w:val="24"/>
        </w:rPr>
        <w:t xml:space="preserve"> </w:t>
      </w:r>
    </w:p>
    <w:p w:rsidRDefault="006435B5" w:rsidR="006435B5" w:rsidRPr="00111650">
      <w:pPr>
        <w:jc w:val="both"/>
        <w:rPr>
          <w:rFonts w:hAnsi="Times New Roman" w:ascii="Times New Roman"/>
          <w:i/>
          <w:szCs w:val="24"/>
        </w:rPr>
      </w:pPr>
    </w:p>
    <w:p w:rsidRDefault="006435B5" w:rsidR="006435B5" w:rsidRPr="00111650">
      <w:pPr>
        <w:jc w:val="both"/>
        <w:rPr>
          <w:rFonts w:hAnsi="Times New Roman" w:ascii="Times New Roman"/>
          <w:i/>
          <w:szCs w:val="24"/>
        </w:rPr>
      </w:pPr>
    </w:p>
    <w:p w:rsidRDefault="00FA7F4A" w:rsidR="00BF6916" w:rsidRPr="00111650">
      <w:pPr>
        <w:jc w:val="both"/>
        <w:rPr>
          <w:rFonts w:hAnsi="Times New Roman" w:ascii="Times New Roman"/>
          <w:i/>
          <w:szCs w:val="24"/>
        </w:rPr>
      </w:pPr>
      <w:r w:rsidRPr="00111650">
        <w:rPr>
          <w:rFonts w:hAnsi="Times New Roman" w:ascii="Times New Roman"/>
          <w:i/>
          <w:szCs w:val="24"/>
        </w:rPr>
        <w:t>Uputa o pravnom lijeku</w:t>
      </w:r>
      <w:r w:rsidR="00BF6916" w:rsidRPr="00111650">
        <w:rPr>
          <w:rFonts w:hAnsi="Times New Roman" w:ascii="Times New Roman"/>
          <w:i/>
          <w:szCs w:val="24"/>
        </w:rPr>
        <w:t>:</w:t>
      </w:r>
    </w:p>
    <w:p w:rsidRDefault="00AE0D0E" w:rsidR="006A648A" w:rsidRPr="00111650">
      <w:pPr>
        <w:jc w:val="both"/>
        <w:rPr>
          <w:rFonts w:hAnsi="Times New Roman" w:ascii="Times New Roman"/>
          <w:i/>
          <w:szCs w:val="24"/>
        </w:rPr>
      </w:pPr>
      <w:r w:rsidRPr="00111650">
        <w:rPr>
          <w:rFonts w:hAnsi="Times New Roman" w:ascii="Times New Roman"/>
          <w:i/>
          <w:szCs w:val="24"/>
        </w:rPr>
        <w:t>Protiv ovog r</w:t>
      </w:r>
      <w:r w:rsidR="00456B2E" w:rsidRPr="00111650">
        <w:rPr>
          <w:rFonts w:hAnsi="Times New Roman" w:ascii="Times New Roman"/>
          <w:i/>
          <w:szCs w:val="24"/>
        </w:rPr>
        <w:t xml:space="preserve">ješenja </w:t>
      </w:r>
      <w:r w:rsidRPr="00111650">
        <w:rPr>
          <w:rFonts w:hAnsi="Times New Roman" w:ascii="Times New Roman"/>
          <w:i/>
          <w:szCs w:val="24"/>
        </w:rPr>
        <w:t xml:space="preserve">dozvoljena je žalba </w:t>
      </w:r>
      <w:r w:rsidR="00456B2E" w:rsidRPr="00111650">
        <w:rPr>
          <w:rFonts w:hAnsi="Times New Roman" w:ascii="Times New Roman"/>
          <w:i/>
          <w:szCs w:val="24"/>
        </w:rPr>
        <w:t xml:space="preserve">u roku od </w:t>
      </w:r>
      <w:r w:rsidR="00BF6916" w:rsidRPr="00111650">
        <w:rPr>
          <w:rFonts w:hAnsi="Times New Roman" w:ascii="Times New Roman"/>
          <w:i/>
          <w:szCs w:val="24"/>
        </w:rPr>
        <w:t>8 dana od dana dostave</w:t>
      </w:r>
      <w:r w:rsidRPr="00111650">
        <w:rPr>
          <w:rFonts w:hAnsi="Times New Roman" w:ascii="Times New Roman"/>
          <w:i/>
          <w:szCs w:val="24"/>
        </w:rPr>
        <w:t xml:space="preserve"> istog</w:t>
      </w:r>
      <w:r w:rsidR="00BF6916" w:rsidRPr="00111650">
        <w:rPr>
          <w:rFonts w:hAnsi="Times New Roman" w:ascii="Times New Roman"/>
          <w:i/>
          <w:szCs w:val="24"/>
        </w:rPr>
        <w:t>, podnošenjem u tri primjerka putem ovog su</w:t>
      </w:r>
      <w:r w:rsidRPr="00111650">
        <w:rPr>
          <w:rFonts w:hAnsi="Times New Roman" w:ascii="Times New Roman"/>
          <w:i/>
          <w:szCs w:val="24"/>
        </w:rPr>
        <w:t>da, Visokom trgovačkom sudu RH.</w:t>
      </w:r>
    </w:p>
    <w:p w:rsidRDefault="00FD1E4E" w:rsidP="00C02F94" w:rsidR="00FD1E4E" w:rsidRPr="00111650">
      <w:pPr>
        <w:jc w:val="both"/>
        <w:rPr>
          <w:rFonts w:hAnsi="Times New Roman" w:ascii="Times New Roman"/>
          <w:szCs w:val="24"/>
        </w:rPr>
      </w:pPr>
    </w:p>
    <w:p w:rsidRDefault="00456B2E" w:rsidP="00C02F94" w:rsidR="00456B2E" w:rsidRPr="00111650">
      <w:pPr>
        <w:jc w:val="both"/>
        <w:rPr>
          <w:rFonts w:hAnsi="Times New Roman" w:ascii="Times New Roman"/>
          <w:szCs w:val="24"/>
        </w:rPr>
      </w:pPr>
    </w:p>
    <w:p w:rsidRDefault="00803C7A" w:rsidR="00803C7A" w:rsidRPr="00803C7A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803C7A">
        <w:rPr>
          <w:rFonts w:hAnsi="Times New Roman" w:ascii="Times New Roman"/>
        </w:rPr>
        <w:t>Za točnost otpravka-ovl. službenik</w:t>
      </w:r>
    </w:p>
    <w:p w:rsidRDefault="00803C7A" w:rsidR="00803C7A" w:rsidRPr="00803C7A">
      <w:pPr>
        <w:rPr>
          <w:rFonts w:hAnsi="Times New Roman" w:ascii="Times New Roman"/>
        </w:rPr>
      </w:pPr>
      <w:r w:rsidRPr="00803C7A">
        <w:rPr>
          <w:rFonts w:hAnsi="Times New Roman" w:ascii="Times New Roman"/>
        </w:rPr>
        <w:tab/>
      </w:r>
      <w:r w:rsidRPr="00803C7A">
        <w:rPr>
          <w:rFonts w:hAnsi="Times New Roman" w:ascii="Times New Roman"/>
        </w:rPr>
        <w:tab/>
      </w:r>
      <w:r w:rsidRPr="00803C7A">
        <w:rPr>
          <w:rFonts w:hAnsi="Times New Roman" w:ascii="Times New Roman"/>
        </w:rPr>
        <w:tab/>
      </w:r>
      <w:r w:rsidRPr="00803C7A">
        <w:rPr>
          <w:rFonts w:hAnsi="Times New Roman" w:ascii="Times New Roman"/>
        </w:rPr>
        <w:tab/>
      </w:r>
      <w:r w:rsidRPr="00803C7A">
        <w:rPr>
          <w:rFonts w:hAnsi="Times New Roman" w:ascii="Times New Roman"/>
        </w:rPr>
        <w:tab/>
      </w:r>
      <w:r w:rsidRPr="00803C7A">
        <w:rPr>
          <w:rFonts w:hAnsi="Times New Roman" w:ascii="Times New Roman"/>
        </w:rPr>
        <w:tab/>
      </w:r>
      <w:r w:rsidRPr="00803C7A">
        <w:rPr>
          <w:rFonts w:hAnsi="Times New Roman" w:ascii="Times New Roman"/>
        </w:rPr>
        <w:tab/>
      </w:r>
      <w:r w:rsidRPr="00803C7A">
        <w:rPr>
          <w:rFonts w:hAnsi="Times New Roman" w:ascii="Times New Roman"/>
        </w:rPr>
        <w:tab/>
      </w:r>
      <w:r w:rsidRPr="00803C7A">
        <w:rPr>
          <w:rFonts w:hAnsi="Times New Roman" w:ascii="Times New Roman"/>
        </w:rPr>
        <w:tab/>
        <w:t>Vinka Mihalinčić</w:t>
      </w:r>
    </w:p>
    <w:p w:rsidRDefault="00C02F94" w:rsidP="00C02F94" w:rsidR="00C02F94" w:rsidRPr="00111650">
      <w:pPr>
        <w:jc w:val="both"/>
        <w:rPr>
          <w:rFonts w:hAnsi="Times New Roman" w:ascii="Times New Roman"/>
          <w:szCs w:val="24"/>
        </w:rPr>
      </w:pPr>
    </w:p>
    <w:p w:rsidRDefault="00C02F94" w:rsidP="00C02F94" w:rsidR="00C02F94" w:rsidRPr="00111650">
      <w:pPr>
        <w:jc w:val="both"/>
        <w:rPr>
          <w:rFonts w:hAnsi="Times New Roman" w:ascii="Times New Roman"/>
          <w:szCs w:val="24"/>
        </w:rPr>
      </w:pPr>
    </w:p>
    <w:p w:rsidRDefault="00C02F94" w:rsidP="00C02F94" w:rsidR="00C02F94" w:rsidRPr="00111650">
      <w:pPr>
        <w:jc w:val="both"/>
        <w:rPr>
          <w:rFonts w:hAnsi="Times New Roman" w:ascii="Times New Roman"/>
          <w:szCs w:val="24"/>
        </w:rPr>
      </w:pPr>
    </w:p>
    <w:p w:rsidRDefault="006D65A5" w:rsidR="006D65A5" w:rsidRPr="00111650">
      <w:pPr>
        <w:jc w:val="both"/>
        <w:rPr>
          <w:rFonts w:hAnsi="Times New Roman" w:ascii="Times New Roman"/>
        </w:rPr>
      </w:pPr>
      <w:r w:rsidRPr="00111650">
        <w:tab/>
      </w:r>
      <w:r w:rsidRPr="00111650">
        <w:tab/>
      </w:r>
    </w:p>
    <w:p w:rsidRDefault="00556D7B" w:rsidP="006D65A5" w:rsidR="00556D7B" w:rsidRPr="00111650">
      <w:pPr>
        <w:jc w:val="both"/>
        <w:rPr>
          <w:rFonts w:hAnsi="Times New Roman" w:ascii="Times New Roman"/>
          <w:szCs w:val="24"/>
        </w:rPr>
      </w:pPr>
    </w:p>
    <w:p w:rsidRDefault="006D65A5" w:rsidP="006D65A5" w:rsidR="006D65A5" w:rsidRPr="00111650">
      <w:pPr>
        <w:jc w:val="both"/>
        <w:rPr>
          <w:rFonts w:hAnsi="Times New Roman" w:ascii="Times New Roman"/>
          <w:szCs w:val="24"/>
        </w:rPr>
      </w:pPr>
      <w:r w:rsidRPr="00111650">
        <w:rPr>
          <w:rFonts w:hAnsi="Times New Roman" w:ascii="Times New Roman"/>
          <w:szCs w:val="24"/>
        </w:rPr>
        <w:t>.</w:t>
      </w:r>
    </w:p>
    <w:p w:rsidRDefault="00FA1E2A" w:rsidP="006D65A5" w:rsidR="00FA1E2A" w:rsidRPr="00111650">
      <w:pPr>
        <w:jc w:val="both"/>
        <w:rPr>
          <w:rFonts w:hAnsi="Times New Roman" w:ascii="Times New Roman"/>
          <w:szCs w:val="24"/>
        </w:rPr>
      </w:pPr>
    </w:p>
    <w:sectPr w:rsidSect="00B73D4A" w:rsidR="00FA1E2A" w:rsidRPr="00111650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803C7A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B73D4A" w:rsidR="001C4809" w:rsidRPr="001C4809">
    <w:pPr>
      <w:pStyle w:val="Zaglavlje"/>
      <w:jc w:val="right"/>
      <w:rPr>
        <w:sz w:val="20"/>
      </w:rPr>
    </w:pPr>
    <w:r>
      <w:tab/>
    </w:r>
    <w:r>
      <w:tab/>
    </w:r>
    <w:r w:rsidR="007F037B">
      <w:rPr>
        <w:rFonts w:hAnsi="Times New Roman" w:ascii="Times New Roman"/>
        <w:szCs w:val="24"/>
      </w:rPr>
      <w:t xml:space="preserve">Poslovni broj: 47. </w:t>
    </w:r>
    <w:r w:rsidR="007F037B" w:rsidRPr="00C5568E">
      <w:rPr>
        <w:rFonts w:hAnsi="Times New Roman" w:ascii="Times New Roman"/>
        <w:szCs w:val="24"/>
      </w:rPr>
      <w:t>St-</w:t>
    </w:r>
    <w:r w:rsidR="003A079D">
      <w:rPr>
        <w:rFonts w:hAnsi="Times New Roman" w:ascii="Times New Roman"/>
        <w:szCs w:val="24"/>
      </w:rPr>
      <w:t>2507/18-</w:t>
    </w:r>
    <w:r w:rsidR="00D21FDC">
      <w:rPr>
        <w:rFonts w:hAnsi="Times New Roman" w:ascii="Times New Roman"/>
        <w:szCs w:val="24"/>
      </w:rPr>
      <w:t>5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37B" w:rsidP="00953077" w:rsidR="007F037B">
    <w:pPr>
      <w:pStyle w:val="Zaglavlje"/>
      <w:rPr>
        <w:rFonts w:hAnsi="Times New Roman" w:ascii="Times New Roman"/>
        <w:szCs w:val="24"/>
      </w:rPr>
    </w:pPr>
  </w:p>
  <w:p w:rsidRDefault="007F037B" w:rsidP="00953077" w:rsidR="007F037B">
    <w:pPr>
      <w:pStyle w:val="Zaglavlje"/>
      <w:rPr>
        <w:rFonts w:hAnsi="Times New Roman" w:ascii="Times New Roman"/>
        <w:szCs w:val="24"/>
      </w:rPr>
    </w:pPr>
  </w:p>
  <w:p w:rsidRDefault="007F037B" w:rsidP="00953077" w:rsidR="003F3C24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 xml:space="preserve">Poslovni broj: </w:t>
    </w:r>
    <w:r w:rsidR="002F6570">
      <w:rPr>
        <w:rFonts w:hAnsi="Times New Roman" w:ascii="Times New Roman"/>
        <w:szCs w:val="24"/>
      </w:rPr>
      <w:t>47.</w:t>
    </w:r>
    <w:r w:rsidR="003F3C24">
      <w:rPr>
        <w:rFonts w:hAnsi="Times New Roman" w:ascii="Times New Roman"/>
        <w:szCs w:val="24"/>
      </w:rPr>
      <w:t xml:space="preserve"> </w:t>
    </w:r>
    <w:r w:rsidR="001C4809" w:rsidRPr="00C5568E">
      <w:rPr>
        <w:rFonts w:hAnsi="Times New Roman" w:ascii="Times New Roman"/>
        <w:szCs w:val="24"/>
      </w:rPr>
      <w:t>St-</w:t>
    </w:r>
    <w:r w:rsidR="008A08DE">
      <w:rPr>
        <w:rFonts w:hAnsi="Times New Roman" w:ascii="Times New Roman"/>
        <w:szCs w:val="24"/>
      </w:rPr>
      <w:t>2507/18-5</w:t>
    </w:r>
  </w:p>
  <w:p w:rsidRDefault="003F3C24" w:rsidP="00953077" w:rsidR="003F3C24">
    <w:pPr>
      <w:pStyle w:val="Zaglavlje"/>
      <w:rPr>
        <w:rFonts w:hAnsi="Times New Roman" w:ascii="Times New Roman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F3C24" w:rsidP="00953077" w:rsidR="003F3C24" w:rsidRPr="007F037B">
    <w:pPr>
      <w:pStyle w:val="Zaglavlje"/>
      <w:rPr>
        <w:rFonts w:hAnsi="Times New Roman" w:ascii="Times New Roman"/>
      </w:rPr>
    </w:pPr>
  </w:p>
  <w:p w:rsidRDefault="003F3C24" w:rsidP="00953077" w:rsidR="003F3C24" w:rsidRPr="007F037B">
    <w:pPr>
      <w:pStyle w:val="Zaglavlje"/>
      <w:rPr>
        <w:rFonts w:hAnsi="Times New Roman" w:ascii="Times New Roman"/>
      </w:rPr>
    </w:pPr>
  </w:p>
  <w:p w:rsidRDefault="003F3C24" w:rsidP="00953077" w:rsidR="003F3C24" w:rsidRPr="007F037B">
    <w:pPr>
      <w:pStyle w:val="Zaglavlje"/>
      <w:rPr>
        <w:rFonts w:hAnsi="Times New Roman" w:ascii="Times New Roman"/>
      </w:rPr>
    </w:pPr>
  </w:p>
  <w:p w:rsidRDefault="003F3C24" w:rsidP="00953077" w:rsidR="003F3C24" w:rsidRPr="007F037B">
    <w:pPr>
      <w:pStyle w:val="Zaglavlje"/>
      <w:rPr>
        <w:rFonts w:hAnsi="Times New Roman" w:ascii="Times New Roman"/>
      </w:rPr>
    </w:pPr>
  </w:p>
  <w:p w:rsidRDefault="003F3C24" w:rsidP="00953077" w:rsidR="003F3C24" w:rsidRPr="007F037B">
    <w:pPr>
      <w:pStyle w:val="Zaglavlje"/>
      <w:rPr>
        <w:rFonts w:hAnsi="Times New Roman" w:ascii="Times New Roman"/>
      </w:rPr>
    </w:pPr>
  </w:p>
  <w:p w:rsidRDefault="003F3C24" w:rsidP="000C42FE" w:rsidR="003F3C24" w:rsidRPr="007F037B">
    <w:pPr>
      <w:pStyle w:val="Zaglavlje"/>
      <w:ind w:left="426"/>
      <w:rPr>
        <w:rFonts w:hAnsi="Times New Roman" w:ascii="Times New Roman"/>
      </w:rPr>
    </w:pPr>
    <w:r w:rsidRPr="007F037B">
      <w:rPr>
        <w:rFonts w:hAnsi="Times New Roman" w:ascii="Times New Roman"/>
      </w:rPr>
      <w:t>REPUBLIKA HRVATSKA</w:t>
    </w:r>
  </w:p>
  <w:p w:rsidRDefault="003F3C24" w:rsidP="000C42FE" w:rsidR="003F3C24" w:rsidRPr="007F037B">
    <w:pPr>
      <w:pStyle w:val="Zaglavlje"/>
      <w:ind w:left="426"/>
      <w:rPr>
        <w:rFonts w:hAnsi="Times New Roman" w:ascii="Times New Roman"/>
      </w:rPr>
    </w:pPr>
    <w:r w:rsidRPr="007F037B">
      <w:rPr>
        <w:rFonts w:hAnsi="Times New Roman" w:ascii="Times New Roman"/>
      </w:rPr>
      <w:t>Trgovački sud u Zagrebu</w:t>
    </w:r>
  </w:p>
  <w:p w:rsidRDefault="003F3C24" w:rsidP="003F3C24" w:rsidR="003F3C24" w:rsidRPr="007F037B">
    <w:pPr>
      <w:pStyle w:val="Zaglavlje"/>
      <w:ind w:left="426"/>
      <w:rPr>
        <w:sz w:val="20"/>
      </w:rPr>
    </w:pPr>
    <w:r w:rsidRPr="007F037B">
      <w:rPr>
        <w:rFonts w:hAnsi="Times New Roman" w:ascii="Times New Roman"/>
      </w:rPr>
      <w:t>Zagreb</w:t>
    </w:r>
    <w:r w:rsidR="004F7469" w:rsidRPr="007F037B">
      <w:rPr>
        <w:rFonts w:hAnsi="Times New Roman" w:ascii="Times New Roman"/>
      </w:rPr>
      <w:t>, Amruševa 2/II, desno (p.p. 432</w:t>
    </w:r>
    <w:r w:rsidRPr="007F037B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9D76851"/>
    <w:multiLevelType w:val="hybridMultilevel"/>
    <w:tmpl w:val="5CB063B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7B5D98"/>
    <w:multiLevelType w:val="hybridMultilevel"/>
    <w:tmpl w:val="FACABC62"/>
    <w:lvl w:tplc="5F2C9EB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27D85"/>
    <w:rsid w:val="00041D02"/>
    <w:rsid w:val="00046739"/>
    <w:rsid w:val="00056BC5"/>
    <w:rsid w:val="00062CA4"/>
    <w:rsid w:val="00073155"/>
    <w:rsid w:val="000747F8"/>
    <w:rsid w:val="000837FF"/>
    <w:rsid w:val="00087F68"/>
    <w:rsid w:val="00094663"/>
    <w:rsid w:val="000B198D"/>
    <w:rsid w:val="000B45F2"/>
    <w:rsid w:val="000D2A51"/>
    <w:rsid w:val="000D5B8E"/>
    <w:rsid w:val="000E00DE"/>
    <w:rsid w:val="000E62E0"/>
    <w:rsid w:val="00104C8C"/>
    <w:rsid w:val="001112DE"/>
    <w:rsid w:val="00111650"/>
    <w:rsid w:val="00196386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F1E"/>
    <w:rsid w:val="00264195"/>
    <w:rsid w:val="00271AC7"/>
    <w:rsid w:val="00272EEC"/>
    <w:rsid w:val="00274204"/>
    <w:rsid w:val="002907A7"/>
    <w:rsid w:val="002A17F9"/>
    <w:rsid w:val="002C38A4"/>
    <w:rsid w:val="002C5733"/>
    <w:rsid w:val="002F6570"/>
    <w:rsid w:val="00303E20"/>
    <w:rsid w:val="003116FD"/>
    <w:rsid w:val="0032222E"/>
    <w:rsid w:val="003530F9"/>
    <w:rsid w:val="003750F0"/>
    <w:rsid w:val="0038144B"/>
    <w:rsid w:val="00385689"/>
    <w:rsid w:val="003950B0"/>
    <w:rsid w:val="003A079D"/>
    <w:rsid w:val="003A0F14"/>
    <w:rsid w:val="003C2962"/>
    <w:rsid w:val="003C2D81"/>
    <w:rsid w:val="003C748F"/>
    <w:rsid w:val="003D3ECB"/>
    <w:rsid w:val="003E68AA"/>
    <w:rsid w:val="003F3C24"/>
    <w:rsid w:val="00421B87"/>
    <w:rsid w:val="004313CE"/>
    <w:rsid w:val="004377C3"/>
    <w:rsid w:val="0044212C"/>
    <w:rsid w:val="00442D85"/>
    <w:rsid w:val="00450E01"/>
    <w:rsid w:val="00452CA3"/>
    <w:rsid w:val="00456B2E"/>
    <w:rsid w:val="00461E71"/>
    <w:rsid w:val="00477267"/>
    <w:rsid w:val="0048539B"/>
    <w:rsid w:val="004A3A2D"/>
    <w:rsid w:val="004B2DE1"/>
    <w:rsid w:val="004B73E5"/>
    <w:rsid w:val="004D1D9A"/>
    <w:rsid w:val="004E56C5"/>
    <w:rsid w:val="004F49C1"/>
    <w:rsid w:val="004F4D94"/>
    <w:rsid w:val="004F6F61"/>
    <w:rsid w:val="004F7469"/>
    <w:rsid w:val="00513FB2"/>
    <w:rsid w:val="00535B4E"/>
    <w:rsid w:val="005544CF"/>
    <w:rsid w:val="00556D7B"/>
    <w:rsid w:val="00566DFC"/>
    <w:rsid w:val="005703D2"/>
    <w:rsid w:val="005824FD"/>
    <w:rsid w:val="005B482D"/>
    <w:rsid w:val="005D077B"/>
    <w:rsid w:val="005D30EB"/>
    <w:rsid w:val="005E1379"/>
    <w:rsid w:val="005F321F"/>
    <w:rsid w:val="005F48E8"/>
    <w:rsid w:val="005F5872"/>
    <w:rsid w:val="00620C47"/>
    <w:rsid w:val="00623E07"/>
    <w:rsid w:val="006411D4"/>
    <w:rsid w:val="00641F23"/>
    <w:rsid w:val="006435B5"/>
    <w:rsid w:val="00652309"/>
    <w:rsid w:val="00652538"/>
    <w:rsid w:val="00655382"/>
    <w:rsid w:val="006554AC"/>
    <w:rsid w:val="00670ADA"/>
    <w:rsid w:val="006720B9"/>
    <w:rsid w:val="00684DFE"/>
    <w:rsid w:val="00685E37"/>
    <w:rsid w:val="0069509C"/>
    <w:rsid w:val="006A648A"/>
    <w:rsid w:val="006B2A75"/>
    <w:rsid w:val="006B5DA2"/>
    <w:rsid w:val="006D1705"/>
    <w:rsid w:val="006D2FB7"/>
    <w:rsid w:val="006D65A5"/>
    <w:rsid w:val="006D78D6"/>
    <w:rsid w:val="006E67B9"/>
    <w:rsid w:val="006F3AAE"/>
    <w:rsid w:val="00700EF8"/>
    <w:rsid w:val="007013CD"/>
    <w:rsid w:val="00710794"/>
    <w:rsid w:val="007128E7"/>
    <w:rsid w:val="00714001"/>
    <w:rsid w:val="00716FB7"/>
    <w:rsid w:val="00721E05"/>
    <w:rsid w:val="0073687D"/>
    <w:rsid w:val="007446EE"/>
    <w:rsid w:val="00744F8B"/>
    <w:rsid w:val="00747466"/>
    <w:rsid w:val="00750558"/>
    <w:rsid w:val="007929A4"/>
    <w:rsid w:val="007A0766"/>
    <w:rsid w:val="007B2B95"/>
    <w:rsid w:val="007C3ED9"/>
    <w:rsid w:val="007F037B"/>
    <w:rsid w:val="00802F37"/>
    <w:rsid w:val="00803C7A"/>
    <w:rsid w:val="00804C49"/>
    <w:rsid w:val="00821981"/>
    <w:rsid w:val="00844913"/>
    <w:rsid w:val="00856C96"/>
    <w:rsid w:val="008651B0"/>
    <w:rsid w:val="00875B63"/>
    <w:rsid w:val="008A07CC"/>
    <w:rsid w:val="008A08DE"/>
    <w:rsid w:val="008C5245"/>
    <w:rsid w:val="008D10A1"/>
    <w:rsid w:val="008D1FCA"/>
    <w:rsid w:val="009069B1"/>
    <w:rsid w:val="00906AE7"/>
    <w:rsid w:val="00913B20"/>
    <w:rsid w:val="00914566"/>
    <w:rsid w:val="00947F19"/>
    <w:rsid w:val="009616A4"/>
    <w:rsid w:val="009920D2"/>
    <w:rsid w:val="00997881"/>
    <w:rsid w:val="009C181E"/>
    <w:rsid w:val="009E69CE"/>
    <w:rsid w:val="00A05220"/>
    <w:rsid w:val="00A06846"/>
    <w:rsid w:val="00A07B08"/>
    <w:rsid w:val="00A10213"/>
    <w:rsid w:val="00A116EF"/>
    <w:rsid w:val="00A170B0"/>
    <w:rsid w:val="00A21670"/>
    <w:rsid w:val="00A47A3E"/>
    <w:rsid w:val="00A749D7"/>
    <w:rsid w:val="00A90FF6"/>
    <w:rsid w:val="00A93F63"/>
    <w:rsid w:val="00AA0625"/>
    <w:rsid w:val="00AB29D0"/>
    <w:rsid w:val="00AB393D"/>
    <w:rsid w:val="00AC107C"/>
    <w:rsid w:val="00AC64F9"/>
    <w:rsid w:val="00AE0803"/>
    <w:rsid w:val="00AE0D0E"/>
    <w:rsid w:val="00AE5A3F"/>
    <w:rsid w:val="00B15A30"/>
    <w:rsid w:val="00B31F5C"/>
    <w:rsid w:val="00B32011"/>
    <w:rsid w:val="00B446F8"/>
    <w:rsid w:val="00B65C10"/>
    <w:rsid w:val="00B73D4A"/>
    <w:rsid w:val="00B74118"/>
    <w:rsid w:val="00B85DC1"/>
    <w:rsid w:val="00B90D17"/>
    <w:rsid w:val="00BB6351"/>
    <w:rsid w:val="00BC12E1"/>
    <w:rsid w:val="00BD415D"/>
    <w:rsid w:val="00BD5DB1"/>
    <w:rsid w:val="00BF6916"/>
    <w:rsid w:val="00C02F94"/>
    <w:rsid w:val="00C07C42"/>
    <w:rsid w:val="00C14DD9"/>
    <w:rsid w:val="00C36918"/>
    <w:rsid w:val="00C371FB"/>
    <w:rsid w:val="00C52534"/>
    <w:rsid w:val="00C5568E"/>
    <w:rsid w:val="00C56A98"/>
    <w:rsid w:val="00C7630B"/>
    <w:rsid w:val="00C92636"/>
    <w:rsid w:val="00CC003A"/>
    <w:rsid w:val="00CC2731"/>
    <w:rsid w:val="00CF336C"/>
    <w:rsid w:val="00CF4CA0"/>
    <w:rsid w:val="00D021A3"/>
    <w:rsid w:val="00D04BE8"/>
    <w:rsid w:val="00D0717F"/>
    <w:rsid w:val="00D07373"/>
    <w:rsid w:val="00D11FD4"/>
    <w:rsid w:val="00D21DB0"/>
    <w:rsid w:val="00D21FDC"/>
    <w:rsid w:val="00D24440"/>
    <w:rsid w:val="00D270D7"/>
    <w:rsid w:val="00D33487"/>
    <w:rsid w:val="00D77AAF"/>
    <w:rsid w:val="00DB3730"/>
    <w:rsid w:val="00DB592E"/>
    <w:rsid w:val="00DE51CA"/>
    <w:rsid w:val="00DF250F"/>
    <w:rsid w:val="00E179FC"/>
    <w:rsid w:val="00E272A3"/>
    <w:rsid w:val="00E372A7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F0276D"/>
    <w:rsid w:val="00F06EEC"/>
    <w:rsid w:val="00F16BD0"/>
    <w:rsid w:val="00F25F77"/>
    <w:rsid w:val="00F37DC7"/>
    <w:rsid w:val="00F51047"/>
    <w:rsid w:val="00F73267"/>
    <w:rsid w:val="00F7382D"/>
    <w:rsid w:val="00F83E93"/>
    <w:rsid w:val="00FA1E2A"/>
    <w:rsid w:val="00FA34E1"/>
    <w:rsid w:val="00FA450C"/>
    <w:rsid w:val="00FA7519"/>
    <w:rsid w:val="00FA7F4A"/>
    <w:rsid w:val="00FB0441"/>
    <w:rsid w:val="00FB06A5"/>
    <w:rsid w:val="00FC2323"/>
    <w:rsid w:val="00FC411A"/>
    <w:rsid w:val="00FD1E4E"/>
    <w:rsid w:val="00FD6D89"/>
    <w:rsid w:val="00FF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F3C2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3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C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C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C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C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F3C2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3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C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C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C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C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2507</izvorni_sadrzaj>
    <derivirana_varijabla naziv="DomainObject.Predmet.Broj_1">2507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2018.</izvorni_sadrzaj>
    <derivirana_varijabla naziv="DomainObject.Predmet.DatumOsnivanja_1">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St-2507/2018</izvorni_sadrzaj>
    <derivirana_varijabla naziv="DomainObject.Predmet.OznakaBroj_1">St-2507/2018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molim prebaciti sredstva pologa na novi br.St-2507/18</izvorni_sadrzaj>
    <derivirana_varijabla naziv="DomainObject.Predmet.PrimjedbaSuca_1">molim prebaciti sredstva pologa na novi br.St-2507/18</derivirana_varijabla>
  </DomainObject.Predmet.PrimjedbaSuca>
  <DomainObject.Predmet.ProtustrankaFormated>
    <izvorni_sadrzaj>  Stečajna masa iza PETRUS GRADNJA društvo s ograničenom odgovornošću za građevinarstvo i poslovanje nekretninama - u steča</izvorni_sadrzaj>
    <derivirana_varijabla naziv="DomainObject.Predmet.ProtustrankaFormated_1">  Stečajna masa iza PETRUS GRADNJA društvo s ograničenom odgovornošću za građevinarstvo i poslovanje nekretninama - u steča</derivirana_varijabla>
  </DomainObject.Predmet.ProtustrankaFormated>
  <DomainObject.Predmet.ProtustrankaFormatedOIB>
    <izvorni_sadrzaj>  Stečajna masa iza PETRUS GRADNJA društvo s ograničenom odgovornošću za građevinarstvo i poslovanje nekretninama - u steča, OIB 16754043192</izvorni_sadrzaj>
    <derivirana_varijabla naziv="DomainObject.Predmet.ProtustrankaFormatedOIB_1">  Stečajna masa iza PETRUS GRADNJA društvo s ograničenom odgovornošću za građevinarstvo i poslovanje nekretninama - u steča, OIB 16754043192</derivirana_varijabla>
  </DomainObject.Predmet.ProtustrankaFormatedOIB>
  <DomainObject.Predmet.ProtustrankaFormatedWithAdress>
    <izvorni_sadrzaj> Stečajna masa iza PETRUS GRADNJA društvo s ograničenom odgovornošću za građevinarstvo i poslovanje nekretninama - u steča, Nikole Pavića 26, 10000 Zagreb</izvorni_sadrzaj>
    <derivirana_varijabla naziv="DomainObject.Predmet.ProtustrankaFormatedWithAdress_1"> Stečajna masa iza PETRUS GRADNJA društvo s ograničenom odgovornošću za građevinarstvo i poslovanje nekretninama - u steča, Nikole Pavića 26, 10000 Zagreb</derivirana_varijabla>
  </DomainObject.Predmet.ProtustrankaFormatedWithAdress>
  <DomainObject.Predmet.ProtustrankaFormatedWithAdressOIB>
    <izvorni_sadrzaj> Stečajna masa iza PETRUS GRADNJA društvo s ograničenom odgovornošću za građevinarstvo i poslovanje nekretninama - u steča, OIB 16754043192, Nikole Pavića 26, 10000 Zagreb</izvorni_sadrzaj>
    <derivirana_varijabla naziv="DomainObject.Predmet.ProtustrankaFormatedWithAdressOIB_1"> Stečajna masa iza PETRUS GRADNJA društvo s ograničenom odgovornošću za građevinarstvo i poslovanje nekretninama - u steča, OIB 16754043192, Nikole Pavića 26, 10000 Zagreb</derivirana_varijabla>
  </DomainObject.Predmet.ProtustrankaFormatedWithAdressOIB>
  <DomainObject.Predmet.ProtustrankaWithAdress>
    <izvorni_sadrzaj>Stečajna masa iza PETRUS GRADNJA društvo s ograničenom odgovornošću za građevinarstvo i poslovanje nekretninama - u steča Nikole Pavića 26, 10000 Zagreb</izvorni_sadrzaj>
    <derivirana_varijabla naziv="DomainObject.Predmet.ProtustrankaWithAdress_1">Stečajna masa iza PETRUS GRADNJA društvo s ograničenom odgovornošću za građevinarstvo i poslovanje nekretninama - u steča Nikole Pavića 26, 10000 Zagreb</derivirana_varijabla>
  </DomainObject.Predmet.ProtustrankaWithAdress>
  <DomainObject.Predmet.ProtustrankaWithAdressOIB>
    <izvorni_sadrzaj>Stečajna masa iza PETRUS GRADNJA društvo s ograničenom odgovornošću za građevinarstvo i poslovanje nekretninama - u steča, OIB 16754043192, Nikole Pavića 26, 10000 Zagreb</izvorni_sadrzaj>
    <derivirana_varijabla naziv="DomainObject.Predmet.ProtustrankaWithAdressOIB_1">Stečajna masa iza PETRUS GRADNJA društvo s ograničenom odgovornošću za građevinarstvo i poslovanje nekretninama - u steča, OIB 16754043192, Nikole Pavića 26, 10000 Zagreb</derivirana_varijabla>
  </DomainObject.Predmet.ProtustrankaWithAdressOIB>
  <DomainObject.Predmet.ProtustrankaNazivFormated>
    <izvorni_sadrzaj>Stečajna masa iza PETRUS GRADNJA društvo s ograničenom odgovornošću za građevinarstvo i poslovanje nekretninama - u steča</izvorni_sadrzaj>
    <derivirana_varijabla naziv="DomainObject.Predmet.ProtustrankaNazivFormated_1">Stečajna masa iza PETRUS GRADNJA društvo s ograničenom odgovornošću za građevinarstvo i poslovanje nekretninama - u steča</derivirana_varijabla>
  </DomainObject.Predmet.ProtustrankaNazivFormated>
  <DomainObject.Predmet.ProtustrankaNazivFormatedOIB>
    <izvorni_sadrzaj>Stečajna masa iza PETRUS GRADNJA društvo s ograničenom odgovornošću za građevinarstvo i poslovanje nekretninama - u steča, OIB 16754043192</izvorni_sadrzaj>
    <derivirana_varijabla naziv="DomainObject.Predmet.ProtustrankaNazivFormatedOIB_1">Stečajna masa iza PETRUS GRADNJA društvo s ograničenom odgovornošću za građevinarstvo i poslovanje nekretninama - u steča, OIB 16754043192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PETRUS GRADNJA društvo s ograničenom odgovornošću za građevinarstvo i poslovanje nekretninama - u steča</item>
    </izvorni_sadrzaj>
    <derivirana_varijabla naziv="DomainObject.Predmet.ProtuStrankaListFormated_1">
      <item>Stečajna masa iza PETRUS GRADNJA društvo s ograničenom odgovornošću za građevinarstvo i poslovanje nekretninama - u steča</item>
    </derivirana_varijabla>
  </DomainObject.Predmet.ProtuStrankaListFormated>
  <DomainObject.Predmet.ProtuStrankaListFormatedOIB>
    <izvorni_sadrzaj>
      <item>Stečajna masa iza PETRUS GRADNJA društvo s ograničenom odgovornošću za građevinarstvo i poslovanje nekretninama - u steča, OIB 16754043192</item>
    </izvorni_sadrzaj>
    <derivirana_varijabla naziv="DomainObject.Predmet.ProtuStrankaListFormatedOIB_1">
      <item>Stečajna masa iza PETRUS GRADNJA društvo s ograničenom odgovornošću za građevinarstvo i poslovanje nekretninama - u steča, OIB 16754043192</item>
    </derivirana_varijabla>
  </DomainObject.Predmet.ProtuStrankaListFormatedOIB>
  <DomainObject.Predmet.ProtuStrankaListFormatedWithAdress>
    <izvorni_sadrzaj>
      <item>Stečajna masa iza PETRUS GRADNJA društvo s ograničenom odgovornošću za građevinarstvo i poslovanje nekretninama - u steča, Nikole Pavića 26, 10000 Zagreb</item>
    </izvorni_sadrzaj>
    <derivirana_varijabla naziv="DomainObject.Predmet.ProtuStrankaListFormatedWithAdress_1">
      <item>Stečajna masa iza PETRUS GRADNJA društvo s ograničenom odgovornošću za građevinarstvo i poslovanje nekretninama - u steča, Nikole Pavića 26, 10000 Zagreb</item>
    </derivirana_varijabla>
  </DomainObject.Predmet.ProtuStrankaListFormatedWithAdress>
  <DomainObject.Predmet.ProtuStrankaListFormatedWithAdressOIB>
    <izvorni_sadrzaj>
      <item>Stečajna masa iza PETRUS GRADNJA društvo s ograničenom odgovornošću za građevinarstvo i poslovanje nekretninama - u steča, OIB 16754043192, Nikole Pavića 26, 10000 Zagreb</item>
    </izvorni_sadrzaj>
    <derivirana_varijabla naziv="DomainObject.Predmet.ProtuStrankaListFormatedWithAdressOIB_1">
      <item>Stečajna masa iza PETRUS GRADNJA društvo s ograničenom odgovornošću za građevinarstvo i poslovanje nekretninama - u steča, OIB 16754043192, Nikole Pavića 26, 10000 Zagreb</item>
    </derivirana_varijabla>
  </DomainObject.Predmet.ProtuStrankaListFormatedWithAdressOIB>
  <DomainObject.Predmet.ProtuStrankaListNazivFormated>
    <izvorni_sadrzaj>
      <item>Stečajna masa iza PETRUS GRADNJA društvo s ograničenom odgovornošću za građevinarstvo i poslovanje nekretninama - u steča</item>
    </izvorni_sadrzaj>
    <derivirana_varijabla naziv="DomainObject.Predmet.ProtuStrankaListNazivFormated_1">
      <item>Stečajna masa iza PETRUS GRADNJA društvo s ograničenom odgovornošću za građevinarstvo i poslovanje nekretninama - u steča</item>
    </derivirana_varijabla>
  </DomainObject.Predmet.ProtuStrankaListNazivFormated>
  <DomainObject.Predmet.ProtuStrankaListNazivFormatedOIB>
    <izvorni_sadrzaj>
      <item>Stečajna masa iza PETRUS GRADNJA društvo s ograničenom odgovornošću za građevinarstvo i poslovanje nekretninama - u steča, OIB 16754043192</item>
    </izvorni_sadrzaj>
    <derivirana_varijabla naziv="DomainObject.Predmet.ProtuStrankaListNazivFormatedOIB_1">
      <item>Stečajna masa iza PETRUS GRADNJA društvo s ograničenom odgovornošću za građevinarstvo i poslovanje nekretninama - u steča, OIB 16754043192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PETRUS GRADNJA društvo s ograničenom odgovornošću za građevinarstvo i poslovanje nekretninama - u steča</izvorni_sadrzaj>
    <derivirana_varijabla naziv="DomainObject.Predmet.ProtustrankaIDrugi_1">Stečajna masa iza PETRUS GRADNJA društvo s ograničenom odgovornošću za građevinarstvo i poslovanje nekretninama - u steča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PETRUS GRADNJA društvo s ograničenom odgovornošću za građevinarstvo i poslovanje nekretninama - u steča, OIB 16754043192, Nikole Pavića 26, 10000 Zagreb</izvorni_sadrzaj>
    <derivirana_varijabla naziv="DomainObject.Predmet.ProtustrankaIDrugiAdressOIB_1">Stečajna masa iza PETRUS GRADNJA društvo s ograničenom odgovornošću za građevinarstvo i poslovanje nekretninama - u steča, OIB 16754043192, Nikole Pavića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PETRUS GRADNJA društvo s ograničenom odgovornošću za građevinarstvo i poslovanje nekretninama - u steča</item>
    </izvorni_sadrzaj>
    <derivirana_varijabla naziv="DomainObject.Predmet.SudioniciListNaziv_1">
      <item>Stečajna masa iza PETRUS GRADNJA društvo s ograničenom odgovornošću za građevinarstvo i poslovanje nekretninama - u steča</item>
    </derivirana_varijabla>
  </DomainObject.Predmet.SudioniciListNaziv>
  <DomainObject.Predmet.SudioniciListAdressOIB>
    <izvorni_sadrzaj>
      <item>Stečajna masa iza PETRUS GRADNJA društvo s ograničenom odgovornošću za građevinarstvo i poslovanje nekretninama - u steča, OIB 16754043192, Nikole Pavića 26,10000 Zagreb</item>
    </izvorni_sadrzaj>
    <derivirana_varijabla naziv="DomainObject.Predmet.SudioniciListAdressOIB_1">
      <item>Stečajna masa iza PETRUS GRADNJA društvo s ograničenom odgovornošću za građevinarstvo i poslovanje nekretninama - u steča, OIB 16754043192,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16754043192</item>
    </izvorni_sadrzaj>
    <derivirana_varijabla naziv="DomainObject.Predmet.SudioniciListNazivOIB_1">
      <item>, OIB 16754043192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374</properties:Words>
  <properties:Characters>1895</properties:Characters>
  <properties:Lines>55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2018-12-19T13:04:00Z</dcterms:created>
  <dc:creator>Sudsko vijeće</dc:creator>
  <cp:lastModifiedBy>Vinka Mihalinčić</cp:lastModifiedBy>
  <cp:lastPrinted>2018-09-12T07:43:00Z</cp:lastPrinted>
  <dcterms:modified xmlns:xsi="http://www.w3.org/2001/XMLSchema-instance" xsi:type="dcterms:W3CDTF">2018-12-19T13:17:00Z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(st-2507-18- PETRUS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