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8059" w14:paraId="4028059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9E15C1">
        <w:t>Rijeka</w:t>
      </w:r>
      <w:r>
        <w:t xml:space="preserve">, Podružnice </w:t>
      </w:r>
      <w:r w:rsidR="009E15C1">
        <w:t>Pula</w:t>
      </w:r>
      <w:r w:rsidR="00130A18">
        <w:t xml:space="preserve">,  </w:t>
      </w:r>
      <w:r w:rsidR="009E15C1">
        <w:t>Giardini 5</w:t>
      </w:r>
      <w:r w:rsidR="00130A18">
        <w:t xml:space="preserve">, </w:t>
      </w:r>
      <w:r>
        <w:t xml:space="preserve">od </w:t>
      </w:r>
      <w:r w:rsidR="00D93CA6">
        <w:t>24</w:t>
      </w:r>
      <w:r w:rsidR="00C572D2">
        <w:t xml:space="preserve">. </w:t>
      </w:r>
      <w:r w:rsidR="009E15C1">
        <w:t>veljače</w:t>
      </w:r>
      <w:r w:rsidR="00C572D2">
        <w:t xml:space="preserve"> 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93CA6">
        <w:t>SPORT NA VODI NENO</w:t>
      </w:r>
      <w:r w:rsidR="0039437A" w:rsidRPr="0039437A">
        <w:t xml:space="preserve"> j.d.o.o. sa sjedištem u </w:t>
      </w:r>
      <w:r w:rsidR="00D93CA6">
        <w:t>Rovinju</w:t>
      </w:r>
      <w:r w:rsidR="0039437A" w:rsidRPr="0039437A">
        <w:t xml:space="preserve">, </w:t>
      </w:r>
      <w:r w:rsidR="00D93CA6">
        <w:t>S. Schiavone 14</w:t>
      </w:r>
      <w:r w:rsidR="0039437A" w:rsidRPr="0039437A">
        <w:t xml:space="preserve">, OIB: </w:t>
      </w:r>
      <w:r w:rsidR="00D93CA6">
        <w:t>73612243884</w:t>
      </w:r>
      <w:r w:rsidR="0039437A" w:rsidRPr="0039437A">
        <w:t>,</w:t>
      </w:r>
      <w:r w:rsidR="00EF3F9E">
        <w:t xml:space="preserve"> </w:t>
      </w:r>
      <w:r w:rsidR="00D93CA6">
        <w:t>19</w:t>
      </w:r>
      <w:r w:rsidR="003825AE">
        <w:t xml:space="preserve">. </w:t>
      </w:r>
      <w:r w:rsidR="0039437A">
        <w:t>siječnja</w:t>
      </w:r>
      <w:r w:rsidR="003825AE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430F19">
        <w:t>SPORT NA VODI NEN</w:t>
      </w:r>
      <w:r w:rsidR="00D93CA6">
        <w:t>O</w:t>
      </w:r>
      <w:r w:rsidR="00D93CA6" w:rsidRPr="0039437A">
        <w:t xml:space="preserve"> j.d.o.o. sa sjedištem u </w:t>
      </w:r>
      <w:r w:rsidR="00D93CA6">
        <w:t>Rovinju</w:t>
      </w:r>
      <w:r w:rsidR="00D93CA6" w:rsidRPr="0039437A">
        <w:t xml:space="preserve">, </w:t>
      </w:r>
      <w:r w:rsidR="00D93CA6">
        <w:t>S. Schiavone 14</w:t>
      </w:r>
      <w:r w:rsidR="00D93CA6" w:rsidRPr="0039437A">
        <w:t xml:space="preserve">, OIB: </w:t>
      </w:r>
      <w:r w:rsidR="00D93CA6">
        <w:t>73612243884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D93CA6">
        <w:t>19</w:t>
      </w:r>
      <w:r w:rsidR="003825AE">
        <w:t xml:space="preserve">. </w:t>
      </w:r>
      <w:r w:rsidR="0039437A">
        <w:t>siječnja 2017</w:t>
      </w:r>
      <w:r w:rsidR="003825AE">
        <w:t xml:space="preserve">. </w:t>
      </w:r>
      <w:r>
        <w:t>u</w:t>
      </w:r>
      <w:r w:rsidR="003825AE">
        <w:t xml:space="preserve"> </w:t>
      </w:r>
      <w:r w:rsidR="00D93CA6">
        <w:rPr>
          <w:color w:themeColor="text1" w:val="000000"/>
        </w:rPr>
        <w:t>14,00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EF3F9E">
        <w:t xml:space="preserve"> </w:t>
      </w:r>
      <w:r w:rsidR="00D93CA6">
        <w:t xml:space="preserve">Hrvoje Kraljičković </w:t>
      </w:r>
      <w:r w:rsidR="00062422" w:rsidRPr="00062422">
        <w:t xml:space="preserve">iz Zagreba, </w:t>
      </w:r>
      <w:r w:rsidR="00D93CA6">
        <w:t xml:space="preserve">Trg hrvatskih velikana 4, </w:t>
      </w:r>
      <w:r w:rsidR="00062422" w:rsidRPr="00062422">
        <w:t>OIB:</w:t>
      </w:r>
      <w:r w:rsidR="00D93CA6">
        <w:t>63875916042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93CA6">
        <w:t>SPORT NA VODI NENO</w:t>
      </w:r>
      <w:r w:rsidR="00D93CA6" w:rsidRPr="0039437A">
        <w:t xml:space="preserve"> j.d.o.o. sa sjedištem u </w:t>
      </w:r>
      <w:r w:rsidR="00D93CA6">
        <w:t>Rovinju</w:t>
      </w:r>
      <w:r w:rsidR="00D93CA6" w:rsidRPr="0039437A">
        <w:t xml:space="preserve">, </w:t>
      </w:r>
      <w:r w:rsidR="00D93CA6">
        <w:t>S. Schiavone 14</w:t>
      </w:r>
      <w:r w:rsidR="00D93CA6" w:rsidRPr="0039437A">
        <w:t xml:space="preserve">, OIB: </w:t>
      </w:r>
      <w:r w:rsidR="00D93CA6">
        <w:t>73612243884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9E15C1">
        <w:t>Rijeka</w:t>
      </w:r>
      <w:r w:rsidR="00DD5088">
        <w:t xml:space="preserve">, Podružnica </w:t>
      </w:r>
      <w:r w:rsidR="009E15C1">
        <w:t>Pula</w:t>
      </w:r>
      <w:r w:rsidR="00DD5088">
        <w:t xml:space="preserve"> je podnijela ovom sudu </w:t>
      </w:r>
      <w:r w:rsidR="0039437A">
        <w:t>24</w:t>
      </w:r>
      <w:r w:rsidR="00C572D2">
        <w:t xml:space="preserve">. </w:t>
      </w:r>
      <w:r w:rsidR="009E15C1">
        <w:t>veljače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60456B">
        <w:t>19</w:t>
      </w:r>
      <w:r w:rsidR="0079567A" w:rsidRPr="00EF3F9E">
        <w:t xml:space="preserve">. </w:t>
      </w:r>
      <w:r w:rsidR="00062422">
        <w:t>veljače</w:t>
      </w:r>
      <w:r w:rsidR="0079567A" w:rsidRPr="00EF3F9E">
        <w:t xml:space="preserve"> 201</w:t>
      </w:r>
      <w:r w:rsidR="0039437A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D93CA6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D93CA6">
        <w:t>9.692,40</w:t>
      </w:r>
      <w:r w:rsidR="00193657" w:rsidRPr="00EF3F9E">
        <w:t xml:space="preserve"> kuna, da nema zaposlenih, </w:t>
      </w:r>
      <w:r w:rsidRPr="00EF3F9E">
        <w:t xml:space="preserve">da </w:t>
      </w:r>
      <w:r w:rsidR="00BE620C">
        <w:t xml:space="preserve">ima jedan otvoreni račun u </w:t>
      </w:r>
      <w:r w:rsidR="0039437A">
        <w:tab/>
      </w:r>
      <w:r w:rsidR="00D93CA6">
        <w:t>OTP Banka Hrvatska d.d.</w:t>
      </w:r>
      <w:r w:rsidR="0039437A">
        <w:t xml:space="preserve"> </w:t>
      </w:r>
      <w:r w:rsidR="00B84B6D" w:rsidRPr="00EF3F9E">
        <w:t xml:space="preserve">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E15C1">
        <w:t>23</w:t>
      </w:r>
      <w:r w:rsidR="00131DF8">
        <w:t xml:space="preserve">. </w:t>
      </w:r>
      <w:r w:rsidR="009E15C1">
        <w:t>kolovoza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93CA6">
        <w:t>19</w:t>
      </w:r>
      <w:r w:rsidRPr="00131DF8">
        <w:t xml:space="preserve">. </w:t>
      </w:r>
      <w:r w:rsidR="00D93CA6">
        <w:t xml:space="preserve">siječnja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D93CA6">
        <w:t>9.998,83</w:t>
      </w:r>
      <w:r w:rsidR="00EF3F9E">
        <w:t xml:space="preserve"> kuna </w:t>
      </w:r>
      <w:r w:rsidR="00EE0861">
        <w:t xml:space="preserve">u neprekinutom razdoblju od </w:t>
      </w:r>
      <w:r w:rsidR="00D93CA6">
        <w:t>452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>U Zadru</w:t>
      </w:r>
      <w:r w:rsidR="00430F19">
        <w:t xml:space="preserve"> 19</w:t>
      </w:r>
      <w:r>
        <w:t xml:space="preserve">. </w:t>
      </w:r>
      <w:r w:rsidR="0039437A">
        <w:t>siječnja 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430F19" w:rsidP="00430F19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EF3F9E">
        <w:t>Sudski savjetnik</w:t>
      </w:r>
    </w:p>
    <w:p w:rsidRDefault="00430F19" w:rsidP="00430F19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504A57">
        <w:t>Krešimir Torbarina</w:t>
      </w:r>
      <w:r>
        <w:t>, v.r.</w:t>
      </w:r>
      <w:r w:rsidR="00C81F50" w:rsidRPr="00240F6B">
        <w:tab/>
      </w:r>
      <w:r w:rsidR="00C81F50" w:rsidRPr="00240F6B">
        <w:tab/>
      </w:r>
      <w:r w:rsidR="00C81F50" w:rsidRPr="00240F6B">
        <w:tab/>
      </w:r>
    </w:p>
    <w:p w:rsidRDefault="007E0486" w:rsidP="00C5722B" w:rsidR="007E0486">
      <w:pPr>
        <w:ind w:firstLine="708" w:left="6372"/>
      </w:pPr>
    </w:p>
    <w:p w:rsidRDefault="00C81F50" w:rsidP="00C5722B" w:rsidR="00EE0861">
      <w:pPr>
        <w:ind w:firstLine="708" w:left="6372"/>
      </w:pPr>
      <w:r w:rsidRPr="00240F6B">
        <w:lastRenderedPageBreak/>
        <w:tab/>
      </w:r>
      <w:r w:rsidRPr="00240F6B">
        <w:tab/>
      </w:r>
      <w:r>
        <w:tab/>
      </w:r>
      <w:r>
        <w:tab/>
      </w:r>
      <w:r>
        <w:tab/>
      </w: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81F50" w:rsidP="00C81F50" w:rsidR="00C81F50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430F19" w:rsidP="00C81F50" w:rsidR="00430F19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C81F50" w:rsidP="00C81F50" w:rsidR="00C81F50">
      <w:pPr>
        <w:numPr>
          <w:ilvl w:val="0"/>
          <w:numId w:val="4"/>
        </w:numPr>
      </w:pPr>
      <w:r>
        <w:t>Stečajnom upravitelju dužnika uz potvrdu o imenovanju</w:t>
      </w:r>
    </w:p>
    <w:p w:rsidRDefault="00C81F50" w:rsidP="00C81F50" w:rsidR="00C81F50">
      <w:pPr>
        <w:numPr>
          <w:ilvl w:val="0"/>
          <w:numId w:val="4"/>
        </w:numPr>
      </w:pPr>
      <w:r>
        <w:t xml:space="preserve">Stečajnom dužniku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FINA, Regionalni centar </w:t>
      </w:r>
      <w:r w:rsidR="007E0486">
        <w:t>Rijeka</w:t>
      </w:r>
      <w:r>
        <w:t xml:space="preserve">, Podružnica </w:t>
      </w:r>
      <w:r w:rsidR="007E0486">
        <w:t>Pula</w:t>
      </w:r>
    </w:p>
    <w:p w:rsidRDefault="00C81F50" w:rsidP="00C81F50" w:rsidR="00C81F50">
      <w:pPr>
        <w:numPr>
          <w:ilvl w:val="0"/>
          <w:numId w:val="4"/>
        </w:numPr>
      </w:pPr>
      <w:r>
        <w:t xml:space="preserve">ŽDO u </w:t>
      </w:r>
      <w:r w:rsidR="007E0486">
        <w:t>Pula</w:t>
      </w:r>
      <w:r>
        <w:t xml:space="preserve">, Građansko-upravnom odjelu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RH, Ministarstvo financija, Porezna uprava </w:t>
      </w:r>
      <w:r w:rsidR="007E0486">
        <w:t>Pula</w:t>
      </w:r>
    </w:p>
    <w:p w:rsidRDefault="00DD56B2" w:rsidP="00DD56B2" w:rsidR="00DD56B2" w:rsidRPr="00DD56B2">
      <w:pPr>
        <w:pStyle w:val="Odlomakpopisa"/>
        <w:numPr>
          <w:ilvl w:val="0"/>
          <w:numId w:val="4"/>
        </w:numPr>
      </w:pPr>
      <w:r>
        <w:t xml:space="preserve">Općinskom sudu u Puli, </w:t>
      </w:r>
      <w:r w:rsidRPr="00DD56B2">
        <w:t>Stalna služba u Pazinu</w:t>
      </w:r>
      <w:r>
        <w:t>,</w:t>
      </w:r>
      <w:r w:rsidRPr="00DD56B2">
        <w:t xml:space="preserve"> zemljišnoknjižnom odjelu</w:t>
      </w:r>
    </w:p>
    <w:p w:rsidRDefault="00C81F50" w:rsidP="00EF3F9E" w:rsidR="00C81F50">
      <w:pPr>
        <w:numPr>
          <w:ilvl w:val="0"/>
          <w:numId w:val="4"/>
        </w:numPr>
      </w:pPr>
      <w:r>
        <w:t xml:space="preserve">Lučkoj kapetaniji </w:t>
      </w:r>
      <w:r w:rsidR="007E0486">
        <w:t>Pula</w:t>
      </w:r>
      <w:r>
        <w:t xml:space="preserve">-registru brodova, </w:t>
      </w:r>
      <w:r w:rsidR="007E0486">
        <w:t>Riva 18</w:t>
      </w:r>
      <w:r w:rsidR="00936087" w:rsidRPr="00936087">
        <w:t>,</w:t>
      </w:r>
      <w:r>
        <w:t xml:space="preserve"> </w:t>
      </w:r>
      <w:r w:rsidR="007E0486">
        <w:t>Pula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97750E">
        <w:t>Trgovačkog suda u Pazinu</w:t>
      </w:r>
      <w:r>
        <w:t xml:space="preserve"> odmah radi upisa činjenice otvaranja skraćenoga stečajnog post.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97750E" w:rsidRPr="0097750E">
        <w:t xml:space="preserve">Trgovačkog suda u Pazinu </w:t>
      </w:r>
      <w:r>
        <w:t>nakon pravomoćnosti radi brisanja dužnika</w:t>
      </w:r>
    </w:p>
    <w:p w:rsidRDefault="00C81F50" w:rsidP="00C81F50" w:rsidR="00C81F50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C81F50" w:rsidP="00C81F50" w:rsidR="00C81F50">
      <w:pPr>
        <w:numPr>
          <w:ilvl w:val="0"/>
          <w:numId w:val="4"/>
        </w:numPr>
      </w:pPr>
      <w:r>
        <w:t>e-Oglasna ploča suda</w:t>
      </w:r>
    </w:p>
    <w:p w:rsidRDefault="00C81F50" w:rsidP="00C81F50" w:rsidR="00C81F50">
      <w:pPr>
        <w:numPr>
          <w:ilvl w:val="0"/>
          <w:numId w:val="4"/>
        </w:numPr>
      </w:pPr>
      <w:r>
        <w:t>Pisarnici ovog suda</w:t>
      </w:r>
    </w:p>
    <w:p w:rsidRDefault="00C81F50" w:rsidP="00C81F50" w:rsidR="00C81F50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CA6" w:rsidR="00D93CA6">
      <w:r>
        <w:separator/>
      </w:r>
    </w:p>
  </w:endnote>
  <w:endnote w:id="0" w:type="continuationSeparator">
    <w:p w:rsidRDefault="00D93CA6" w:rsidR="00D9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CA6" w:rsidR="00D93CA6">
      <w:r>
        <w:separator/>
      </w:r>
    </w:p>
  </w:footnote>
  <w:footnote w:id="0" w:type="continuationSeparator">
    <w:p w:rsidRDefault="00D93CA6" w:rsidR="00D93C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CA6" w:rsidP="00E37B9D" w:rsidR="00D93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3CA6" w:rsidR="00D93C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CA6" w:rsidP="00E37B9D" w:rsidR="00D93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56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93CA6" w:rsidP="008C3132" w:rsidR="00D93CA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broj: 5 </w:t>
    </w:r>
    <w:r w:rsidRPr="008C3132">
      <w:t>St-</w:t>
    </w:r>
    <w:r>
      <w:t>674/16-14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CA6" w:rsidP="00BC1860" w:rsidR="00D93CA6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674/16-14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456B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D1EA7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E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E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E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E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E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E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E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E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St-674/2016-11</izvorni_sadrzaj>
    <derivirana_varijabla naziv="DomainObject.Oznaka_1">St-674/2016-11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NA VODI NENO j.d.o.o. ROVINJ</izvorni_sadrzaj>
    <derivirana_varijabla naziv="DomainObject.Predmet.ProtustrankaFormated_1">  SPORT NA VODI NENO j.d.o.o. ROVINJ</derivirana_varijabla>
  </DomainObject.Predmet.ProtustrankaFormated>
  <DomainObject.Predmet.ProtustrankaFormatedOIB>
    <izvorni_sadrzaj>  SPORT NA VODI NENO j.d.o.o. ROVINJ, OIB 73612243884</izvorni_sadrzaj>
    <derivirana_varijabla naziv="DomainObject.Predmet.ProtustrankaFormatedOIB_1">  SPORT NA VODI NENO j.d.o.o. ROVINJ, OIB 73612243884</derivirana_varijabla>
  </DomainObject.Predmet.ProtustrankaFormatedOIB>
  <DomainObject.Predmet.ProtustrankaFormatedWithAdress>
    <izvorni_sadrzaj> SPORT NA VODI NENO j.d.o.o. ROVINJ, S. Schiavone 14, 52210 Rovinj</izvorni_sadrzaj>
    <derivirana_varijabla naziv="DomainObject.Predmet.ProtustrankaFormatedWithAdress_1"> SPORT NA VODI NENO j.d.o.o. ROVINJ, S. Schiavone 14, 52210 Rovinj</derivirana_varijabla>
  </DomainObject.Predmet.ProtustrankaFormatedWithAdress>
  <DomainObject.Predmet.ProtustrankaFormatedWithAdressOIB>
    <izvorni_sadrzaj> SPORT NA VODI NENO j.d.o.o. ROVINJ, OIB 73612243884, S. Schiavone 14, 52210 Rovinj</izvorni_sadrzaj>
    <derivirana_varijabla naziv="DomainObject.Predmet.ProtustrankaFormatedWithAdressOIB_1"> SPORT NA VODI NENO j.d.o.o. ROVINJ, OIB 73612243884, S. Schiavone 14, 52210 Rovinj</derivirana_varijabla>
  </DomainObject.Predmet.ProtustrankaFormatedWithAdressOIB>
  <DomainObject.Predmet.ProtustrankaWithAdress>
    <izvorni_sadrzaj>SPORT NA VODI NENO j.d.o.o. ROVINJ S. Schiavone 14, 52210 Rovinj</izvorni_sadrzaj>
    <derivirana_varijabla naziv="DomainObject.Predmet.ProtustrankaWithAdress_1">SPORT NA VODI NENO j.d.o.o. ROVINJ S. Schiavone 14, 52210 Rovinj</derivirana_varijabla>
  </DomainObject.Predmet.ProtustrankaWithAdress>
  <DomainObject.Predmet.ProtustrankaWithAdressOIB>
    <izvorni_sadrzaj>SPORT NA VODI NENO j.d.o.o. ROVINJ, OIB 73612243884, S. Schiavone 14, 52210 Rovinj</izvorni_sadrzaj>
    <derivirana_varijabla naziv="DomainObject.Predmet.ProtustrankaWithAdressOIB_1">SPORT NA VODI NENO j.d.o.o. ROVINJ, OIB 73612243884, S. Schiavone 14, 52210 Rovinj</derivirana_varijabla>
  </DomainObject.Predmet.ProtustrankaWithAdressOIB>
  <DomainObject.Predmet.ProtustrankaNazivFormated>
    <izvorni_sadrzaj>SPORT NA VODI NENO j.d.o.o. ROVINJ</izvorni_sadrzaj>
    <derivirana_varijabla naziv="DomainObject.Predmet.ProtustrankaNazivFormated_1">SPORT NA VODI NENO j.d.o.o. ROVINJ</derivirana_varijabla>
  </DomainObject.Predmet.ProtustrankaNazivFormated>
  <DomainObject.Predmet.ProtustrankaNazivFormatedOIB>
    <izvorni_sadrzaj>SPORT NA VODI NENO j.d.o.o. ROVINJ, OIB 73612243884</izvorni_sadrzaj>
    <derivirana_varijabla naziv="DomainObject.Predmet.ProtustrankaNazivFormatedOIB_1">SPORT NA VODI NENO j.d.o.o. ROVINJ, OIB 73612243884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NA VODI NENO j.d.o.o. ROVINJ</item>
    </izvorni_sadrzaj>
    <derivirana_varijabla naziv="DomainObject.Predmet.ProtuStrankaListFormated_1">
      <item>SPORT NA VODI NENO j.d.o.o. ROVINJ</item>
    </derivirana_varijabla>
  </DomainObject.Predmet.ProtuStrankaListFormated>
  <DomainObject.Predmet.ProtuStrankaListFormatedOIB>
    <izvorni_sadrzaj>
      <item>SPORT NA VODI NENO j.d.o.o. ROVINJ, OIB 73612243884</item>
    </izvorni_sadrzaj>
    <derivirana_varijabla naziv="DomainObject.Predmet.ProtuStrankaListFormatedOIB_1">
      <item>SPORT NA VODI NENO j.d.o.o. ROVINJ, OIB 73612243884</item>
    </derivirana_varijabla>
  </DomainObject.Predmet.ProtuStrankaListFormatedOIB>
  <DomainObject.Predmet.ProtuStrankaListFormatedWithAdress>
    <izvorni_sadrzaj>
      <item>SPORT NA VODI NENO j.d.o.o. ROVINJ, S. Schiavone 14, 52210 Rovinj</item>
    </izvorni_sadrzaj>
    <derivirana_varijabla naziv="DomainObject.Predmet.ProtuStrankaListFormatedWithAdress_1">
      <item>SPORT NA VODI NENO j.d.o.o. ROVINJ, S. Schiavone 14, 52210 Rovinj</item>
    </derivirana_varijabla>
  </DomainObject.Predmet.ProtuStrankaListFormatedWithAdress>
  <DomainObject.Predmet.ProtuStrankaListFormatedWithAdressOIB>
    <izvorni_sadrzaj>
      <item>SPORT NA VODI NENO j.d.o.o. ROVINJ, OIB 73612243884, S. Schiavone 14, 52210 Rovinj</item>
    </izvorni_sadrzaj>
    <derivirana_varijabla naziv="DomainObject.Predmet.ProtuStrankaListFormatedWithAdressOIB_1">
      <item>SPORT NA VODI NENO j.d.o.o. ROVINJ, OIB 73612243884, S. Schiavone 14, 52210 Rovinj</item>
    </derivirana_varijabla>
  </DomainObject.Predmet.ProtuStrankaListFormatedWithAdressOIB>
  <DomainObject.Predmet.ProtuStrankaListNazivFormated>
    <izvorni_sadrzaj>
      <item>SPORT NA VODI NENO j.d.o.o. ROVINJ</item>
    </izvorni_sadrzaj>
    <derivirana_varijabla naziv="DomainObject.Predmet.ProtuStrankaListNazivFormated_1">
      <item>SPORT NA VODI NENO j.d.o.o. ROVINJ</item>
    </derivirana_varijabla>
  </DomainObject.Predmet.ProtuStrankaListNazivFormated>
  <DomainObject.Predmet.ProtuStrankaListNazivFormatedOIB>
    <izvorni_sadrzaj>
      <item>SPORT NA VODI NENO j.d.o.o. ROVINJ, OIB 73612243884</item>
    </izvorni_sadrzaj>
    <derivirana_varijabla naziv="DomainObject.Predmet.ProtuStrankaListNazivFormatedOIB_1">
      <item>SPORT NA VODI NENO j.d.o.o. ROVINJ, OIB 73612243884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St-674/2016-11</izvorni_sadrzaj>
    <derivirana_varijabla naziv="DomainObject.PoslovniBrojDokumenta_1">St-674/2016-11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NA VODI NENO j.d.o.o. ROVINJ</izvorni_sadrzaj>
    <derivirana_varijabla naziv="DomainObject.Predmet.ProtustrankaIDrugi_1">SPORT NA VODI NENO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 NA VODI NENO j.d.o.o. ROVINJ, OIB 73612243884, S. Schiavone 14, 52210 Rovinj</izvorni_sadrzaj>
    <derivirana_varijabla naziv="DomainObject.Predmet.ProtustrankaIDrugiAdressOIB_1">SPORT NA VODI NENO j.d.o.o. ROVINJ, OIB 73612243884, S. Schiavone 14,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NA VODI NENO j.d.o.o. ROVINJ</item>
    </izvorni_sadrzaj>
    <derivirana_varijabla naziv="DomainObject.Predmet.SudioniciListNaziv_1">
      <item>FINANCIJSKA AGENCIJA, RC RIJEKA, PODRUŽNICA PULA, PULA</item>
      <item>SPORT NA VODI NENO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 NA VODI NENO j.d.o.o. ROVINJ, OIB 73612243884, S. Schiavone 14,52210 Rovinj</item>
    </izvorni_sadrzaj>
    <derivirana_varijabla naziv="DomainObject.Predmet.SudioniciListAdressOIB_1">
      <item>FINANCIJSKA AGENCIJA, RC RIJEKA, PODRUŽNICA PULA, PULA, OIB 85821130368, Ulica grada Vukovara 70,10000 Zagreb</item>
      <item>SPORT NA VODI NENO j.d.o.o. ROVINJ, OIB 73612243884, S. Schiavone 14,52210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73612243884</item>
    </izvorni_sadrzaj>
    <derivirana_varijabla naziv="DomainObject.Predmet.SudioniciListNazivOIB_1">
      <item>, OIB 85821130368</item>
      <item>, OIB 73612243884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CEEE34-C997-439F-B57D-43468436DD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1059</properties:Words>
  <properties:Characters>5773</properties:Characters>
  <properties:Lines>179</properties:Lines>
  <properties:Paragraphs>40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2017-01-03T13:57:00Z</dcterms:created>
  <dc:creator>Administrator</dc:creator>
  <cp:lastModifiedBy>Krešimir Torbarina</cp:lastModifiedBy>
  <cp:lastPrinted>2017-01-19T12:21:00Z</cp:lastPrinted>
  <dcterms:modified xmlns:xsi="http://www.w3.org/2001/XMLSchema-instance" xsi:type="dcterms:W3CDTF">2017-01-19T12:35:00Z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St-674/2016-11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