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59d7b" w14:paraId="bb59d7b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410A23">
        <w:t>51</w:t>
      </w:r>
      <w:r w:rsidR="00390E77">
        <w:t>72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390E77">
        <w:t>ZAŠTITA JANJIK d.o.o., Zagreb, VIII. Vrbik 1, OIB: 98574770095</w:t>
      </w:r>
      <w:r w:rsidR="00346FC3">
        <w:t>,</w:t>
      </w:r>
      <w:r w:rsidR="00C241E6" w:rsidRPr="00C241E6">
        <w:t xml:space="preserve"> </w:t>
      </w:r>
      <w:r w:rsidR="00C241E6">
        <w:t xml:space="preserve"> </w:t>
      </w:r>
      <w:r w:rsidR="00410A23">
        <w:t>6. lipnja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410A2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390E77">
        <w:t>ZAŠTITA JANJIK d.o.o., Zagreb, VIII. Vrbik 1, OIB: 98574770095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410A23">
        <w:t>6. lipnja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390E77">
        <w:t xml:space="preserve">10,15 </w:t>
      </w:r>
      <w:r w:rsidR="000750F3">
        <w:t>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390E77">
        <w:t>Slavica Orehovec, Čakovec, France Prešerna 11b, OIB: 69855771162.</w:t>
      </w:r>
    </w:p>
    <w:p w:rsidRDefault="00060133" w:rsidP="00060133" w:rsidR="00060133" w:rsidRPr="00AF1EFD">
      <w:pPr>
        <w:ind w:left="708"/>
        <w:jc w:val="both"/>
      </w:pPr>
    </w:p>
    <w:p w:rsidRDefault="00060133" w:rsidP="00410A23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390E77">
        <w:t>ZAŠTITA JANJIK d.o.o., Zagreb, VIII. Vrbik 1, OIB: 98574770095</w:t>
      </w:r>
      <w:r w:rsidR="00305723" w:rsidRPr="00305723">
        <w:t>,</w:t>
      </w:r>
      <w:r w:rsidR="00C241E6">
        <w:rPr>
          <w:rFonts w:eastAsia="Calibri"/>
          <w:lang w:eastAsia="en-US"/>
        </w:rPr>
        <w:t xml:space="preserve"> sa danom </w:t>
      </w:r>
      <w:r w:rsidR="00410A23">
        <w:rPr>
          <w:rFonts w:eastAsia="Calibri"/>
          <w:lang w:eastAsia="en-US"/>
        </w:rPr>
        <w:t>6. lipnja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410A23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390E77">
        <w:t>ZAŠTITA JANJIK d.o.o., Zagreb, VIII. Vrbik 1, OIB: 98574770095</w:t>
      </w:r>
      <w:r w:rsidR="00305723" w:rsidRPr="00305723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390E77">
        <w:t>ZAŠTITA JANJIK d.o.o., Zagreb, VIII. Vrbik 1, OIB: 98574770095</w:t>
      </w:r>
      <w:r w:rsidR="00305723" w:rsidRPr="00305723">
        <w:t>,</w:t>
      </w:r>
      <w:r w:rsidR="00631A90">
        <w:t xml:space="preserve"> dana </w:t>
      </w:r>
      <w:r w:rsidR="00346FC3">
        <w:t>2</w:t>
      </w:r>
      <w:r w:rsidR="00390E77">
        <w:t>9</w:t>
      </w:r>
      <w:r w:rsidR="00346FC3">
        <w:t xml:space="preserve">. lipnja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410A23">
        <w:t>51</w:t>
      </w:r>
      <w:r w:rsidR="00390E77">
        <w:t>72</w:t>
      </w:r>
      <w:r w:rsidR="00B0604A">
        <w:t>/16</w:t>
      </w:r>
      <w:r>
        <w:t xml:space="preserve"> od </w:t>
      </w:r>
      <w:r w:rsidR="00410A23">
        <w:t>20</w:t>
      </w:r>
      <w:r w:rsidR="00040BD4">
        <w:t>. listopada</w:t>
      </w:r>
      <w:r w:rsidR="00F61DEE">
        <w:t xml:space="preserve"> 2017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346FC3" w:rsidP="00282E1E" w:rsidR="00346FC3">
      <w:pPr>
        <w:ind w:firstLine="708"/>
        <w:jc w:val="both"/>
      </w:pPr>
    </w:p>
    <w:p w:rsidRDefault="00346FC3" w:rsidP="00282E1E" w:rsidR="00346FC3">
      <w:pPr>
        <w:ind w:firstLine="708"/>
        <w:jc w:val="both"/>
      </w:pPr>
      <w:r>
        <w:lastRenderedPageBreak/>
        <w:t xml:space="preserve">Iz podneska FINA-e od </w:t>
      </w:r>
      <w:r w:rsidR="00410A23">
        <w:t>26</w:t>
      </w:r>
      <w:r>
        <w:t xml:space="preserve">. listopada 2017. proizlazi da dužnik na dan </w:t>
      </w:r>
      <w:r w:rsidR="00410A23">
        <w:t>1. rujna 2015.</w:t>
      </w:r>
      <w:r>
        <w:t xml:space="preserve"> ima neizvršene osnove za plaćanje u  neprekinutom razdoblju od </w:t>
      </w:r>
      <w:r w:rsidR="00390E77">
        <w:t>4.236</w:t>
      </w:r>
      <w:r>
        <w:t xml:space="preserve"> dana u ukupnom iznosu od </w:t>
      </w:r>
      <w:r w:rsidR="00390E77">
        <w:t>1.439.947,38</w:t>
      </w:r>
      <w:r w:rsidR="00410A23">
        <w:t xml:space="preserve"> </w:t>
      </w:r>
      <w:r>
        <w:t xml:space="preserve">kn (list </w:t>
      </w:r>
      <w:r w:rsidR="00390E77">
        <w:t>13</w:t>
      </w:r>
      <w:r>
        <w:t xml:space="preserve"> spisa).</w:t>
      </w:r>
    </w:p>
    <w:p w:rsidRDefault="00F2607C" w:rsidP="00282E1E" w:rsidR="00F2607C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390E77">
        <w:t>18</w:t>
      </w:r>
      <w:r>
        <w:t xml:space="preserve"> spisa).</w:t>
      </w:r>
    </w:p>
    <w:p w:rsidRDefault="00BF2EDC" w:rsidP="00040BD4" w:rsidR="00BF2EDC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Uvjerenja </w:t>
      </w:r>
      <w:r w:rsidR="00410A23">
        <w:t>Centra za vozila Hrvatske</w:t>
      </w:r>
      <w:r>
        <w:t xml:space="preserve"> od </w:t>
      </w:r>
      <w:r w:rsidR="00410A23">
        <w:t>24. siječnja 2018</w:t>
      </w:r>
      <w:r>
        <w:t xml:space="preserve">. proizlazi da </w:t>
      </w:r>
      <w:r w:rsidR="00390E77">
        <w:t xml:space="preserve">je </w:t>
      </w:r>
      <w:r>
        <w:t xml:space="preserve">dužnik </w:t>
      </w:r>
      <w:r w:rsidR="00346FC3">
        <w:t xml:space="preserve">evidentiran kao </w:t>
      </w:r>
      <w:r>
        <w:t>vlasnik</w:t>
      </w:r>
      <w:r w:rsidR="001B2F0A">
        <w:t xml:space="preserve"> </w:t>
      </w:r>
      <w:r w:rsidR="00390E77">
        <w:t>motocikla marke APRILIA, godina proizvodnje 1998., odjavljen 5. lipnja 2003.</w:t>
      </w:r>
      <w:r w:rsidR="001B2F0A">
        <w:t xml:space="preserve"> </w:t>
      </w:r>
      <w:r>
        <w:t xml:space="preserve">(list </w:t>
      </w:r>
      <w:r w:rsidR="00390E77">
        <w:t>2</w:t>
      </w:r>
      <w:r w:rsidR="00410A23">
        <w:t>0</w:t>
      </w:r>
      <w:r>
        <w:t xml:space="preserve"> spisa).</w:t>
      </w:r>
    </w:p>
    <w:p w:rsidRDefault="00390E77" w:rsidP="00040BD4" w:rsidR="00390E77">
      <w:pPr>
        <w:ind w:firstLine="708"/>
        <w:jc w:val="both"/>
      </w:pPr>
    </w:p>
    <w:p w:rsidRDefault="00390E77" w:rsidP="00040BD4" w:rsidR="00390E77">
      <w:pPr>
        <w:ind w:firstLine="708"/>
        <w:jc w:val="both"/>
      </w:pPr>
      <w:r>
        <w:t>Iz podneska Porezne uprave, Područni ured Zagreb, od 25. siječnja 2018. proizlazi da dužnik nema u vlasništvu vrijednosnih papira, udjela, plovila ili ostalih pokretnina, a nije ni vlasnik nekretnina te mu je žiro račun zatvoren 2012. i 2013., a u neprekidnoj je blokadi 5.112 dana (list 21 spisa).</w:t>
      </w:r>
    </w:p>
    <w:p w:rsidRDefault="001B2F0A" w:rsidP="00040BD4" w:rsidR="001B2F0A">
      <w:pPr>
        <w:ind w:firstLine="708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390E77">
        <w:t>ZAŠTITA JANJIK d.o.o., Zagreb, VIII. Vrbik 1, OIB: 98574770095</w:t>
      </w:r>
      <w:r w:rsidR="00305723" w:rsidRPr="00305723">
        <w:t>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>
      <w:pPr>
        <w:jc w:val="both"/>
      </w:pPr>
      <w:r w:rsidRPr="00AF1EFD">
        <w:tab/>
        <w:t>Prije donošenja ovog rješenja sud je ovosudnim rješenjem posl. br. St-</w:t>
      </w:r>
      <w:r w:rsidR="00346FC3">
        <w:t>51</w:t>
      </w:r>
      <w:r w:rsidR="00390E77">
        <w:t>72</w:t>
      </w:r>
      <w:r w:rsidR="00B0604A">
        <w:t>/16</w:t>
      </w:r>
      <w:r>
        <w:t xml:space="preserve"> od </w:t>
      </w:r>
      <w:r w:rsidR="00390E77">
        <w:t xml:space="preserve">31. siječnja </w:t>
      </w:r>
      <w:r w:rsidR="00801CCA">
        <w:t>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346FC3">
        <w:t>10</w:t>
      </w:r>
      <w:r w:rsidR="000750F3">
        <w:t>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390E77">
        <w:t>1. veljače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390E77" w:rsidP="00D21534" w:rsidR="00390E77" w:rsidRPr="00AF1EFD">
      <w:pPr>
        <w:jc w:val="both"/>
      </w:pPr>
    </w:p>
    <w:p w:rsidRDefault="00D21534" w:rsidP="00D21534" w:rsidR="00E216A3" w:rsidRPr="00AF1EFD">
      <w:pPr>
        <w:jc w:val="both"/>
      </w:pPr>
      <w:r w:rsidRPr="00AF1EFD">
        <w:tab/>
      </w:r>
      <w:r w:rsidRPr="00AF1EFD">
        <w:tab/>
      </w: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410A23">
        <w:t>6. lipnja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390E77" w:rsidP="00410421" w:rsidR="00390E77"/>
    <w:p w:rsidRDefault="00390E77" w:rsidP="00410421" w:rsidR="00390E77"/>
    <w:p w:rsidRDefault="00390E77" w:rsidP="00410421" w:rsidR="00390E77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r w:rsidR="0065178D">
        <w:t>128</w:t>
      </w:r>
      <w:r w:rsidRPr="00AF1EFD">
        <w:t xml:space="preserve">. st. </w:t>
      </w:r>
      <w:r w:rsidR="0065178D">
        <w:t>8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sectPr w:rsidSect="00A0682A" w:rsidR="008327B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3F20" w:rsidR="00713F20">
      <w:r>
        <w:separator/>
      </w:r>
    </w:p>
  </w:endnote>
  <w:endnote w:id="0" w:type="continuationSeparator">
    <w:p w:rsidRDefault="00713F20" w:rsidR="00713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3F20" w:rsidR="00713F20">
      <w:r>
        <w:separator/>
      </w:r>
    </w:p>
  </w:footnote>
  <w:footnote w:id="0" w:type="continuationSeparator">
    <w:p w:rsidRDefault="00713F20" w:rsidR="00713F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2FB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390E77">
      <w:t>5172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E4868"/>
    <w:rsid w:val="001063F3"/>
    <w:rsid w:val="00174993"/>
    <w:rsid w:val="00191009"/>
    <w:rsid w:val="001A044D"/>
    <w:rsid w:val="001B2F0A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46FC3"/>
    <w:rsid w:val="003567A1"/>
    <w:rsid w:val="003905DD"/>
    <w:rsid w:val="00390E77"/>
    <w:rsid w:val="003D0A32"/>
    <w:rsid w:val="00407FE0"/>
    <w:rsid w:val="00410421"/>
    <w:rsid w:val="00410A23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5178D"/>
    <w:rsid w:val="00662CB6"/>
    <w:rsid w:val="00664A86"/>
    <w:rsid w:val="006861EF"/>
    <w:rsid w:val="006C786C"/>
    <w:rsid w:val="006D4A3A"/>
    <w:rsid w:val="006F2C83"/>
    <w:rsid w:val="00713F20"/>
    <w:rsid w:val="007170B8"/>
    <w:rsid w:val="00717D4A"/>
    <w:rsid w:val="0077268B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2FBC"/>
    <w:rsid w:val="00855AE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00DA7"/>
    <w:rsid w:val="00E216A3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2F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F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F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F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F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2F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F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F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F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F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5172</izvorni_sadrzaj>
    <derivirana_varijabla naziv="DomainObject.Predmet.Broj_1">5172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St-5172/2016</izvorni_sadrzaj>
    <derivirana_varijabla naziv="DomainObject.Predmet.OznakaBroj_1">St-5172/2016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ZAŠTITA JANJIK d.o.o. zastupanog po punomoćniku Saša Račić</izvorni_sadrzaj>
    <derivirana_varijabla naziv="DomainObject.Predmet.ProtustrankaFormated_1">  ZAŠTITA JANJIK d.o.o. zastupanog po punomoćniku Saša Račić</derivirana_varijabla>
  </DomainObject.Predmet.ProtustrankaFormated>
  <DomainObject.Predmet.ProtustrankaFormatedOIB>
    <izvorni_sadrzaj>  ZAŠTITA JANJIK d.o.o., OIB 98574770095 zastupanog po punomoćniku Saša Račić</izvorni_sadrzaj>
    <derivirana_varijabla naziv="DomainObject.Predmet.ProtustrankaFormatedOIB_1">  ZAŠTITA JANJIK d.o.o., OIB 98574770095 zastupanog po punomoćniku Saša Račić</derivirana_varijabla>
  </DomainObject.Predmet.ProtustrankaFormatedOIB>
  <DomainObject.Predmet.ProtustrankaFormatedWithAdress>
    <izvorni_sadrzaj> ZAŠTITA JANJIK d.o.o., XIII Vrbik 1, 10000 Zagreb zastupanog po punomoćniku Saša Račić</izvorni_sadrzaj>
    <derivirana_varijabla naziv="DomainObject.Predmet.ProtustrankaFormatedWithAdress_1"> ZAŠTITA JANJIK d.o.o., XIII Vrbik 1, 10000 Zagreb zastupanog po punomoćniku Saša Račić</derivirana_varijabla>
  </DomainObject.Predmet.ProtustrankaFormatedWithAdress>
  <DomainObject.Predmet.ProtustrankaFormatedWithAdressOIB>
    <izvorni_sadrzaj> ZAŠTITA JANJIK d.o.o., OIB 98574770095, XIII Vrbik 1, 10000 Zagreb zastupanog po punomoćniku Saša Račić</izvorni_sadrzaj>
    <derivirana_varijabla naziv="DomainObject.Predmet.ProtustrankaFormatedWithAdressOIB_1"> ZAŠTITA JANJIK d.o.o., OIB 98574770095, XIII Vrbik 1, 10000 Zagreb zastupanog po punomoćniku Saša Račić</derivirana_varijabla>
  </DomainObject.Predmet.ProtustrankaFormatedWithAdressOIB>
  <DomainObject.Predmet.ProtustrankaWithAdress>
    <izvorni_sadrzaj>ZAŠTITA JANJIK d.o.o. XIII Vrbik 1, 10000 Zagreb</izvorni_sadrzaj>
    <derivirana_varijabla naziv="DomainObject.Predmet.ProtustrankaWithAdress_1">ZAŠTITA JANJIK d.o.o. XIII Vrbik 1, 10000 Zagreb</derivirana_varijabla>
  </DomainObject.Predmet.ProtustrankaWithAdress>
  <DomainObject.Predmet.ProtustrankaWithAdressOIB>
    <izvorni_sadrzaj>ZAŠTITA JANJIK d.o.o., OIB 98574770095, XIII Vrbik 1, 10000 Zagreb</izvorni_sadrzaj>
    <derivirana_varijabla naziv="DomainObject.Predmet.ProtustrankaWithAdressOIB_1">ZAŠTITA JANJIK d.o.o., OIB 98574770095, XIII Vrbik 1, 10000 Zagreb</derivirana_varijabla>
  </DomainObject.Predmet.ProtustrankaWithAdressOIB>
  <DomainObject.Predmet.ProtustrankaNazivFormated>
    <izvorni_sadrzaj>ZAŠTITA JANJIK d.o.o.</izvorni_sadrzaj>
    <derivirana_varijabla naziv="DomainObject.Predmet.ProtustrankaNazivFormated_1">ZAŠTITA JANJIK d.o.o.</derivirana_varijabla>
  </DomainObject.Predmet.ProtustrankaNazivFormated>
  <DomainObject.Predmet.ProtustrankaNazivFormatedOIB>
    <izvorni_sadrzaj>ZAŠTITA JANJIK d.o.o., OIB 98574770095</izvorni_sadrzaj>
    <derivirana_varijabla naziv="DomainObject.Predmet.ProtustrankaNazivFormatedOIB_1">ZAŠTITA JANJIK d.o.o., OIB 98574770095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ZAŠTITA JANJIK d.o.o. zastupanog po punomoćniku Saša Račić</item>
    </izvorni_sadrzaj>
    <derivirana_varijabla naziv="DomainObject.Predmet.ProtuStrankaListFormated_1">
      <item>ZAŠTITA JANJIK d.o.o. zastupanog po punomoćniku Saša Račić</item>
    </derivirana_varijabla>
  </DomainObject.Predmet.ProtuStrankaListFormated>
  <DomainObject.Predmet.ProtuStrankaListFormatedOIB>
    <izvorni_sadrzaj>
      <item>ZAŠTITA JANJIK d.o.o., OIB 98574770095 zastupanog po punomoćniku Saša Račić</item>
    </izvorni_sadrzaj>
    <derivirana_varijabla naziv="DomainObject.Predmet.ProtuStrankaListFormatedOIB_1">
      <item>ZAŠTITA JANJIK d.o.o., OIB 98574770095 zastupanog po punomoćniku Saša Račić</item>
    </derivirana_varijabla>
  </DomainObject.Predmet.ProtuStrankaListFormatedOIB>
  <DomainObject.Predmet.ProtuStrankaListFormatedWithAdress>
    <izvorni_sadrzaj>
      <item>ZAŠTITA JANJIK d.o.o., XIII Vrbik 1, 10000 Zagreb zastupanog po punomoćniku Saša Račić</item>
    </izvorni_sadrzaj>
    <derivirana_varijabla naziv="DomainObject.Predmet.ProtuStrankaListFormatedWithAdress_1">
      <item>ZAŠTITA JANJIK d.o.o., XIII Vrbik 1, 10000 Zagreb zastupanog po punomoćniku Saša Račić</item>
    </derivirana_varijabla>
  </DomainObject.Predmet.ProtuStrankaListFormatedWithAdress>
  <DomainObject.Predmet.ProtuStrankaListFormatedWithAdressOIB>
    <izvorni_sadrzaj>
      <item>ZAŠTITA JANJIK d.o.o., OIB 98574770095, XIII Vrbik 1, 10000 Zagreb zastupanog po punomoćniku Saša Račić</item>
    </izvorni_sadrzaj>
    <derivirana_varijabla naziv="DomainObject.Predmet.ProtuStrankaListFormatedWithAdressOIB_1">
      <item>ZAŠTITA JANJIK d.o.o., OIB 98574770095, XIII Vrbik 1, 10000 Zagreb zastupanog po punomoćniku Saša Račić</item>
    </derivirana_varijabla>
  </DomainObject.Predmet.ProtuStrankaListFormatedWithAdressOIB>
  <DomainObject.Predmet.ProtuStrankaListNazivFormated>
    <izvorni_sadrzaj>
      <item>ZAŠTITA JANJIK d.o.o.</item>
    </izvorni_sadrzaj>
    <derivirana_varijabla naziv="DomainObject.Predmet.ProtuStrankaListNazivFormated_1">
      <item>ZAŠTITA JANJIK d.o.o.</item>
    </derivirana_varijabla>
  </DomainObject.Predmet.ProtuStrankaListNazivFormated>
  <DomainObject.Predmet.ProtuStrankaListNazivFormatedOIB>
    <izvorni_sadrzaj>
      <item>ZAŠTITA JANJIK d.o.o., OIB 98574770095</item>
    </izvorni_sadrzaj>
    <derivirana_varijabla naziv="DomainObject.Predmet.ProtuStrankaListNazivFormatedOIB_1">
      <item>ZAŠTITA JANJIK d.o.o., OIB 98574770095</item>
    </derivirana_varijabla>
  </DomainObject.Predmet.ProtuStrankaListNazivFormatedOIB>
  <DomainObject.Predmet.OstaliListFormated>
    <izvorni_sadrzaj>
      <item>Saša Račić punomoćnik sudionika u postupku ZAŠTITA JANJIK d.o.o.</item>
    </izvorni_sadrzaj>
    <derivirana_varijabla naziv="DomainObject.Predmet.OstaliListFormated_1">
      <item>Saša Račić punomoćnik sudionika u postupku ZAŠTITA JANJIK d.o.o.</item>
    </derivirana_varijabla>
  </DomainObject.Predmet.OstaliListFormated>
  <DomainObject.Predmet.OstaliListFormatedOIB>
    <izvorni_sadrzaj>
      <item>Saša Račić, OIB 98226488320 punomoćnik sudionika u postupku ZAŠTITA JANJIK d.o.o.</item>
    </izvorni_sadrzaj>
    <derivirana_varijabla naziv="DomainObject.Predmet.OstaliListFormatedOIB_1">
      <item>Saša Račić, OIB 98226488320 punomoćnik sudionika u postupku ZAŠTITA JANJIK d.o.o.</item>
    </derivirana_varijabla>
  </DomainObject.Predmet.OstaliListFormatedOIB>
  <DomainObject.Predmet.OstaliListFormatedWithAdress>
    <izvorni_sadrzaj>
      <item>Saša Račić, Pantovčak 44, 10000 Zagreb punomoćnik sudionika u postupku ZAŠTITA JANJIK d.o.o.</item>
    </izvorni_sadrzaj>
    <derivirana_varijabla naziv="DomainObject.Predmet.OstaliListFormatedWithAdress_1">
      <item>Saša Račić, Pantovčak 44, 10000 Zagreb punomoćnik sudionika u postupku ZAŠTITA JANJIK d.o.o.</item>
    </derivirana_varijabla>
  </DomainObject.Predmet.OstaliListFormatedWithAdress>
  <DomainObject.Predmet.OstaliListFormatedWithAdressOIB>
    <izvorni_sadrzaj>
      <item>Saša Račić, OIB 98226488320, Pantovčak 44, 10000 Zagreb punomoćnik sudionika u postupku ZAŠTITA JANJIK d.o.o.</item>
    </izvorni_sadrzaj>
    <derivirana_varijabla naziv="DomainObject.Predmet.OstaliListFormatedWithAdressOIB_1">
      <item>Saša Račić, OIB 98226488320, Pantovčak 44, 10000 Zagreb punomoćnik sudionika u postupku ZAŠTITA JANJIK d.o.o.</item>
    </derivirana_varijabla>
  </DomainObject.Predmet.OstaliListFormatedWithAdressOIB>
  <DomainObject.Predmet.OstaliListNazivFormated>
    <izvorni_sadrzaj>
      <item>Saša Račić</item>
    </izvorni_sadrzaj>
    <derivirana_varijabla naziv="DomainObject.Predmet.OstaliListNazivFormated_1">
      <item>Saša Račić</item>
    </derivirana_varijabla>
  </DomainObject.Predmet.OstaliListNazivFormated>
  <DomainObject.Predmet.OstaliListNazivFormatedOIB>
    <izvorni_sadrzaj>
      <item>Saša Račić, OIB 98226488320</item>
    </izvorni_sadrzaj>
    <derivirana_varijabla naziv="DomainObject.Predmet.OstaliListNazivFormatedOIB_1">
      <item>Saša Račić, OIB 98226488320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ZAŠTITA JANJIK d.o.o.</izvorni_sadrzaj>
    <derivirana_varijabla naziv="DomainObject.Predmet.ProtustrankaIDrugi_1">ZAŠTITA JANJIK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ZAŠTITA JANJIK d.o.o., OIB 98574770095, XIII Vrbik 1, 10000 Zagreb</izvorni_sadrzaj>
    <derivirana_varijabla naziv="DomainObject.Predmet.ProtustrankaIDrugiAdressOIB_1">ZAŠTITA JANJIK d.o.o., OIB 98574770095, XIII Vrbik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ZAŠTITA JANJIK d.o.o.</item>
      <item>Saša Račić</item>
    </izvorni_sadrzaj>
    <derivirana_varijabla naziv="DomainObject.Predmet.SudioniciListNaziv_1">
      <item>FINA Regionalni centar Zagreb</item>
      <item>ZAŠTITA JANJIK d.o.o.</item>
      <item>Saša Račić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ZAŠTITA JANJIK d.o.o., OIB 98574770095, XIII Vrbik 1,10000 Zagreb</item>
      <item>Saša Račić, OIB 98226488320, Pantovčak 44,10000 Zagreb</item>
    </izvorni_sadrzaj>
    <derivirana_varijabla naziv="DomainObject.Predmet.SudioniciListAdressOIB_1">
      <item>FINA Regionalni centar Zagreb, OIB 85821130368, Trg svibanjskih žrtava 1995. 1,10000 Zagreb</item>
      <item>ZAŠTITA JANJIK d.o.o., OIB 98574770095, XIII Vrbik 1,10000 Zagreb</item>
      <item>Saša Račić, OIB 98226488320, Pantovčak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98574770095</item>
      <item>, OIB 98226488320</item>
    </izvorni_sadrzaj>
    <derivirana_varijabla naziv="DomainObject.Predmet.SudioniciListNazivOIB_1">
      <item>, OIB 85821130368</item>
      <item>, OIB 98574770095</item>
      <item>, OIB 98226488320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638</properties:Words>
  <properties:Characters>3324</properties:Characters>
  <properties:Lines>102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2018-06-06T07:53:00Z</dcterms:created>
  <dc:creator>Korisnik</dc:creator>
  <cp:lastModifiedBy>Draženka Prpić</cp:lastModifiedBy>
  <cp:lastPrinted>2018-06-06T07:54:00Z</cp:lastPrinted>
  <dcterms:modified xmlns:xsi="http://www.w3.org/2001/XMLSchema-instance" xsi:type="dcterms:W3CDTF">2018-06-06T07:54:00Z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-ZAŠTITA JANJIK-St-5172-16.docx)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