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65f6" w14:paraId="17765f6" w:rsidRDefault="00AB4602" w:rsidP="00DD27D3" w:rsidR="00DD27D3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27D3">
        <w:t xml:space="preserve">                                                                                                                                                                   </w:t>
      </w:r>
    </w:p>
    <w:p w:rsidRDefault="00DD27D3" w:rsidP="00DD27D3" w:rsidR="00DD27D3">
      <w:pPr>
        <w:spacing w:after="0"/>
        <w:ind w:firstLine="5245"/>
        <w:jc w:val="right"/>
      </w:pPr>
      <w:r>
        <w:t xml:space="preserve">                       2 St-90/2017-3.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center"/>
      </w:pPr>
      <w:r>
        <w:t>U  I M E   R E P U B L I K E   H R V A T S K E</w:t>
      </w:r>
    </w:p>
    <w:p w:rsidRDefault="00DD27D3" w:rsidP="00DD27D3" w:rsidR="00DD27D3">
      <w:pPr>
        <w:spacing w:after="0"/>
        <w:jc w:val="center"/>
      </w:pPr>
    </w:p>
    <w:p w:rsidRDefault="00DD27D3" w:rsidP="00DD27D3" w:rsidR="00DD27D3">
      <w:pPr>
        <w:spacing w:after="0"/>
        <w:jc w:val="center"/>
      </w:pPr>
      <w:r>
        <w:t xml:space="preserve"> R J E Š E N J E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EKOMODA d.o.o. za trgovinu i usluge, Zagreb, Kutjevačka 3, MBS: 080911927, OIB: 62710681199, dana 17. svibnja 2017. godine  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center"/>
      </w:pPr>
      <w:r>
        <w:t>r i j e š i o   j e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  <w:rPr>
          <w:szCs w:val="20"/>
        </w:rPr>
      </w:pPr>
      <w:r>
        <w:tab/>
        <w:t>I. Otvara se stečajni postupak nad dužnikom EKOMODA d.o.o. za trgovinu i usluge, Zagreb, Kutjevačka 3, MBS: 080911927, OIB: 62710681199.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  <w:r>
        <w:tab/>
        <w:t xml:space="preserve">II. Za stečajnog upravitelja imenuje se DAVID JAKOVLJEVIĆ, Sesvete, </w:t>
      </w:r>
      <w:proofErr w:type="spellStart"/>
      <w:r>
        <w:t>Kašinska</w:t>
      </w:r>
      <w:proofErr w:type="spellEnd"/>
      <w:r>
        <w:t xml:space="preserve"> 7, OIB: 63014812654.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  <w:rPr>
          <w:szCs w:val="20"/>
        </w:rPr>
      </w:pPr>
      <w:r>
        <w:tab/>
        <w:t>III. Zaključuje se stečajni postupak nad dužnikom EKOMODA d.o.o. za trgovinu i usluge, Zagreb, Kutjevačka 3, MBS: 080911927, OIB: 62710681199.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  <w:rPr>
          <w:lang w:val="en-GB"/>
        </w:rPr>
      </w:pPr>
      <w:r>
        <w:tab/>
        <w:t>IV. Stečajni postupak je otvoren i zaključen s danom 17. svibnja 2017. godine u 09,00 sati, kada je ovo rješenje objavljeno na e-oglasnoj ploči ovoga suda.</w:t>
      </w:r>
    </w:p>
    <w:p w:rsidRDefault="00DD27D3" w:rsidP="00DD27D3" w:rsidR="00DD27D3">
      <w:pPr>
        <w:pStyle w:val="Bezproreda"/>
        <w:spacing w:after="0"/>
        <w:jc w:val="both"/>
      </w:pPr>
    </w:p>
    <w:p w:rsidRDefault="00DD27D3" w:rsidP="00DD27D3" w:rsidR="00DD27D3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D27D3" w:rsidP="00DD27D3" w:rsidR="00DD27D3">
      <w:pPr>
        <w:spacing w:after="0"/>
        <w:jc w:val="both"/>
        <w:rPr>
          <w:rFonts w:cs="Times New Roman"/>
        </w:rPr>
      </w:pPr>
    </w:p>
    <w:p w:rsidRDefault="00DD27D3" w:rsidP="00DD27D3" w:rsidR="00DD27D3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center"/>
      </w:pPr>
      <w:r>
        <w:t>Obrazloženje</w:t>
      </w:r>
    </w:p>
    <w:p w:rsidRDefault="00DD27D3" w:rsidP="00DD27D3" w:rsidR="00DD27D3">
      <w:pPr>
        <w:spacing w:after="0"/>
        <w:jc w:val="center"/>
      </w:pPr>
    </w:p>
    <w:p w:rsidRDefault="00DD27D3" w:rsidP="00DD27D3" w:rsidR="00DD27D3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St-90/2017-2,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ind w:firstLine="5245"/>
        <w:jc w:val="right"/>
      </w:pPr>
      <w:r>
        <w:t xml:space="preserve">                       2 St-90/2017-3.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D27D3" w:rsidP="00DD27D3" w:rsidR="00DD27D3">
      <w:pPr>
        <w:pStyle w:val="Bezproreda"/>
        <w:spacing w:after="0"/>
        <w:jc w:val="both"/>
      </w:pPr>
    </w:p>
    <w:p w:rsidRDefault="00DD27D3" w:rsidP="00DD27D3" w:rsidR="00DD27D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D27D3" w:rsidP="00DD27D3" w:rsidR="00DD27D3">
      <w:pPr>
        <w:spacing w:after="0"/>
        <w:ind w:firstLine="851"/>
        <w:jc w:val="both"/>
      </w:pPr>
    </w:p>
    <w:p w:rsidRDefault="00DD27D3" w:rsidP="00DD27D3" w:rsidR="00DD27D3">
      <w:pPr>
        <w:spacing w:after="0"/>
        <w:jc w:val="center"/>
      </w:pPr>
      <w:r>
        <w:t>U Bjelovaru, 17. svibnja 2017. godine.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ind w:firstLine="720" w:left="4320"/>
      </w:pPr>
      <w:r>
        <w:t>SUDSKI SAVJETNIK</w:t>
      </w:r>
    </w:p>
    <w:p w:rsidRDefault="00DD27D3" w:rsidP="00DD27D3" w:rsidR="00DD27D3">
      <w:pPr>
        <w:spacing w:after="0"/>
        <w:ind w:firstLine="4111"/>
      </w:pPr>
      <w:r>
        <w:tab/>
        <w:t xml:space="preserve">     MIROSLAV LOVREKOVIĆ, v.r.</w:t>
      </w:r>
    </w:p>
    <w:p w:rsidRDefault="00DD27D3" w:rsidP="00DD27D3" w:rsidR="00DD27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D27D3" w:rsidP="00DD27D3" w:rsidR="00DD27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D27D3" w:rsidP="00DD27D3" w:rsidR="00DD27D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</w:p>
    <w:p w:rsidRDefault="00DD27D3" w:rsidP="00DD27D3" w:rsidR="00DD27D3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DD27D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09D9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27D3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33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St-90/2017-3</izvorni_sadrzaj>
    <derivirana_varijabla naziv="DomainObject.Oznaka_1">St-90/2017-3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EKOMODA d.o.o. za trgovinu i usluge zastupanog po punomoćniku Mate Uzsak; Tamas Jakapovics</izvorni_sadrzaj>
    <derivirana_varijabla naziv="DomainObject.Predmet.ProtustrankaFormated_1">  EKOMODA d.o.o. za trgovinu i usluge zastupanog po punomoćniku Mate Uzsak; Tamas Jakapovics</derivirana_varijabla>
  </DomainObject.Predmet.ProtustrankaFormated>
  <DomainObject.Predmet.ProtustrankaFormatedOIB>
    <izvorni_sadrzaj>  EKOMODA d.o.o. za trgovinu i usluge, OIB 62710681199 zastupanog po punomoćniku Mate Uzsak; Tamas Jakapovics</izvorni_sadrzaj>
    <derivirana_varijabla naziv="DomainObject.Predmet.ProtustrankaFormatedOIB_1">  EKOMODA d.o.o. za trgovinu i usluge, OIB 62710681199 zastupanog po punomoćniku Mate Uzsak; Tamas Jakapovics</derivirana_varijabla>
  </DomainObject.Predmet.ProtustrankaFormatedOIB>
  <DomainObject.Predmet.ProtustrankaFormatedWithAdress>
    <izvorni_sadrzaj> EKOMODA d.o.o. za trgovinu i usluge, Kutjevačka 3, 10000 Zagreb zastupanog po punomoćniku Mate Uzsak; Tamas Jakapovics</izvorni_sadrzaj>
    <derivirana_varijabla naziv="DomainObject.Predmet.ProtustrankaFormatedWithAdress_1"> EKOMODA d.o.o. za trgovinu i usluge, Kutjevačka 3, 10000 Zagreb zastupanog po punomoćniku Mate Uzsak; Tamas Jakapovics</derivirana_varijabla>
  </DomainObject.Predmet.ProtustrankaFormatedWithAdress>
  <DomainObject.Predmet.ProtustrankaFormatedWithAdressOIB>
    <izvorni_sadrzaj> EKOMODA d.o.o. za trgovinu i usluge, OIB 62710681199, Kutjevačka 3, 10000 Zagreb zastupanog po punomoćniku Mate Uzsak; Tamas Jakapovics</izvorni_sadrzaj>
    <derivirana_varijabla naziv="DomainObject.Predmet.ProtustrankaFormatedWithAdressOIB_1"> EKOMODA d.o.o. za trgovinu i usluge, OIB 62710681199, Kutjevačka 3, 10000 Zagreb zastupanog po punomoćniku Mate Uzsak; Tamas Jakapovics</derivirana_varijabla>
  </DomainObject.Predmet.ProtustrankaFormatedWithAdressOIB>
  <DomainObject.Predmet.ProtustrankaWithAdress>
    <izvorni_sadrzaj>EKOMODA d.o.o. za trgovinu i usluge Kutjevačka 3, 10000 Zagreb</izvorni_sadrzaj>
    <derivirana_varijabla naziv="DomainObject.Predmet.ProtustrankaWithAdress_1">EKOMODA d.o.o. za trgovinu i usluge Kutjevačka 3, 10000 Zagreb</derivirana_varijabla>
  </DomainObject.Predmet.ProtustrankaWithAdress>
  <DomainObject.Predmet.ProtustrankaWithAdressOIB>
    <izvorni_sadrzaj>EKOMODA d.o.o. za trgovinu i usluge, OIB 62710681199, Kutjevačka 3, 10000 Zagreb</izvorni_sadrzaj>
    <derivirana_varijabla naziv="DomainObject.Predmet.ProtustrankaWithAdressOIB_1">EKOMODA d.o.o. za trgovinu i usluge, OIB 62710681199, Kutjevačka 3, 10000 Zagreb</derivirana_varijabla>
  </DomainObject.Predmet.ProtustrankaWithAdressOIB>
  <DomainObject.Predmet.ProtustrankaNazivFormated>
    <izvorni_sadrzaj>EKOMODA d.o.o. za trgovinu i usluge</izvorni_sadrzaj>
    <derivirana_varijabla naziv="DomainObject.Predmet.ProtustrankaNazivFormated_1">EKOMODA d.o.o. za trgovinu i usluge</derivirana_varijabla>
  </DomainObject.Predmet.ProtustrankaNazivFormated>
  <DomainObject.Predmet.ProtustrankaNazivFormatedOIB>
    <izvorni_sadrzaj>EKOMODA d.o.o. za trgovinu i usluge, OIB 62710681199</izvorni_sadrzaj>
    <derivirana_varijabla naziv="DomainObject.Predmet.ProtustrankaNazivFormatedOIB_1">EKOMODA d.o.o. za trgovinu i usluge, OIB 62710681199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EKOMODA d.o.o. za trgovinu i usluge zastupanog po punomoćniku Mate Uzsak; Tamas Jakapovics</item>
    </izvorni_sadrzaj>
    <derivirana_varijabla naziv="DomainObject.Predmet.ProtuStrankaListFormated_1">
      <item>EKOMODA d.o.o. za trgovinu i usluge zastupanog po punomoćniku Mate Uzsak; Tamas Jakapovics</item>
    </derivirana_varijabla>
  </DomainObject.Predmet.ProtuStrankaListFormated>
  <DomainObject.Predmet.ProtuStrankaListFormatedOIB>
    <izvorni_sadrzaj>
      <item>EKOMODA d.o.o. za trgovinu i usluge, OIB 62710681199 zastupanog po punomoćniku Mate Uzsak; Tamas Jakapovics</item>
    </izvorni_sadrzaj>
    <derivirana_varijabla naziv="DomainObject.Predmet.ProtuStrankaListFormatedOIB_1">
      <item>EKOMODA d.o.o. za trgovinu i usluge, OIB 62710681199 zastupanog po punomoćniku Mate Uzsak; Tamas Jakapovics</item>
    </derivirana_varijabla>
  </DomainObject.Predmet.ProtuStrankaListFormatedOIB>
  <DomainObject.Predmet.ProtuStrankaListFormatedWithAdress>
    <izvorni_sadrzaj>
      <item>EKOMODA d.o.o. za trgovinu i usluge, Kutjevačka 3, 10000 Zagreb zastupanog po punomoćniku Mate Uzsak; Tamas Jakapovics</item>
    </izvorni_sadrzaj>
    <derivirana_varijabla naziv="DomainObject.Predmet.ProtuStrankaListFormatedWithAdress_1">
      <item>EKOMODA d.o.o. za trgovinu i usluge, Kutjevačka 3, 10000 Zagreb zastupanog po punomoćniku Mate Uzsak; Tamas Jakapovics</item>
    </derivirana_varijabla>
  </DomainObject.Predmet.ProtuStrankaListFormatedWithAdress>
  <DomainObject.Predmet.ProtuStrankaListFormatedWithAdressOIB>
    <izvorni_sadrzaj>
      <item>EKOMODA d.o.o. za trgovinu i usluge, OIB 62710681199, Kutjevačka 3, 10000 Zagreb zastupanog po punomoćniku Mate Uzsak; Tamas Jakapovics</item>
    </izvorni_sadrzaj>
    <derivirana_varijabla naziv="DomainObject.Predmet.ProtuStrankaListFormatedWithAdressOIB_1">
      <item>EKOMODA d.o.o. za trgovinu i usluge, OIB 62710681199, Kutjevačka 3, 10000 Zagreb zastupanog po punomoćniku Mate Uzsak; Tamas Jakapovics</item>
    </derivirana_varijabla>
  </DomainObject.Predmet.ProtuStrankaListFormatedWithAdressOIB>
  <DomainObject.Predmet.ProtuStrankaListNazivFormated>
    <izvorni_sadrzaj>
      <item>EKOMODA d.o.o. za trgovinu i usluge</item>
    </izvorni_sadrzaj>
    <derivirana_varijabla naziv="DomainObject.Predmet.ProtuStrankaListNazivFormated_1">
      <item>EKOMODA d.o.o. za trgovinu i usluge</item>
    </derivirana_varijabla>
  </DomainObject.Predmet.ProtuStrankaListNazivFormated>
  <DomainObject.Predmet.ProtuStrankaListNazivFormatedOIB>
    <izvorni_sadrzaj>
      <item>EKOMODA d.o.o. za trgovinu i usluge, OIB 62710681199</item>
    </izvorni_sadrzaj>
    <derivirana_varijabla naziv="DomainObject.Predmet.ProtuStrankaListNazivFormatedOIB_1">
      <item>EKOMODA d.o.o. za trgovinu i usluge, OIB 62710681199</item>
    </derivirana_varijabla>
  </DomainObject.Predmet.ProtuStrankaListNazivFormatedOIB>
  <DomainObject.Predmet.OstaliListFormated>
    <izvorni_sadrzaj>
      <item>Mate Uzsak punomoćnik sudionika u postupku EKOMODA d.o.o. za trgovinu i usluge</item>
      <item>Tamas Jakapovics punomoćnik sudionika u postupku EKOMODA d.o.o. za trgovinu i usluge</item>
    </izvorni_sadrzaj>
    <derivirana_varijabla naziv="DomainObject.Predmet.OstaliListFormated_1">
      <item>Mate Uzsak punomoćnik sudionika u postupku EKOMODA d.o.o. za trgovinu i usluge</item>
      <item>Tamas Jakapovics punomoćnik sudionika u postupku EKOMODA d.o.o. za trgovinu i usluge</item>
    </derivirana_varijabla>
  </DomainObject.Predmet.OstaliListFormated>
  <DomainObject.Predmet.OstaliListFormatedOIB>
    <izvorni_sadrzaj>
      <item>Mate Uzsak, OIB 02469215992 punomoćnik sudionika u postupku EKOMODA d.o.o. za trgovinu i usluge</item>
      <item>Tamas Jakapovics, OIB 53333782781 punomoćnik sudionika u postupku EKOMODA d.o.o. za trgovinu i usluge</item>
    </izvorni_sadrzaj>
    <derivirana_varijabla naziv="DomainObject.Predmet.OstaliListFormatedOIB_1">
      <item>Mate Uzsak, OIB 02469215992 punomoćnik sudionika u postupku EKOMODA d.o.o. za trgovinu i usluge</item>
      <item>Tamas Jakapovics, OIB 53333782781 punomoćnik sudionika u postupku EKOMODA d.o.o. za trgovinu i usluge</item>
    </derivirana_varijabla>
  </DomainObject.Predmet.OstaliListFormatedOIB>
  <DomainObject.Predmet.OstaliListFormatedWithAdress>
    <izvorni_sadrzaj>
      <item>Mate Uzsak, Kisszkoko Dulo 22/A, Pecsuh punomoćnik sudionika u postupku EKOMODA d.o.o. za trgovinu i usluge</item>
      <item>Tamas Jakapovics, Rakoczi ut. 6, fsz. 2 a., Pecs punomoćnik sudionika u postupku EKOMODA d.o.o. za trgovinu i usluge</item>
    </izvorni_sadrzaj>
    <derivirana_varijabla naziv="DomainObject.Predmet.OstaliListFormatedWithAdress_1">
      <item>Mate Uzsak, Kisszkoko Dulo 22/A, Pecsuh punomoćnik sudionika u postupku EKOMODA d.o.o. za trgovinu i usluge</item>
      <item>Tamas Jakapovics, Rakoczi ut. 6, fsz. 2 a., Pecs punomoćnik sudionika u postupku EKOMODA d.o.o. za trgovinu i usluge</item>
    </derivirana_varijabla>
  </DomainObject.Predmet.OstaliListFormatedWithAdress>
  <DomainObject.Predmet.OstaliListFormatedWithAdressOIB>
    <izvorni_sadrzaj>
      <item>Mate Uzsak, OIB 02469215992, Kisszkoko Dulo 22/A, Pecsuh punomoćnik sudionika u postupku EKOMODA d.o.o. za trgovinu i usluge</item>
      <item>Tamas Jakapovics, OIB 53333782781, Rakoczi ut. 6, fsz. 2 a., Pecs punomoćnik sudionika u postupku EKOMODA d.o.o. za trgovinu i usluge</item>
    </izvorni_sadrzaj>
    <derivirana_varijabla naziv="DomainObject.Predmet.OstaliListFormatedWithAdressOIB_1">
      <item>Mate Uzsak, OIB 02469215992, Kisszkoko Dulo 22/A, Pecsuh punomoćnik sudionika u postupku EKOMODA d.o.o. za trgovinu i usluge</item>
      <item>Tamas Jakapovics, OIB 53333782781, Rakoczi ut. 6, fsz. 2 a., Pecs punomoćnik sudionika u postupku EKOMODA d.o.o. za trgovinu i usluge</item>
    </derivirana_varijabla>
  </DomainObject.Predmet.OstaliListFormatedWithAdressOIB>
  <DomainObject.Predmet.OstaliListNazivFormated>
    <izvorni_sadrzaj>
      <item>Mate Uzsak</item>
      <item>Tamas Jakapovics</item>
    </izvorni_sadrzaj>
    <derivirana_varijabla naziv="DomainObject.Predmet.OstaliListNazivFormated_1">
      <item>Mate Uzsak</item>
      <item>Tamas Jakapovics</item>
    </derivirana_varijabla>
  </DomainObject.Predmet.OstaliListNazivFormated>
  <DomainObject.Predmet.OstaliListNazivFormatedOIB>
    <izvorni_sadrzaj>
      <item>Mate Uzsak, OIB 02469215992</item>
      <item>Tamas Jakapovics, OIB 53333782781</item>
    </izvorni_sadrzaj>
    <derivirana_varijabla naziv="DomainObject.Predmet.OstaliListNazivFormatedOIB_1">
      <item>Mate Uzsak, OIB 02469215992</item>
      <item>Tamas Jakapovics, OIB 53333782781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St-90/2017-3</izvorni_sadrzaj>
    <derivirana_varijabla naziv="DomainObject.PoslovniBrojDokumenta_1">St-90/2017-3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EKOMODA d.o.o. za trgovinu i usluge</izvorni_sadrzaj>
    <derivirana_varijabla naziv="DomainObject.Predmet.ProtustrankaIDrugi_1">EKOMODA 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EKOMODA d.o.o. za trgovinu i usluge, OIB 62710681199, Kutjevačka 3, 10000 Zagreb</izvorni_sadrzaj>
    <derivirana_varijabla naziv="DomainObject.Predmet.ProtustrankaIDrugiAdressOIB_1">EKOMODA d.o.o. za trgovinu i usluge, OIB 62710681199,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EKOMODA d.o.o. za trgovinu i usluge</item>
      <item>FINA Regionalni centar Zagreb, Podružnica Zagreb</item>
      <item>Mate Uzsak</item>
      <item>Tamas Jakapovics</item>
    </izvorni_sadrzaj>
    <derivirana_varijabla naziv="DomainObject.Predmet.SudioniciListNaziv_1">
      <item>EKOMODA d.o.o. za trgovinu i usluge</item>
      <item>FINA Regionalni centar Zagreb, Podružnica Zagreb</item>
      <item>Mate Uzsak</item>
      <item>Tamas Jakapovics</item>
    </derivirana_varijabla>
  </DomainObject.Predmet.SudioniciListNaziv>
  <DomainObject.Predmet.SudioniciListAdressOIB>
    <izvorni_sadrzaj>
      <item>EKOMODA d.o.o. za trgovinu i usluge, OIB 62710681199, Kutjevačka 3,10000 Zagreb</item>
      <item>FINA Regionalni centar Zagreb, Podružnica Zagreb, OIB 85821130368, Trg svibanjskih žrtava 1995. br. 1,10000 Zagreb</item>
      <item>Mate Uzsak, OIB 02469215992, Kisszkoko Dulo 22/A,Pecsuh</item>
      <item>Tamas Jakapovics, OIB 53333782781, Rakoczi ut. 6, fsz. 2 a.,Pecs</item>
    </izvorni_sadrzaj>
    <derivirana_varijabla naziv="DomainObject.Predmet.SudioniciListAdressOIB_1">
      <item>EKOMODA d.o.o. za trgovinu i usluge, OIB 62710681199, Kutjevačka 3,10000 Zagreb</item>
      <item>FINA Regionalni centar Zagreb, Podružnica Zagreb, OIB 85821130368, Trg svibanjskih žrtava 1995. br. 1,10000 Zagreb</item>
      <item>Mate Uzsak, OIB 02469215992, Kisszkoko Dulo 22/A,Pecsuh</item>
      <item>Tamas Jakapovics, OIB 53333782781, Rakoczi ut. 6, fsz. 2 a.,Pecs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B07AA6-E36E-4B3D-96DC-AA685F6E6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3426</properties:Characters>
  <properties:Lines>94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2017-05-17T06:31:00Z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