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5752" w14:paraId="c565752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97140E">
        <w:t>1697/17-</w:t>
      </w:r>
      <w:proofErr w:type="spellStart"/>
      <w:r w:rsidR="0097140E">
        <w:t>17</w:t>
      </w:r>
      <w:proofErr w:type="spellEnd"/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r w:rsidR="0097140E">
        <w:rPr>
          <w:b/>
        </w:rPr>
        <w:t>R&amp;F COMPANY d.o.o. za tiskarsku djelatnost i zapošljavanje, Našice, Trg dr. Franje Tuđmana 3, MBS: 050009272, OIB: 80053954954</w:t>
      </w:r>
      <w:r>
        <w:t xml:space="preserve">, dana </w:t>
      </w:r>
      <w:r w:rsidR="0097140E">
        <w:t xml:space="preserve">19. </w:t>
      </w:r>
      <w:r w:rsidR="00C407CD">
        <w:t>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97140E">
        <w:t>KarolinI</w:t>
      </w:r>
      <w:proofErr w:type="spellEnd"/>
      <w:r w:rsidR="0097140E">
        <w:t xml:space="preserve"> Mandić, </w:t>
      </w:r>
      <w:proofErr w:type="spellStart"/>
      <w:r w:rsidR="0097140E">
        <w:t>Velimirovac</w:t>
      </w:r>
      <w:proofErr w:type="spellEnd"/>
      <w:r w:rsidR="0097140E">
        <w:t>, Alojzija Stepinca 86, OIB 01405643996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97140E">
        <w:rPr>
          <w:b/>
        </w:rPr>
        <w:t>1697-17,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97140E">
        <w:t xml:space="preserve">Karolina Mandić, </w:t>
      </w:r>
      <w:proofErr w:type="spellStart"/>
      <w:r w:rsidR="0097140E">
        <w:t>Velimirovac</w:t>
      </w:r>
      <w:proofErr w:type="spellEnd"/>
      <w:r w:rsidR="0097140E">
        <w:t>, Alojzija Stepinca 86, OIB 01405643996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97140E">
        <w:rPr>
          <w:b/>
        </w:rPr>
        <w:t>1697-17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97140E">
        <w:t>KarolinI</w:t>
      </w:r>
      <w:proofErr w:type="spellEnd"/>
      <w:r w:rsidR="0097140E">
        <w:t xml:space="preserve"> Mandić, </w:t>
      </w:r>
      <w:proofErr w:type="spellStart"/>
      <w:r w:rsidR="0097140E">
        <w:t>Velimirovac</w:t>
      </w:r>
      <w:proofErr w:type="spellEnd"/>
      <w:r w:rsidR="0097140E">
        <w:t>, Alojzija Stepinca 86, OIB 01405643996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97140E">
        <w:t xml:space="preserve">Karolina Mandić, </w:t>
      </w:r>
      <w:proofErr w:type="spellStart"/>
      <w:r w:rsidR="0097140E">
        <w:t>Velimirovac</w:t>
      </w:r>
      <w:proofErr w:type="spellEnd"/>
      <w:r w:rsidR="0097140E">
        <w:t>, Alojzija Stepinca 86, OIB 01405643996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97140E" w:rsidP="0097140E" w:rsidR="0097140E">
      <w:pPr>
        <w:jc w:val="right"/>
      </w:pPr>
      <w:r>
        <w:t>Broj: 6 St-1697/17-</w:t>
      </w:r>
      <w:proofErr w:type="spellStart"/>
      <w:r>
        <w:t>17</w:t>
      </w:r>
      <w:proofErr w:type="spellEnd"/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30393">
        <w:t>Osijek</w:t>
      </w:r>
      <w:r>
        <w:t xml:space="preserve"> </w:t>
      </w:r>
      <w:r>
        <w:rPr>
          <w:bCs/>
        </w:rPr>
        <w:t xml:space="preserve">je dana </w:t>
      </w:r>
      <w:r w:rsidR="0097140E">
        <w:rPr>
          <w:bCs/>
        </w:rPr>
        <w:t>28. srpnja</w:t>
      </w:r>
      <w:r w:rsidR="00554C9E">
        <w:rPr>
          <w:bCs/>
        </w:rPr>
        <w:t xml:space="preserve"> 2017.</w:t>
      </w:r>
      <w:r w:rsidR="0053039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97140E">
        <w:rPr>
          <w:b/>
        </w:rPr>
        <w:t>R&amp;F COMPANY d.o.o. za tiskarsku djelatnost i zapošljavanje, Našice, Trg dr. Franje Tuđmana 3, MBS: 050009272, OIB: 80053954954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97140E">
        <w:rPr>
          <w:b/>
        </w:rPr>
        <w:t>10. srpnja</w:t>
      </w:r>
      <w:r w:rsidR="00554C9E">
        <w:rPr>
          <w:b/>
        </w:rPr>
        <w:t xml:space="preserve"> 2017.</w:t>
      </w:r>
      <w:r w:rsidR="000E7B3D">
        <w:rPr>
          <w:b/>
        </w:rPr>
        <w:t xml:space="preserve">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97140E">
        <w:rPr>
          <w:b/>
        </w:rPr>
        <w:t>28. srpnja</w:t>
      </w:r>
      <w:r w:rsidR="00554C9E">
        <w:rPr>
          <w:b/>
        </w:rPr>
        <w:t xml:space="preserve">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97140E">
        <w:t>1697/17-16 od 19. lipnja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97140E">
        <w:t xml:space="preserve">Ivana </w:t>
      </w:r>
      <w:proofErr w:type="spellStart"/>
      <w:r w:rsidR="0097140E">
        <w:t>Kalkan</w:t>
      </w:r>
      <w:proofErr w:type="spellEnd"/>
      <w:r w:rsidR="0097140E">
        <w:t xml:space="preserve">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97140E">
        <w:rPr>
          <w:b/>
        </w:rPr>
        <w:t>10. srpnja</w:t>
      </w:r>
      <w:r w:rsidR="00554C9E">
        <w:rPr>
          <w:b/>
        </w:rPr>
        <w:t xml:space="preserve"> 2017. g.</w:t>
      </w:r>
      <w:r w:rsidR="00554C9E">
        <w:t xml:space="preserve">  </w:t>
      </w:r>
      <w:r w:rsidR="00FC6F35">
        <w:t xml:space="preserve">te uvidom u prijedlog vjerovnika RH MF Porezne uprave za otvaranje stečajnog postupka od </w:t>
      </w:r>
      <w:r w:rsidR="0097140E">
        <w:rPr>
          <w:b/>
        </w:rPr>
        <w:t>28. srpnja</w:t>
      </w:r>
      <w:r w:rsidR="00554C9E">
        <w:rPr>
          <w:b/>
        </w:rPr>
        <w:t xml:space="preserve"> 2017</w:t>
      </w:r>
      <w:r w:rsidR="00530393">
        <w:rPr>
          <w:b/>
        </w:rPr>
        <w:t>.</w:t>
      </w:r>
      <w:r w:rsidR="000E7B3D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97140E">
        <w:t>15.693,73</w:t>
      </w:r>
      <w:r w:rsidR="00FC6F35">
        <w:t xml:space="preserve"> kn odnosno prema RH MF Poreznoj upravi </w:t>
      </w:r>
      <w:r w:rsidR="0097140E">
        <w:t>14.144,28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97140E">
        <w:rPr>
          <w:b/>
        </w:rPr>
        <w:t>10. srpnja</w:t>
      </w:r>
      <w:r w:rsidR="00554C9E">
        <w:rPr>
          <w:b/>
        </w:rPr>
        <w:t xml:space="preserve"> 2017. g.</w:t>
      </w:r>
      <w:r w:rsidR="00554C9E">
        <w:t xml:space="preserve">  </w:t>
      </w:r>
      <w:r w:rsidR="00065E57">
        <w:t xml:space="preserve">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97140E" w:rsidP="0097140E" w:rsidR="0097140E">
      <w:pPr>
        <w:jc w:val="right"/>
      </w:pPr>
      <w:r>
        <w:t>Broj: 6 St-1697/17-</w:t>
      </w:r>
      <w:proofErr w:type="spellStart"/>
      <w:r>
        <w:t>17</w:t>
      </w:r>
      <w:proofErr w:type="spellEnd"/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97140E">
        <w:t>19</w:t>
      </w:r>
      <w:r w:rsidR="00C407CD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54C9E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97140E">
        <w:t xml:space="preserve">Karolina Mandić, </w:t>
      </w:r>
      <w:proofErr w:type="spellStart"/>
      <w:r w:rsidR="0097140E">
        <w:t>Velimirovac</w:t>
      </w:r>
      <w:proofErr w:type="spellEnd"/>
      <w:r w:rsidR="0097140E">
        <w:t>, Alojzija Stepinca 86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7140E" w:rsidP="00B97155" w:rsidR="002E5413">
      <w:pPr>
        <w:numPr>
          <w:ilvl w:val="0"/>
          <w:numId w:val="13"/>
        </w:numPr>
      </w:pPr>
      <w:r>
        <w:t>R-12.9.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97140E" w:rsidR="00E75FA5" w:rsidRPr="00EF33B5">
      <w:pPr>
        <w:ind w:firstLine="708"/>
      </w:pP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3F6" w:rsidP="00C06AA6" w:rsidR="002503F6">
      <w:r>
        <w:separator/>
      </w:r>
    </w:p>
  </w:endnote>
  <w:endnote w:id="0" w:type="continuationSeparator">
    <w:p w:rsidRDefault="002503F6" w:rsidP="00C06AA6" w:rsidR="00250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3F6" w:rsidP="00C06AA6" w:rsidR="002503F6">
      <w:r>
        <w:separator/>
      </w:r>
    </w:p>
  </w:footnote>
  <w:footnote w:id="0" w:type="continuationSeparator">
    <w:p w:rsidRDefault="002503F6" w:rsidP="00C06AA6" w:rsidR="00250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031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03F6"/>
    <w:rsid w:val="00252153"/>
    <w:rsid w:val="002614FD"/>
    <w:rsid w:val="00267D26"/>
    <w:rsid w:val="0029031B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4C9E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E38F4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140E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2B7D"/>
    <w:rsid w:val="00AD6EE6"/>
    <w:rsid w:val="00AE7F6B"/>
    <w:rsid w:val="00AF2DA3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07CD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A7B15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3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0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3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3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0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3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St-1697/2017</izvorni_sadrzaj>
    <derivirana_varijabla naziv="DomainObject.Predmet.OznakaBroj_1">St-1697/2017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R&amp;F COMPANY d. o. o. za tiskarsku djelatnost i zapošljavanje invalida</item>
      <item>RH MINISTARSTVO FINANCIJA</item>
    </izvorni_sadrzaj>
    <derivirana_varijabla naziv="DomainObject.Predmet.SudioniciListNaziv_1">
      <item>R&amp;F COMPANY d. o. o. za tiskarsku djelatnost i zapošljavanje invalida</item>
      <item>RH MINISTARSTVO FINANCIJA</item>
    </derivirana_varijabla>
  </DomainObject.Predmet.SudioniciListNaziv>
  <DomainObject.Predmet.SudioniciListAdressOIB>
    <izvorni_sadrzaj>
      <item>R&amp;F COMPANY d. o. o. za tiskarsku djelatnost i zapošljavanje invalida, OIB 80053954954, Trg dr. Franje Tuđmana 3,31500 Našice</item>
      <item>RH MINISTARSTVO FINANCIJA, OIB 18683136487</item>
    </izvorni_sadrzaj>
    <derivirana_varijabla naziv="DomainObject.Predmet.SudioniciListAdressOIB_1">
      <item>R&amp;F COMPANY d. o. o. za tiskarsku djelatnost i zapošljavanje invalida, OIB 80053954954, Trg dr. Franje Tuđmana 3,31500 Našice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80053954954</item>
      <item>, OIB 18683136487</item>
    </izvorni_sadrzaj>
    <derivirana_varijabla naziv="DomainObject.Predmet.SudioniciListNazivOIB_1">
      <item>, OIB 80053954954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67E3D-9247-41F5-A178-3E3BE3165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944</properties:Words>
  <properties:Characters>4998</properties:Characters>
  <properties:Lines>158</properties:Lines>
  <properties:Paragraphs>36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2018-06-19T08:54:00Z</cp:lastPrinted>
  <dcterms:modified xmlns:xsi="http://www.w3.org/2001/XMLSchema-instance" xsi:type="dcterms:W3CDTF">2018-06-19T08:55:00Z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