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40d5" w14:paraId="9e440d5" w:rsidRDefault="00532B71" w:rsidP="0086691F" w:rsidR="00532B71" w:rsidRPr="004A3B72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6E31A9" w:rsidP="006E31A9" w:rsidR="006E31A9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6E31A9" w:rsidP="006E31A9" w:rsidR="006E31A9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E31A9" w:rsidP="006E31A9" w:rsidR="006E31A9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31A9" w:rsidP="006E31A9" w:rsidR="006E31A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E31A9" w:rsidP="006E31A9" w:rsidR="006E31A9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E31A9" w:rsidP="006E31A9" w:rsidR="006E31A9" w:rsidRPr="004A3B72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4A3B72" w:rsidP="00997BA9" w:rsidR="00532B71" w:rsidRPr="004A3B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A3B72">
        <w:rPr>
          <w:rFonts w:hAnsi="Times New Roman" w:ascii="Times New Roman"/>
          <w:sz w:val="22"/>
          <w:szCs w:val="22"/>
        </w:rPr>
        <w:t>FARNAN DOWLING d.o.o., 20000 Dubrovnik, Iva Vojnovića 31</w:t>
      </w:r>
      <w:r w:rsidR="00FD29D9">
        <w:rPr>
          <w:rFonts w:hAnsi="Times New Roman" w:ascii="Times New Roman"/>
          <w:sz w:val="22"/>
          <w:szCs w:val="22"/>
        </w:rPr>
        <w:t>/</w:t>
      </w:r>
      <w:r w:rsidRPr="004A3B72">
        <w:rPr>
          <w:rFonts w:hAnsi="Times New Roman" w:ascii="Times New Roman"/>
          <w:sz w:val="22"/>
          <w:szCs w:val="22"/>
        </w:rPr>
        <w:t>A</w:t>
      </w:r>
      <w:r w:rsidR="002E46D4" w:rsidRPr="004A3B72">
        <w:rPr>
          <w:rFonts w:hAnsi="Times New Roman" w:ascii="Times New Roman"/>
          <w:sz w:val="22"/>
          <w:szCs w:val="22"/>
        </w:rPr>
        <w:t xml:space="preserve">, </w:t>
      </w:r>
      <w:r w:rsidR="00B4799F" w:rsidRPr="004A3B72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Pr="004A3B72">
        <w:rPr>
          <w:rFonts w:hAnsi="Times New Roman" w:ascii="Times New Roman"/>
          <w:sz w:val="22"/>
          <w:szCs w:val="22"/>
        </w:rPr>
        <w:t>56174559555</w:t>
      </w:r>
      <w:r w:rsidR="00B4799F" w:rsidRPr="004A3B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4A3B7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4A3B72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4A3B72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4A3B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4A3B7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A3B72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4A3B72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32DDA" w:rsidP="00997BA9" w:rsidR="00132DDA" w:rsidRPr="004A3B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EE69E5" w:rsidR="00EE69E5" w:rsidRPr="004A3B7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4A3B72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4A3B72">
        <w:rPr>
          <w:rFonts w:hAnsi="Times New Roman" w:ascii="Times New Roman"/>
          <w:sz w:val="22"/>
          <w:szCs w:val="22"/>
        </w:rPr>
        <w:t xml:space="preserve"> </w:t>
      </w:r>
      <w:r w:rsidR="004A3B72" w:rsidRPr="004A3B72">
        <w:rPr>
          <w:rFonts w:hAnsi="Times New Roman" w:ascii="Times New Roman"/>
          <w:sz w:val="22"/>
          <w:szCs w:val="22"/>
        </w:rPr>
        <w:t>FARNAN DOWLING d.o.o., 20000 Dubrovnik, Iva Vojnovića 31</w:t>
      </w:r>
      <w:r w:rsidR="00FD29D9">
        <w:rPr>
          <w:rFonts w:hAnsi="Times New Roman" w:ascii="Times New Roman"/>
          <w:sz w:val="22"/>
          <w:szCs w:val="22"/>
        </w:rPr>
        <w:t>/</w:t>
      </w:r>
      <w:r w:rsidR="004A3B72" w:rsidRPr="004A3B72">
        <w:rPr>
          <w:rFonts w:hAnsi="Times New Roman" w:ascii="Times New Roman"/>
          <w:sz w:val="22"/>
          <w:szCs w:val="22"/>
        </w:rPr>
        <w:t>A, OIB: 56174559555</w:t>
      </w:r>
      <w:r w:rsidR="00A358AD" w:rsidRPr="004A3B72">
        <w:rPr>
          <w:rFonts w:hAnsi="Times New Roman" w:ascii="Times New Roman"/>
          <w:sz w:val="22"/>
          <w:szCs w:val="22"/>
        </w:rPr>
        <w:t xml:space="preserve">, </w:t>
      </w:r>
      <w:r w:rsidR="00FD29D9" w:rsidRPr="008531E2">
        <w:rPr>
          <w:rFonts w:hAnsi="Times New Roman" w:ascii="Times New Roman"/>
          <w:sz w:val="22"/>
          <w:szCs w:val="22"/>
        </w:rPr>
        <w:t>dana</w:t>
      </w:r>
      <w:r w:rsidR="00FD29D9">
        <w:rPr>
          <w:rFonts w:hAnsi="Times New Roman" w:ascii="Times New Roman"/>
          <w:sz w:val="22"/>
          <w:szCs w:val="22"/>
        </w:rPr>
        <w:t xml:space="preserve"> 29</w:t>
      </w:r>
      <w:r w:rsidR="00FD29D9" w:rsidRPr="008531E2">
        <w:rPr>
          <w:rFonts w:hAnsi="Times New Roman" w:ascii="Times New Roman"/>
          <w:sz w:val="22"/>
          <w:szCs w:val="22"/>
        </w:rPr>
        <w:t>.</w:t>
      </w:r>
      <w:r w:rsidR="00FD29D9">
        <w:rPr>
          <w:rFonts w:hAnsi="Times New Roman" w:ascii="Times New Roman"/>
          <w:sz w:val="22"/>
          <w:szCs w:val="22"/>
        </w:rPr>
        <w:t xml:space="preserve"> </w:t>
      </w:r>
      <w:r w:rsidR="00FD29D9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1F77FE">
        <w:rPr>
          <w:rFonts w:hAnsi="Times New Roman" w:ascii="Times New Roman"/>
          <w:sz w:val="22"/>
          <w:szCs w:val="22"/>
        </w:rPr>
        <w:t>12,3</w:t>
      </w:r>
      <w:r w:rsidR="00FD29D9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A871FF" w:rsidR="00B2463B" w:rsidRPr="004A3B72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0A5EE8" w:rsidR="00EE69E5" w:rsidRPr="000A5EE8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4A3B72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4A3B72">
        <w:rPr>
          <w:rFonts w:hAnsi="Times New Roman" w:ascii="Times New Roman"/>
          <w:sz w:val="22"/>
          <w:szCs w:val="22"/>
        </w:rPr>
        <w:t xml:space="preserve"> </w:t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453EEE" w:rsidRPr="004A3B72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 w:rsidRPr="006137A8">
        <w:rPr>
          <w:rFonts w:hAnsi="Times New Roman" w:ascii="Times New Roman"/>
          <w:sz w:val="22"/>
          <w:szCs w:val="22"/>
        </w:rPr>
        <w:softHyphen/>
      </w:r>
      <w:r w:rsidR="000A5EE8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EE69E5" w:rsidP="00EE69E5" w:rsidR="00EE69E5" w:rsidRPr="004A3B7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4A3B7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4A3B7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4A3B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A3B72" w:rsidRPr="004A3B72">
        <w:rPr>
          <w:rFonts w:hAnsi="Times New Roman" w:ascii="Times New Roman"/>
          <w:sz w:val="22"/>
          <w:szCs w:val="22"/>
        </w:rPr>
        <w:t>FARNAN DOWLING d.o.o., 20000 Dubrovnik, Iva Vojnovića 31</w:t>
      </w:r>
      <w:r w:rsidR="00FD29D9">
        <w:rPr>
          <w:rFonts w:hAnsi="Times New Roman" w:ascii="Times New Roman"/>
          <w:sz w:val="22"/>
          <w:szCs w:val="22"/>
        </w:rPr>
        <w:t>/</w:t>
      </w:r>
      <w:r w:rsidR="004A3B72" w:rsidRPr="004A3B72">
        <w:rPr>
          <w:rFonts w:hAnsi="Times New Roman" w:ascii="Times New Roman"/>
          <w:sz w:val="22"/>
          <w:szCs w:val="22"/>
        </w:rPr>
        <w:t xml:space="preserve">A, </w:t>
      </w:r>
      <w:r w:rsidR="004A3B72" w:rsidRPr="004A3B72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4A3B72" w:rsidRPr="004A3B72">
        <w:rPr>
          <w:rFonts w:hAnsi="Times New Roman" w:ascii="Times New Roman"/>
          <w:sz w:val="22"/>
          <w:szCs w:val="22"/>
        </w:rPr>
        <w:t>56174559555</w:t>
      </w:r>
      <w:r w:rsidR="00322EFB" w:rsidRPr="004A3B72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4A3B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D29D9" w:rsidP="00EE69E5" w:rsidR="00EE69E5" w:rsidRPr="004A3B7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4A3B72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4A3B72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4A3B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4A3B72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4A3B72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4A3B72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2DDA" w:rsidP="00EE69E5" w:rsidR="00132D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D29D9" w:rsidP="00EE69E5" w:rsidR="00FD29D9" w:rsidRPr="004A3B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4A3B7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A3B7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2DDA" w:rsidR="00132D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D29D9" w:rsidR="00FD29D9" w:rsidRPr="004A3B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A3B72">
        <w:rPr>
          <w:rFonts w:hAnsi="Times New Roman" w:ascii="Times New Roman"/>
          <w:sz w:val="22"/>
          <w:szCs w:val="22"/>
          <w:lang w:val="hr-HR"/>
        </w:rPr>
        <w:tab/>
      </w:r>
      <w:r w:rsidR="00132DDA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132DDA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132DDA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132DDA" w:rsidP="00132DDA" w:rsidR="00132D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32DDA" w:rsidP="00132DDA" w:rsidR="00132DDA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132DDA" w:rsidP="00132DDA" w:rsidR="00132DDA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32DDA" w:rsidP="00132DDA" w:rsidR="00132DD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32DDA" w:rsidP="00132DDA" w:rsidR="00132DD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32DDA" w:rsidP="00132DDA" w:rsidR="00132DDA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132DDA" w:rsidP="00132DDA" w:rsidR="00132DDA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32DDA" w:rsidP="00132DDA" w:rsidR="00132DDA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DA4885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132DDA" w:rsidP="00132DDA" w:rsidR="00132DD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32DDA" w:rsidP="00132DDA" w:rsidR="00132DD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32DDA" w:rsidP="00132DDA" w:rsidR="00132DDA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32DDA" w:rsidP="00132DDA" w:rsidR="00132DD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132DDA" w:rsidP="00132DDA" w:rsidR="00132DD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32DDA" w:rsidP="00132DDA" w:rsidR="00132DD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132DDA" w:rsidP="00132DDA" w:rsidR="00132D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132DDA" w:rsidP="00132DDA" w:rsidR="00132DD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132DDA" w:rsidP="00132DDA" w:rsidR="00132DD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4660EC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132DDA">
        <w:rPr>
          <w:rFonts w:hAnsi="Times New Roman" w:ascii="Times New Roman"/>
          <w:sz w:val="22"/>
          <w:szCs w:val="22"/>
          <w:lang w:val="hr-HR"/>
        </w:rPr>
        <w:t>.) Raiffeisenbank Austria d.d.,</w:t>
      </w:r>
    </w:p>
    <w:p w:rsidRDefault="00132DDA" w:rsidP="00132DDA" w:rsidR="00132DD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132DDA" w:rsidP="00132DDA" w:rsidR="00132DDA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132DDA" w:rsidR="00D44D4F" w:rsidRPr="004A3B7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4A3B7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4A3B7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43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4A3B72">
      <w:rPr>
        <w:rFonts w:hAnsi="Times New Roman" w:ascii="Times New Roman"/>
        <w:b/>
        <w:sz w:val="22"/>
        <w:szCs w:val="22"/>
        <w:lang w:val="hr-HR"/>
      </w:rPr>
      <w:t>601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4A3B72">
      <w:rPr>
        <w:rFonts w:hAnsi="Times New Roman" w:ascii="Times New Roman"/>
        <w:b/>
        <w:sz w:val="22"/>
        <w:szCs w:val="22"/>
        <w:lang w:val="hr-HR"/>
      </w:rPr>
      <w:t>601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A5EE8"/>
    <w:rsid w:val="000B609B"/>
    <w:rsid w:val="000C47B3"/>
    <w:rsid w:val="00112B50"/>
    <w:rsid w:val="001273D2"/>
    <w:rsid w:val="00132DDA"/>
    <w:rsid w:val="00182088"/>
    <w:rsid w:val="001905B1"/>
    <w:rsid w:val="001F77FE"/>
    <w:rsid w:val="00281CBA"/>
    <w:rsid w:val="002E46D4"/>
    <w:rsid w:val="002F3D54"/>
    <w:rsid w:val="003205C3"/>
    <w:rsid w:val="00322EFB"/>
    <w:rsid w:val="00367BDF"/>
    <w:rsid w:val="00381A6A"/>
    <w:rsid w:val="003A1F98"/>
    <w:rsid w:val="003A4394"/>
    <w:rsid w:val="003D2F62"/>
    <w:rsid w:val="00407ED8"/>
    <w:rsid w:val="0042162E"/>
    <w:rsid w:val="00453EEE"/>
    <w:rsid w:val="004660EC"/>
    <w:rsid w:val="004A3B72"/>
    <w:rsid w:val="004B7141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972DB"/>
    <w:rsid w:val="006E31A9"/>
    <w:rsid w:val="006E4556"/>
    <w:rsid w:val="007045BC"/>
    <w:rsid w:val="00722851"/>
    <w:rsid w:val="00730EAB"/>
    <w:rsid w:val="007A29F9"/>
    <w:rsid w:val="007C6CF9"/>
    <w:rsid w:val="007E125F"/>
    <w:rsid w:val="00840E3D"/>
    <w:rsid w:val="00867F16"/>
    <w:rsid w:val="00895151"/>
    <w:rsid w:val="008E1D89"/>
    <w:rsid w:val="009546B6"/>
    <w:rsid w:val="00997BA9"/>
    <w:rsid w:val="009B7F84"/>
    <w:rsid w:val="009F5765"/>
    <w:rsid w:val="00A22C68"/>
    <w:rsid w:val="00A358AD"/>
    <w:rsid w:val="00A723EE"/>
    <w:rsid w:val="00A871FF"/>
    <w:rsid w:val="00A94D51"/>
    <w:rsid w:val="00A95334"/>
    <w:rsid w:val="00AA6B5F"/>
    <w:rsid w:val="00AB7883"/>
    <w:rsid w:val="00AF40B4"/>
    <w:rsid w:val="00B03169"/>
    <w:rsid w:val="00B1709D"/>
    <w:rsid w:val="00B2463B"/>
    <w:rsid w:val="00B4799F"/>
    <w:rsid w:val="00B73ACA"/>
    <w:rsid w:val="00B81363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A4885"/>
    <w:rsid w:val="00DB29D2"/>
    <w:rsid w:val="00DB4528"/>
    <w:rsid w:val="00DE4A87"/>
    <w:rsid w:val="00E947D2"/>
    <w:rsid w:val="00EE5750"/>
    <w:rsid w:val="00EE69E5"/>
    <w:rsid w:val="00F40CF2"/>
    <w:rsid w:val="00F62A72"/>
    <w:rsid w:val="00F667BC"/>
    <w:rsid w:val="00F87D60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4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39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39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39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39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4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39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39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39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39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St-601/2015</izvorni_sadrzaj>
    <derivirana_varijabla naziv="DomainObject.Predmet.OznakaBroj_1">St-601/2015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FARNAN DOWLING d.o.o. za nekretnine i usluge</izvorni_sadrzaj>
    <derivirana_varijabla naziv="DomainObject.Predmet.ProtustrankaFormated_1">  FARNAN DOWLING d.o.o. za nekretnine i usluge</derivirana_varijabla>
  </DomainObject.Predmet.ProtustrankaFormated>
  <DomainObject.Predmet.ProtustrankaFormatedOIB>
    <izvorni_sadrzaj>  FARNAN DOWLING d.o.o. za nekretnine i usluge, OIB 56174559555</izvorni_sadrzaj>
    <derivirana_varijabla naziv="DomainObject.Predmet.ProtustrankaFormatedOIB_1">  FARNAN DOWLING d.o.o. za nekretnine i usluge, OIB 56174559555</derivirana_varijabla>
  </DomainObject.Predmet.ProtustrankaFormatedOIB>
  <DomainObject.Predmet.ProtustrankaFormatedWithAdress>
    <izvorni_sadrzaj> FARNAN DOWLING d.o.o. za nekretnine i usluge, Iva Vojnovića 31/A, 20000 Dubrovnik</izvorni_sadrzaj>
    <derivirana_varijabla naziv="DomainObject.Predmet.ProtustrankaFormatedWithAdress_1"> FARNAN DOWLING d.o.o. za nekretnine i usluge, Iva Vojnovića 31/A, 20000 Dubrovnik</derivirana_varijabla>
  </DomainObject.Predmet.ProtustrankaFormatedWithAdress>
  <DomainObject.Predmet.ProtustrankaFormatedWithAdressOIB>
    <izvorni_sadrzaj> FARNAN DOWLING d.o.o. za nekretnine i usluge, OIB 56174559555, Iva Vojnovića 31/A, 20000 Dubrovnik</izvorni_sadrzaj>
    <derivirana_varijabla naziv="DomainObject.Predmet.ProtustrankaFormatedWithAdressOIB_1"> FARNAN DOWLING d.o.o. za nekretnine i usluge, OIB 56174559555, Iva Vojnovića 31/A, 20000 Dubrovnik</derivirana_varijabla>
  </DomainObject.Predmet.ProtustrankaFormatedWithAdressOIB>
  <DomainObject.Predmet.ProtustrankaWithAdress>
    <izvorni_sadrzaj>FARNAN DOWLING d.o.o. za nekretnine i usluge Iva Vojnovića 31/A, 20000 Dubrovnik</izvorni_sadrzaj>
    <derivirana_varijabla naziv="DomainObject.Predmet.ProtustrankaWithAdress_1">FARNAN DOWLING d.o.o. za nekretnine i usluge Iva Vojnovića 31/A, 20000 Dubrovnik</derivirana_varijabla>
  </DomainObject.Predmet.ProtustrankaWithAdress>
  <DomainObject.Predmet.ProtustrankaWithAdressOIB>
    <izvorni_sadrzaj>FARNAN DOWLING d.o.o. za nekretnine i usluge, OIB 56174559555, Iva Vojnovića 31/A, 20000 Dubrovnik</izvorni_sadrzaj>
    <derivirana_varijabla naziv="DomainObject.Predmet.ProtustrankaWithAdressOIB_1">FARNAN DOWLING d.o.o. za nekretnine i usluge, OIB 56174559555, Iva Vojnovića 31/A, 20000 Dubrovnik</derivirana_varijabla>
  </DomainObject.Predmet.ProtustrankaWithAdressOIB>
  <DomainObject.Predmet.ProtustrankaNazivFormated>
    <izvorni_sadrzaj>FARNAN DOWLING d.o.o. za nekretnine i usluge</izvorni_sadrzaj>
    <derivirana_varijabla naziv="DomainObject.Predmet.ProtustrankaNazivFormated_1">FARNAN DOWLING d.o.o. za nekretnine i usluge</derivirana_varijabla>
  </DomainObject.Predmet.ProtustrankaNazivFormated>
  <DomainObject.Predmet.ProtustrankaNazivFormatedOIB>
    <izvorni_sadrzaj>FARNAN DOWLING d.o.o. za nekretnine i usluge, OIB 56174559555</izvorni_sadrzaj>
    <derivirana_varijabla naziv="DomainObject.Predmet.ProtustrankaNazivFormatedOIB_1">FARNAN DOWLING d.o.o. za nekretnine i usluge, OIB 56174559555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FARNAN DOWLING d.o.o. za nekretnine i usluge</item>
    </izvorni_sadrzaj>
    <derivirana_varijabla naziv="DomainObject.Predmet.ProtuStrankaListFormated_1">
      <item>FARNAN DOWLING d.o.o. za nekretnine i usluge</item>
    </derivirana_varijabla>
  </DomainObject.Predmet.ProtuStrankaListFormated>
  <DomainObject.Predmet.ProtuStrankaListFormatedOIB>
    <izvorni_sadrzaj>
      <item>FARNAN DOWLING d.o.o. za nekretnine i usluge, OIB 56174559555</item>
    </izvorni_sadrzaj>
    <derivirana_varijabla naziv="DomainObject.Predmet.ProtuStrankaListFormatedOIB_1">
      <item>FARNAN DOWLING d.o.o. za nekretnine i usluge, OIB 56174559555</item>
    </derivirana_varijabla>
  </DomainObject.Predmet.ProtuStrankaListFormatedOIB>
  <DomainObject.Predmet.ProtuStrankaListFormatedWithAdress>
    <izvorni_sadrzaj>
      <item>FARNAN DOWLING d.o.o. za nekretnine i usluge, Iva Vojnovića 31/A, 20000 Dubrovnik</item>
    </izvorni_sadrzaj>
    <derivirana_varijabla naziv="DomainObject.Predmet.ProtuStrankaListFormatedWithAdress_1">
      <item>FARNAN DOWLING d.o.o. za nekretnine i usluge, Iva Vojnovića 31/A, 20000 Dubrovnik</item>
    </derivirana_varijabla>
  </DomainObject.Predmet.ProtuStrankaListFormatedWithAdress>
  <DomainObject.Predmet.ProtuStrankaListFormatedWithAdressOIB>
    <izvorni_sadrzaj>
      <item>FARNAN DOWLING d.o.o. za nekretnine i usluge, OIB 56174559555, Iva Vojnovića 31/A, 20000 Dubrovnik</item>
    </izvorni_sadrzaj>
    <derivirana_varijabla naziv="DomainObject.Predmet.ProtuStrankaListFormatedWithAdressOIB_1">
      <item>FARNAN DOWLING d.o.o. za nekretnine i usluge, OIB 56174559555, Iva Vojnovića 31/A, 20000 Dubrovnik</item>
    </derivirana_varijabla>
  </DomainObject.Predmet.ProtuStrankaListFormatedWithAdressOIB>
  <DomainObject.Predmet.ProtuStrankaListNazivFormated>
    <izvorni_sadrzaj>
      <item>FARNAN DOWLING d.o.o. za nekretnine i usluge</item>
    </izvorni_sadrzaj>
    <derivirana_varijabla naziv="DomainObject.Predmet.ProtuStrankaListNazivFormated_1">
      <item>FARNAN DOWLING d.o.o. za nekretnine i usluge</item>
    </derivirana_varijabla>
  </DomainObject.Predmet.ProtuStrankaListNazivFormated>
  <DomainObject.Predmet.ProtuStrankaListNazivFormatedOIB>
    <izvorni_sadrzaj>
      <item>FARNAN DOWLING d.o.o. za nekretnine i usluge, OIB 56174559555</item>
    </izvorni_sadrzaj>
    <derivirana_varijabla naziv="DomainObject.Predmet.ProtuStrankaListNazivFormatedOIB_1">
      <item>FARNAN DOWLING d.o.o. za nekretnine i usluge, OIB 56174559555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FARNAN DOWLING d.o.o. za nekretnine i usluge</izvorni_sadrzaj>
    <derivirana_varijabla naziv="DomainObject.Predmet.ProtustrankaIDrugi_1">FARNAN DOWLING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FARNAN DOWLING d.o.o. za nekretnine i usluge, OIB 56174559555, Iva Vojnovića 31/A, 20000 Dubrovnik</izvorni_sadrzaj>
    <derivirana_varijabla naziv="DomainObject.Predmet.ProtustrankaIDrugiAdressOIB_1">FARNAN DOWLING d.o.o. za nekretnine i usluge, OIB 56174559555, Iva Vojnovića 31/A,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FARNAN DOWLING d.o.o. za nekretnine i usluge</item>
    </izvorni_sadrzaj>
    <derivirana_varijabla naziv="DomainObject.Predmet.SudioniciListNaziv_1">
      <item>FINA, RC Split, Podružnica Dubrovnik</item>
      <item>FARNAN DOWLING d.o.o. za nekretnine i usluge</item>
    </derivirana_varijabla>
  </DomainObject.Predmet.SudioniciListNaziv>
  <DomainObject.Predmet.SudioniciListAdressOIB>
    <izvorni_sadrzaj>
      <item>FINA, RC Split, Podružnica Dubrovnik, OIB 85821130368, Vukovarska 2,20000 Dubrovnik</item>
      <item>FARNAN DOWLING d.o.o. za nekretnine i usluge, OIB 56174559555, Iva Vojnovića 31/A,20000 Dubrovnik</item>
    </izvorni_sadrzaj>
    <derivirana_varijabla naziv="DomainObject.Predmet.SudioniciListAdressOIB_1">
      <item>FINA, RC Split, Podružnica Dubrovnik, OIB 85821130368, Vukovarska 2,20000 Dubrovnik</item>
      <item>FARNAN DOWLING d.o.o. za nekretnine i usluge, OIB 56174559555, Iva Vojnovića 31/A,20000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56174559555</item>
    </izvorni_sadrzaj>
    <derivirana_varijabla naziv="DomainObject.Predmet.SudioniciListNazivOIB_1">
      <item>, OIB 85821130368</item>
      <item>, OIB 56174559555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52700-9B07-4E36-933A-7115C5C67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2649</properties:Characters>
  <properties:Lines>84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2015-12-15T12:05:00Z</dcterms:created>
  <dc:creator>Sudsko vijeæe</dc:creator>
  <cp:lastModifiedBy>Sandra Lazo Oblizalo</cp:lastModifiedBy>
  <cp:lastPrinted>2015-12-29T10:42:00Z</cp:lastPrinted>
  <dcterms:modified xmlns:xsi="http://www.w3.org/2001/XMLSchema-instance" xsi:type="dcterms:W3CDTF">2015-12-29T11:41:00Z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