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223d" w14:paraId="5d5223d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FD3E61">
        <w:rPr>
          <w:rFonts w:hAnsi="Times New Roman" w:ascii="Times New Roman"/>
          <w:szCs w:val="24"/>
          <w:lang w:val="hr-HR"/>
        </w:rPr>
        <w:t xml:space="preserve">VINO TRANSPORT d.o.o. </w:t>
      </w:r>
      <w:r w:rsidR="00E15246">
        <w:rPr>
          <w:rFonts w:hAnsi="Times New Roman" w:ascii="Times New Roman"/>
          <w:szCs w:val="24"/>
          <w:lang w:val="hr-HR"/>
        </w:rPr>
        <w:t xml:space="preserve">Zagreb, </w:t>
      </w:r>
      <w:r w:rsidR="00FD3E61">
        <w:rPr>
          <w:rFonts w:hAnsi="Times New Roman" w:ascii="Times New Roman"/>
          <w:szCs w:val="24"/>
          <w:lang w:val="hr-HR"/>
        </w:rPr>
        <w:t>Oreškovićeva 8/1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FD3E61">
        <w:rPr>
          <w:rFonts w:hAnsi="Times New Roman" w:ascii="Times New Roman"/>
          <w:szCs w:val="24"/>
          <w:lang w:val="hr-HR"/>
        </w:rPr>
        <w:t>41512779058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FD3E61">
        <w:rPr>
          <w:rFonts w:hAnsi="Times New Roman" w:ascii="Times New Roman"/>
          <w:szCs w:val="24"/>
          <w:lang w:val="hr-HR"/>
        </w:rPr>
        <w:t>9</w:t>
      </w:r>
      <w:r w:rsidRPr="00E31A21">
        <w:rPr>
          <w:rFonts w:hAnsi="Times New Roman" w:ascii="Times New Roman"/>
          <w:szCs w:val="24"/>
          <w:lang w:val="hr-HR"/>
        </w:rPr>
        <w:t>. lipnja 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</w:t>
      </w:r>
      <w:r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FD3E61">
        <w:rPr>
          <w:rFonts w:hAnsi="Times New Roman" w:ascii="Times New Roman"/>
          <w:szCs w:val="24"/>
          <w:lang w:val="hr-HR"/>
        </w:rPr>
        <w:t>VINO TRANSPORT d.o.o. Zagreb, Oreškovićeva 8/1, OIB 41512779058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FD3E61">
        <w:rPr>
          <w:rFonts w:hAnsi="Times New Roman" w:ascii="Times New Roman"/>
          <w:szCs w:val="24"/>
          <w:lang w:val="hr-HR"/>
        </w:rPr>
        <w:t>9</w:t>
      </w:r>
      <w:r w:rsidRPr="00E31A21">
        <w:rPr>
          <w:rFonts w:hAnsi="Times New Roman" w:ascii="Times New Roman"/>
          <w:szCs w:val="24"/>
          <w:lang w:val="hr-HR"/>
        </w:rPr>
        <w:t xml:space="preserve">. lipnja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FD3E61">
        <w:rPr>
          <w:rFonts w:hAnsi="Times New Roman" w:ascii="Times New Roman"/>
          <w:szCs w:val="24"/>
          <w:lang w:val="hr-HR"/>
        </w:rPr>
        <w:t>9</w:t>
      </w:r>
      <w:r w:rsidRPr="00E31A21">
        <w:rPr>
          <w:rFonts w:hAnsi="Times New Roman" w:ascii="Times New Roman"/>
          <w:szCs w:val="24"/>
          <w:lang w:val="hr-HR"/>
        </w:rPr>
        <w:t xml:space="preserve">. lipnja 2017. godine u </w:t>
      </w:r>
      <w:r w:rsidR="00FD3E61">
        <w:rPr>
          <w:rFonts w:hAnsi="Times New Roman" w:ascii="Times New Roman"/>
          <w:szCs w:val="24"/>
          <w:lang w:val="hr-HR"/>
        </w:rPr>
        <w:t>13,30</w:t>
      </w:r>
      <w:r w:rsidR="00E15246">
        <w:rPr>
          <w:rFonts w:hAnsi="Times New Roman" w:ascii="Times New Roman"/>
          <w:szCs w:val="24"/>
          <w:lang w:val="hr-HR"/>
        </w:rPr>
        <w:t xml:space="preserve"> </w:t>
      </w:r>
      <w:r w:rsidRPr="00E31A21">
        <w:rPr>
          <w:rFonts w:hAnsi="Times New Roman" w:ascii="Times New Roman"/>
          <w:szCs w:val="24"/>
          <w:lang w:val="hr-HR"/>
        </w:rPr>
        <w:t>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FD3E61">
        <w:rPr>
          <w:rFonts w:hAnsi="Times New Roman" w:ascii="Times New Roman"/>
          <w:szCs w:val="24"/>
          <w:lang w:val="hr-HR"/>
        </w:rPr>
        <w:t>Siniša Rajnović, Virovitica, Milanovac, Sv. Trojstva 87</w:t>
      </w:r>
      <w:r w:rsidR="00FD3E61" w:rsidRPr="00E31A21">
        <w:rPr>
          <w:rFonts w:hAnsi="Times New Roman" w:ascii="Times New Roman"/>
          <w:szCs w:val="24"/>
          <w:lang w:val="hr-HR"/>
        </w:rPr>
        <w:t xml:space="preserve"> </w:t>
      </w:r>
      <w:r w:rsidRPr="00E31A21">
        <w:rPr>
          <w:rFonts w:hAnsi="Times New Roman" w:ascii="Times New Roman"/>
          <w:szCs w:val="24"/>
          <w:lang w:val="hr-HR"/>
        </w:rPr>
        <w:t xml:space="preserve">(OIB </w:t>
      </w:r>
      <w:r w:rsidR="00FD3E61">
        <w:rPr>
          <w:rFonts w:hAnsi="Times New Roman" w:ascii="Times New Roman"/>
          <w:szCs w:val="24"/>
          <w:lang w:val="hr-HR"/>
        </w:rPr>
        <w:t>86217384445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D3E61">
        <w:rPr>
          <w:rFonts w:hAnsi="Times New Roman" w:ascii="Times New Roman"/>
          <w:szCs w:val="24"/>
          <w:lang w:val="hr-HR"/>
        </w:rPr>
        <w:t>VINO TRANSPORT d.o.o. Zagreb, Oreškovićeva 8/1, OIB 41512779058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</w:t>
      </w:r>
      <w:r w:rsidR="00FD3E61">
        <w:rPr>
          <w:rFonts w:hAnsi="Times New Roman" w:ascii="Times New Roman"/>
          <w:szCs w:val="24"/>
          <w:lang w:val="hr-HR"/>
        </w:rPr>
        <w:t>Split</w:t>
      </w:r>
      <w:r w:rsidRPr="00E31A21">
        <w:rPr>
          <w:rFonts w:hAnsi="Times New Roman" w:ascii="Times New Roman"/>
          <w:szCs w:val="24"/>
          <w:lang w:val="hr-HR"/>
        </w:rPr>
        <w:t>, Podružnica Za</w:t>
      </w:r>
      <w:r w:rsidR="00FD3E61">
        <w:rPr>
          <w:rFonts w:hAnsi="Times New Roman" w:ascii="Times New Roman"/>
          <w:szCs w:val="24"/>
          <w:lang w:val="hr-HR"/>
        </w:rPr>
        <w:t>dar</w:t>
      </w:r>
      <w:r w:rsidRPr="00E31A21">
        <w:rPr>
          <w:rFonts w:hAnsi="Times New Roman" w:ascii="Times New Roman"/>
          <w:szCs w:val="24"/>
          <w:lang w:val="hr-HR"/>
        </w:rPr>
        <w:t xml:space="preserve">, </w:t>
      </w:r>
      <w:r w:rsidR="00FD3E61">
        <w:rPr>
          <w:rFonts w:hAnsi="Times New Roman" w:ascii="Times New Roman"/>
          <w:szCs w:val="24"/>
          <w:lang w:val="hr-HR"/>
        </w:rPr>
        <w:t>Ivana Danila 4</w:t>
      </w:r>
      <w:r w:rsidRPr="00E31A21">
        <w:rPr>
          <w:rFonts w:hAnsi="Times New Roman" w:ascii="Times New Roman"/>
          <w:szCs w:val="24"/>
          <w:lang w:val="hr-HR"/>
        </w:rPr>
        <w:t xml:space="preserve">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D3E61">
        <w:rPr>
          <w:rFonts w:hAnsi="Times New Roman" w:ascii="Times New Roman"/>
          <w:szCs w:val="24"/>
          <w:lang w:val="hr-HR"/>
        </w:rPr>
        <w:t>9</w:t>
      </w:r>
      <w:r w:rsidRPr="00E31A21">
        <w:rPr>
          <w:rFonts w:hAnsi="Times New Roman" w:ascii="Times New Roman"/>
          <w:szCs w:val="24"/>
          <w:lang w:val="hr-HR"/>
        </w:rPr>
        <w:t>. lipnja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ind w:firstLine="708" w:left="7080"/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1A7C92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A7C92" w:rsidR="001A7C9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1A7C92" w:rsidR="001A7C9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1A7C92" w:rsidR="001A7C9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sectPr w:rsidR="00E31A2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298" w:rsidP="00352BE7" w:rsidR="00C33298">
      <w:r>
        <w:separator/>
      </w:r>
    </w:p>
  </w:endnote>
  <w:endnote w:id="0" w:type="continuationSeparator">
    <w:p w:rsidRDefault="00C33298" w:rsidP="00352BE7" w:rsidR="00C33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1A7C92" w:rsidRPr="001A7C92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298" w:rsidP="00352BE7" w:rsidR="00C33298">
      <w:r>
        <w:separator/>
      </w:r>
    </w:p>
  </w:footnote>
  <w:footnote w:id="0" w:type="continuationSeparator">
    <w:p w:rsidRDefault="00C33298" w:rsidP="00352BE7" w:rsidR="00C33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FD3E61">
      <w:rPr>
        <w:rFonts w:hAnsi="Times New Roman" w:ascii="Times New Roman"/>
        <w:szCs w:val="24"/>
        <w:lang w:val="hr-HR"/>
      </w:rPr>
      <w:t>386</w:t>
    </w:r>
    <w:r>
      <w:rPr>
        <w:rFonts w:hAnsi="Times New Roman" w:ascii="Times New Roman"/>
        <w:szCs w:val="24"/>
        <w:lang w:val="hr-HR"/>
      </w:rPr>
      <w:t>/2017.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1A7C92"/>
    <w:rsid w:val="00216F46"/>
    <w:rsid w:val="00230F88"/>
    <w:rsid w:val="002F2EDE"/>
    <w:rsid w:val="002F5404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F2CEE"/>
    <w:rsid w:val="004F5F21"/>
    <w:rsid w:val="00512C1F"/>
    <w:rsid w:val="00520D9C"/>
    <w:rsid w:val="00580051"/>
    <w:rsid w:val="00583211"/>
    <w:rsid w:val="00613075"/>
    <w:rsid w:val="00647729"/>
    <w:rsid w:val="00647B63"/>
    <w:rsid w:val="00690F7B"/>
    <w:rsid w:val="006C7338"/>
    <w:rsid w:val="006E62F6"/>
    <w:rsid w:val="006F3AAB"/>
    <w:rsid w:val="007556AF"/>
    <w:rsid w:val="007E4903"/>
    <w:rsid w:val="007F5F95"/>
    <w:rsid w:val="0080365D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93CCC"/>
    <w:rsid w:val="00BA7897"/>
    <w:rsid w:val="00C014EB"/>
    <w:rsid w:val="00C04EC4"/>
    <w:rsid w:val="00C129E2"/>
    <w:rsid w:val="00C25C60"/>
    <w:rsid w:val="00C33298"/>
    <w:rsid w:val="00C40768"/>
    <w:rsid w:val="00C839B4"/>
    <w:rsid w:val="00C90CF6"/>
    <w:rsid w:val="00CC6943"/>
    <w:rsid w:val="00CC7D8C"/>
    <w:rsid w:val="00CD4B72"/>
    <w:rsid w:val="00D13A6F"/>
    <w:rsid w:val="00D70D9D"/>
    <w:rsid w:val="00DA3266"/>
    <w:rsid w:val="00E02852"/>
    <w:rsid w:val="00E064CE"/>
    <w:rsid w:val="00E12F66"/>
    <w:rsid w:val="00E15246"/>
    <w:rsid w:val="00E21F32"/>
    <w:rsid w:val="00E31A21"/>
    <w:rsid w:val="00E54A9D"/>
    <w:rsid w:val="00E64B26"/>
    <w:rsid w:val="00EA34F1"/>
    <w:rsid w:val="00F077EB"/>
    <w:rsid w:val="00F2052C"/>
    <w:rsid w:val="00F24F44"/>
    <w:rsid w:val="00F31DDB"/>
    <w:rsid w:val="00F34D64"/>
    <w:rsid w:val="00F906D8"/>
    <w:rsid w:val="00FD3E61"/>
    <w:rsid w:val="00FF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7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C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C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C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C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7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C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C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C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C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TRANSPORT d.o.o. zastupanog po punomoćniku Jovo Banjac</izvorni_sadrzaj>
    <derivirana_varijabla naziv="DomainObject.Predmet.ProtustrankaFormated_1">  VINO TRANSPORT d.o.o. zastupanog po punomoćniku Jovo Banjac</derivirana_varijabla>
  </DomainObject.Predmet.ProtustrankaFormated>
  <DomainObject.Predmet.ProtustrankaFormatedOIB>
    <izvorni_sadrzaj>  VINO TRANSPORT d.o.o., OIB 41512779058 zastupanog po punomoćniku Jovo Banjac</izvorni_sadrzaj>
    <derivirana_varijabla naziv="DomainObject.Predmet.ProtustrankaFormatedOIB_1">  VINO TRANSPORT d.o.o., OIB 41512779058 zastupanog po punomoćniku Jovo Banjac</derivirana_varijabla>
  </DomainObject.Predmet.ProtustrankaFormatedOIB>
  <DomainObject.Predmet.ProtustrankaFormatedWithAdress>
    <izvorni_sadrzaj> VINO TRANSPORT d.o.o., Oreškovićeva 8/1, 10000 Zagreb zastupanog po punomoćniku Jovo Banjac</izvorni_sadrzaj>
    <derivirana_varijabla naziv="DomainObject.Predmet.ProtustrankaFormatedWithAdress_1"> VINO TRANSPORT d.o.o., Oreškovićeva 8/1, 10000 Zagreb zastupanog po punomoćniku Jovo Banjac</derivirana_varijabla>
  </DomainObject.Predmet.ProtustrankaFormatedWithAdress>
  <DomainObject.Predmet.ProtustrankaFormatedWithAdressOIB>
    <izvorni_sadrzaj> VINO TRANSPORT d.o.o., OIB 41512779058, Oreškovićeva 8/1, 10000 Zagreb zastupanog po punomoćniku Jovo Banjac</izvorni_sadrzaj>
    <derivirana_varijabla naziv="DomainObject.Predmet.ProtustrankaFormatedWithAdressOIB_1"> VINO TRANSPORT d.o.o., OIB 41512779058, Oreškovićeva 8/1, 10000 Zagreb zastupanog po punomoćniku Jovo Banjac</derivirana_varijabla>
  </DomainObject.Predmet.ProtustrankaFormatedWithAdressOIB>
  <DomainObject.Predmet.ProtustrankaWithAdress>
    <izvorni_sadrzaj>VINO TRANSPORT d.o.o. Oreškovićeva 8/1, 10000 Zagreb</izvorni_sadrzaj>
    <derivirana_varijabla naziv="DomainObject.Predmet.ProtustrankaWithAdress_1">VINO TRANSPORT d.o.o. Oreškovićeva 8/1, 10000 Zagreb</derivirana_varijabla>
  </DomainObject.Predmet.ProtustrankaWithAdress>
  <DomainObject.Predmet.ProtustrankaWithAdressOIB>
    <izvorni_sadrzaj>VINO TRANSPORT d.o.o., OIB 41512779058, Oreškovićeva 8/1, 10000 Zagreb</izvorni_sadrzaj>
    <derivirana_varijabla naziv="DomainObject.Predmet.ProtustrankaWithAdressOIB_1">VINO TRANSPORT d.o.o., OIB 41512779058, Oreškovićeva 8/1, 10000 Zagreb</derivirana_varijabla>
  </DomainObject.Predmet.ProtustrankaWithAdressOIB>
  <DomainObject.Predmet.ProtustrankaNazivFormated>
    <izvorni_sadrzaj>VINO TRANSPORT d.o.o.</izvorni_sadrzaj>
    <derivirana_varijabla naziv="DomainObject.Predmet.ProtustrankaNazivFormated_1">VINO TRANSPORT d.o.o.</derivirana_varijabla>
  </DomainObject.Predmet.ProtustrankaNazivFormated>
  <DomainObject.Predmet.ProtustrankaNazivFormatedOIB>
    <izvorni_sadrzaj>VINO TRANSPORT d.o.o., OIB 41512779058</izvorni_sadrzaj>
    <derivirana_varijabla naziv="DomainObject.Predmet.ProtustrankaNazivFormatedOIB_1">VINO TRANSPORT d.o.o., OIB 41512779058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Zadar</izvorni_sadrzaj>
    <derivirana_varijabla naziv="DomainObject.Predmet.StrankaFormated_1">  Fina RC Split, Podružnica Zadar</derivirana_varijabla>
  </DomainObject.Predmet.StrankaFormated>
  <DomainObject.Predmet.StrankaFormatedOIB>
    <izvorni_sadrzaj>  Fina RC Split, Podružnica Zadar, OIB 85821130368</izvorni_sadrzaj>
    <derivirana_varijabla naziv="DomainObject.Predmet.StrankaFormatedOIB_1">  Fina RC Split, Podružnica Zadar, OIB 85821130368</derivirana_varijabla>
  </DomainObject.Predmet.StrankaFormatedOIB>
  <DomainObject.Predmet.StrankaFormatedWithAdress>
    <izvorni_sadrzaj> Fina RC Split, Podružnica Zadar, Ivana Danila 4, 23000 Zadar</izvorni_sadrzaj>
    <derivirana_varijabla naziv="DomainObject.Predmet.StrankaFormatedWithAdress_1"> Fina RC Split, Podružnica Zadar, Ivana Danila 4, 23000 Zadar</derivirana_varijabla>
  </DomainObject.Predmet.StrankaFormatedWithAdress>
  <DomainObject.Predmet.StrankaFormatedWithAdressOIB>
    <izvorni_sadrzaj> Fina RC Split, Podružnica Zadar, OIB 85821130368, Ivana Danila 4, 23000 Zadar</izvorni_sadrzaj>
    <derivirana_varijabla naziv="DomainObject.Predmet.StrankaFormatedWithAdressOIB_1"> Fina RC Split, Podružnica Zadar, OIB 85821130368, Ivana Danila 4, 23000 Zadar</derivirana_varijabla>
  </DomainObject.Predmet.StrankaFormatedWithAdressOIB>
  <DomainObject.Predmet.StrankaWithAdress>
    <izvorni_sadrzaj>Fina RC Split, Podružnica Zadar Ivana Danila 4,23000 Zadar</izvorni_sadrzaj>
    <derivirana_varijabla naziv="DomainObject.Predmet.StrankaWithAdress_1">Fina RC Split, Podružnica Zadar Ivana Danila 4,23000 Zadar</derivirana_varijabla>
  </DomainObject.Predmet.StrankaWithAdress>
  <DomainObject.Predmet.StrankaWithAdressOIB>
    <izvorni_sadrzaj>Fina RC Split, Podružnica Zadar, OIB 85821130368, Ivana Danila 4,23000 Zadar</izvorni_sadrzaj>
    <derivirana_varijabla naziv="DomainObject.Predmet.StrankaWithAdressOIB_1">Fina RC Split, Podružnica Zadar, OIB 85821130368, Ivana Danila 4,23000 Zadar</derivirana_varijabla>
  </DomainObject.Predmet.StrankaWithAdressOIB>
  <DomainObject.Predmet.StrankaNazivFormated>
    <izvorni_sadrzaj>Fina RC Split, Podružnica Zadar</izvorni_sadrzaj>
    <derivirana_varijabla naziv="DomainObject.Predmet.StrankaNazivFormated_1">Fina RC Split, Podružnica Zadar</derivirana_varijabla>
  </DomainObject.Predmet.StrankaNazivFormated>
  <DomainObject.Predmet.StrankaNazivFormatedOIB>
    <izvorni_sadrzaj>Fina RC Split, Podružnica Zadar, OIB 85821130368</izvorni_sadrzaj>
    <derivirana_varijabla naziv="DomainObject.Predmet.StrankaNazivFormatedOIB_1">Fina RC Split, Podružnica Zadar,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RC Split, Podružnica Zadar</item>
    </izvorni_sadrzaj>
    <derivirana_varijabla naziv="DomainObject.Predmet.StrankaListFormated_1">
      <item>Fina RC Split, Podružnica Zadar</item>
    </derivirana_varijabla>
  </DomainObject.Predmet.StrankaListFormated>
  <DomainObject.Predmet.StrankaListFormatedOIB>
    <izvorni_sadrzaj>
      <item>Fina RC Split, Podružnica Zadar, OIB 85821130368</item>
    </izvorni_sadrzaj>
    <derivirana_varijabla naziv="DomainObject.Predmet.StrankaListFormatedOIB_1">
      <item>Fina RC Split, Podružnica Zadar, OIB 85821130368</item>
    </derivirana_varijabla>
  </DomainObject.Predmet.StrankaListFormatedOIB>
  <DomainObject.Predmet.StrankaListFormatedWithAdress>
    <izvorni_sadrzaj>
      <item>Fina RC Split, Podružnica Zadar, Ivana Danila 4, 23000 Zadar</item>
    </izvorni_sadrzaj>
    <derivirana_varijabla naziv="DomainObject.Predmet.StrankaListFormatedWithAdress_1">
      <item>Fina RC Split, Podružnica Zadar, Ivana Danila 4, 23000 Zadar</item>
    </derivirana_varijabla>
  </DomainObject.Predmet.StrankaListFormatedWithAdress>
  <DomainObject.Predmet.StrankaListFormatedWithAdressOIB>
    <izvorni_sadrzaj>
      <item>Fina RC Split, Podružnica Zadar, OIB 85821130368, Ivana Danila 4, 23000 Zadar</item>
    </izvorni_sadrzaj>
    <derivirana_varijabla naziv="DomainObject.Predmet.StrankaListFormatedWithAdressOIB_1">
      <item>Fina RC Split, Podružnica Zadar, OIB 85821130368, Ivana Danila 4, 23000 Zadar</item>
    </derivirana_varijabla>
  </DomainObject.Predmet.StrankaListFormatedWithAdressOIB>
  <DomainObject.Predmet.StrankaListNazivFormated>
    <izvorni_sadrzaj>
      <item>Fina RC Split, Podružnica Zadar</item>
    </izvorni_sadrzaj>
    <derivirana_varijabla naziv="DomainObject.Predmet.StrankaListNazivFormated_1">
      <item>Fina RC Split, Podružnica Zadar</item>
    </derivirana_varijabla>
  </DomainObject.Predmet.StrankaListNazivFormated>
  <DomainObject.Predmet.StrankaListNazivFormatedOIB>
    <izvorni_sadrzaj>
      <item>Fina RC Split, Podružnica Zadar, OIB 85821130368</item>
    </izvorni_sadrzaj>
    <derivirana_varijabla naziv="DomainObject.Predmet.StrankaListNazivFormatedOIB_1">
      <item>Fina RC Split, Podružnica Zadar, OIB 85821130368</item>
    </derivirana_varijabla>
  </DomainObject.Predmet.StrankaListNazivFormatedOIB>
  <DomainObject.Predmet.ProtuStrankaListFormated>
    <izvorni_sadrzaj>
      <item>VINO TRANSPORT d.o.o. zastupanog po punomoćniku Jovo Banjac</item>
    </izvorni_sadrzaj>
    <derivirana_varijabla naziv="DomainObject.Predmet.ProtuStrankaListFormated_1">
      <item>VINO TRANSPORT d.o.o. zastupanog po punomoćniku Jovo Banjac</item>
    </derivirana_varijabla>
  </DomainObject.Predmet.ProtuStrankaListFormated>
  <DomainObject.Predmet.ProtuStrankaListFormatedOIB>
    <izvorni_sadrzaj>
      <item>VINO TRANSPORT d.o.o., OIB 41512779058 zastupanog po punomoćniku Jovo Banjac</item>
    </izvorni_sadrzaj>
    <derivirana_varijabla naziv="DomainObject.Predmet.ProtuStrankaListFormatedOIB_1">
      <item>VINO TRANSPORT d.o.o., OIB 41512779058 zastupanog po punomoćniku Jovo Banjac</item>
    </derivirana_varijabla>
  </DomainObject.Predmet.ProtuStrankaListFormatedOIB>
  <DomainObject.Predmet.ProtuStrankaListFormatedWithAdress>
    <izvorni_sadrzaj>
      <item>VINO TRANSPORT d.o.o., Oreškovićeva 8/1, 10000 Zagreb zastupanog po punomoćniku Jovo Banjac</item>
    </izvorni_sadrzaj>
    <derivirana_varijabla naziv="DomainObject.Predmet.ProtuStrankaListFormatedWithAdress_1">
      <item>VINO TRANSPORT d.o.o., Oreškovićeva 8/1, 10000 Zagreb zastupanog po punomoćniku Jovo Banjac</item>
    </derivirana_varijabla>
  </DomainObject.Predmet.ProtuStrankaListFormatedWithAdress>
  <DomainObject.Predmet.ProtuStrankaListFormatedWithAdressOIB>
    <izvorni_sadrzaj>
      <item>VINO TRANSPORT d.o.o., OIB 41512779058, Oreškovićeva 8/1, 10000 Zagreb zastupanog po punomoćniku Jovo Banjac</item>
    </izvorni_sadrzaj>
    <derivirana_varijabla naziv="DomainObject.Predmet.ProtuStrankaListFormatedWithAdressOIB_1">
      <item>VINO TRANSPORT d.o.o., OIB 41512779058, Oreškovićeva 8/1, 10000 Zagreb zastupanog po punomoćniku Jovo Banjac</item>
    </derivirana_varijabla>
  </DomainObject.Predmet.ProtuStrankaListFormatedWithAdressOIB>
  <DomainObject.Predmet.ProtuStrankaListNazivFormated>
    <izvorni_sadrzaj>
      <item>VINO TRANSPORT d.o.o.</item>
    </izvorni_sadrzaj>
    <derivirana_varijabla naziv="DomainObject.Predmet.ProtuStrankaListNazivFormated_1">
      <item>VINO TRANSPORT d.o.o.</item>
    </derivirana_varijabla>
  </DomainObject.Predmet.ProtuStrankaListNazivFormated>
  <DomainObject.Predmet.ProtuStrankaListNazivFormatedOIB>
    <izvorni_sadrzaj>
      <item>VINO TRANSPORT d.o.o., OIB 41512779058</item>
    </izvorni_sadrzaj>
    <derivirana_varijabla naziv="DomainObject.Predmet.ProtuStrankaListNazivFormatedOIB_1">
      <item>VINO TRANSPORT d.o.o., OIB 41512779058</item>
    </derivirana_varijabla>
  </DomainObject.Predmet.ProtuStrankaListNazivFormatedOIB>
  <DomainObject.Predmet.OstaliListFormated>
    <izvorni_sadrzaj>
      <item>Jovo Banjac punomoćnik sudionika u postupku VINO TRANSPORT d.o.o.</item>
    </izvorni_sadrzaj>
    <derivirana_varijabla naziv="DomainObject.Predmet.OstaliListFormated_1">
      <item>Jovo Banjac punomoćnik sudionika u postupku VINO TRANSPORT d.o.o.</item>
    </derivirana_varijabla>
  </DomainObject.Predmet.OstaliListFormated>
  <DomainObject.Predmet.OstaliListFormatedOIB>
    <izvorni_sadrzaj>
      <item>Jovo Banjac, OIB 67818123867 punomoćnik sudionika u postupku VINO TRANSPORT d.o.o.</item>
    </izvorni_sadrzaj>
    <derivirana_varijabla naziv="DomainObject.Predmet.OstaliListFormatedOIB_1">
      <item>Jovo Banjac, OIB 67818123867 punomoćnik sudionika u postupku VINO TRANSPORT d.o.o.</item>
    </derivirana_varijabla>
  </DomainObject.Predmet.OstaliListFormatedOIB>
  <DomainObject.Predmet.OstaliListFormatedWithAdress>
    <izvorni_sadrzaj>
      <item>Jovo Banjac, Banjci bb, Drinić punomoćnik sudionika u postupku VINO TRANSPORT d.o.o.</item>
    </izvorni_sadrzaj>
    <derivirana_varijabla naziv="DomainObject.Predmet.OstaliListFormatedWithAdress_1">
      <item>Jovo Banjac, Banjci bb, Drinić punomoćnik sudionika u postupku VINO TRANSPORT d.o.o.</item>
    </derivirana_varijabla>
  </DomainObject.Predmet.OstaliListFormatedWithAdress>
  <DomainObject.Predmet.OstaliListFormatedWithAdressOIB>
    <izvorni_sadrzaj>
      <item>Jovo Banjac, OIB 67818123867, Banjci bb, Drinić punomoćnik sudionika u postupku VINO TRANSPORT d.o.o.</item>
    </izvorni_sadrzaj>
    <derivirana_varijabla naziv="DomainObject.Predmet.OstaliListFormatedWithAdressOIB_1">
      <item>Jovo Banjac, OIB 67818123867, Banjci bb, Drinić punomoćnik sudionika u postupku VINO TRANSPORT d.o.o.</item>
    </derivirana_varijabla>
  </DomainObject.Predmet.OstaliListFormatedWithAdressOIB>
  <DomainObject.Predmet.OstaliListNazivFormated>
    <izvorni_sadrzaj>
      <item>Jovo Banjac</item>
    </izvorni_sadrzaj>
    <derivirana_varijabla naziv="DomainObject.Predmet.OstaliListNazivFormated_1">
      <item>Jovo Banjac</item>
    </derivirana_varijabla>
  </DomainObject.Predmet.OstaliListNazivFormated>
  <DomainObject.Predmet.OstaliListNazivFormatedOIB>
    <izvorni_sadrzaj>
      <item>Jovo Banjac, OIB 67818123867</item>
    </izvorni_sadrzaj>
    <derivirana_varijabla naziv="DomainObject.Predmet.OstaliListNazivFormatedOIB_1">
      <item>Jovo Banjac, OIB 67818123867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Zadar</izvorni_sadrzaj>
    <derivirana_varijabla naziv="DomainObject.Predmet.StrankaIDrugi_1">Fina RC Split, Podružnica Zadar</derivirana_varijabla>
  </DomainObject.Predmet.StrankaIDrugi>
  <DomainObject.Predmet.ProtustrankaIDrugi>
    <izvorni_sadrzaj>VINO TRANSPORT d.o.o.</izvorni_sadrzaj>
    <derivirana_varijabla naziv="DomainObject.Predmet.ProtustrankaIDrugi_1">VINO TRANSPORT d.o.o.</derivirana_varijabla>
  </DomainObject.Predmet.ProtustrankaIDrugi>
  <DomainObject.Predmet.StrankaIDrugiAdressOIB>
    <izvorni_sadrzaj>Fina RC Split, Podružnica Zadar, OIB 85821130368, Ivana Danila 4, 23000 Zadar</izvorni_sadrzaj>
    <derivirana_varijabla naziv="DomainObject.Predmet.StrankaIDrugiAdressOIB_1">Fina RC Split, Podružnica Zadar, OIB 85821130368, Ivana Danila 4, 23000 Zadar</derivirana_varijabla>
  </DomainObject.Predmet.StrankaIDrugiAdressOIB>
  <DomainObject.Predmet.ProtustrankaIDrugiAdressOIB>
    <izvorni_sadrzaj>VINO TRANSPORT d.o.o., OIB 41512779058, Oreškovićeva 8/1, 10000 Zagreb</izvorni_sadrzaj>
    <derivirana_varijabla naziv="DomainObject.Predmet.ProtustrankaIDrugiAdressOIB_1">VINO TRANSPORT d.o.o., OIB 41512779058,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TRANSPORT d.o.o.</item>
      <item>Fina RC Split, Podružnica Zadar</item>
      <item>Jovo Banjac</item>
    </izvorni_sadrzaj>
    <derivirana_varijabla naziv="DomainObject.Predmet.SudioniciListNaziv_1">
      <item>VINO TRANSPORT d.o.o.</item>
      <item>Fina RC Split, Podružnica Zadar</item>
      <item>Jovo Banjac</item>
    </derivirana_varijabla>
  </DomainObject.Predmet.SudioniciListNaziv>
  <DomainObject.Predmet.SudioniciListAdressOIB>
    <izvorni_sadrzaj>
      <item>VINO TRANSPORT d.o.o., OIB 41512779058, Oreškovićeva 8/1,10000 Zagreb</item>
      <item>Fina RC Split, Podružnica Zadar, OIB 85821130368, Ivana Danila 4,23000 Zadar</item>
      <item>Jovo Banjac, OIB 67818123867, Banjci bb,Drinić</item>
    </izvorni_sadrzaj>
    <derivirana_varijabla naziv="DomainObject.Predmet.SudioniciListAdressOIB_1">
      <item>VINO TRANSPORT d.o.o., OIB 41512779058, Oreškovićeva 8/1,10000 Zagreb</item>
      <item>Fina RC Split, Podružnica Zadar, OIB 85821130368, Ivana Danila 4,23000 Zadar</item>
      <item>Jovo Banjac, OIB 67818123867, Banjci bb,Drinić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41512779058</item>
      <item>, OIB 85821130368</item>
      <item>, OIB 67818123867</item>
    </izvorni_sadrzaj>
    <derivirana_varijabla naziv="DomainObject.Predmet.SudioniciListNazivOIB_1">
      <item>, OIB 41512779058</item>
      <item>, OIB 85821130368</item>
      <item>, OIB 67818123867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704E3-98C4-49A8-967F-0B76CFC79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2134</properties:Characters>
  <properties:Lines>72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2017-06-09T11:19:00Z</dcterms:created>
  <dc:creator>Jasna Mirt</dc:creator>
  <cp:lastModifiedBy>Jasna Mirt</cp:lastModifiedBy>
  <cp:lastPrinted>2017-06-09T11:27:00Z</cp:lastPrinted>
  <dcterms:modified xmlns:xsi="http://www.w3.org/2001/XMLSchema-instance" xsi:type="dcterms:W3CDTF">2017-06-09T11:27:00Z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